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2e5c" w14:paraId="3932e5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D0534">
      <w:pPr>
        <w:jc w:val="center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D053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D0534">
      <w:pPr>
        <w:jc w:val="center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D053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ED0534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ED0534">
        <w:rPr>
          <w:rFonts w:hAnsi="Times New Roman" w:ascii="Times New Roman"/>
          <w:szCs w:val="24"/>
          <w:lang w:val="hr-HR"/>
        </w:rPr>
        <w:t>zahtjeva</w:t>
      </w:r>
      <w:r w:rsidR="00DB4528" w:rsidRPr="00ED0534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ED0534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ED0534">
        <w:rPr>
          <w:rFonts w:hAnsi="Times New Roman" w:ascii="Times New Roman"/>
          <w:szCs w:val="24"/>
          <w:lang w:val="hr-HR"/>
        </w:rPr>
        <w:t>za pokretanje</w:t>
      </w:r>
      <w:r w:rsidR="00DB4528" w:rsidRPr="00ED0534">
        <w:rPr>
          <w:rFonts w:hAnsi="Times New Roman" w:ascii="Times New Roman"/>
          <w:szCs w:val="24"/>
          <w:lang w:val="hr-HR"/>
        </w:rPr>
        <w:t>m</w:t>
      </w:r>
      <w:r w:rsidR="005940E9" w:rsidRPr="00ED0534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ED0534">
        <w:rPr>
          <w:rFonts w:hAnsi="Times New Roman" w:ascii="Times New Roman"/>
          <w:szCs w:val="24"/>
          <w:lang w:val="hr-HR"/>
        </w:rPr>
        <w:t>nad dužnikom</w:t>
      </w:r>
      <w:r w:rsidR="00EB211B" w:rsidRPr="00ED0534">
        <w:rPr>
          <w:rFonts w:hAnsi="Times New Roman" w:ascii="Times New Roman"/>
          <w:szCs w:val="24"/>
          <w:lang w:val="hr-HR"/>
        </w:rPr>
        <w:t xml:space="preserve"> BOJAN BRANITELJSKA ZADRUGA za popravak i održavanje motornih vozila, Sesvete (Grad Zagreb), Kaktusa 60, OIB: 92405255097</w:t>
      </w:r>
      <w:r w:rsidR="0027200C" w:rsidRPr="00ED0534">
        <w:rPr>
          <w:rFonts w:hAnsi="Times New Roman" w:ascii="Times New Roman"/>
          <w:szCs w:val="24"/>
          <w:lang w:val="hr-HR"/>
        </w:rPr>
        <w:t xml:space="preserve">, </w:t>
      </w:r>
      <w:r w:rsidR="00DB4528" w:rsidRPr="00ED0534">
        <w:rPr>
          <w:rFonts w:hAnsi="Times New Roman" w:ascii="Times New Roman"/>
          <w:szCs w:val="24"/>
          <w:lang w:val="hr-HR"/>
        </w:rPr>
        <w:t xml:space="preserve">dana </w:t>
      </w:r>
      <w:r w:rsidR="00C14EA6" w:rsidRPr="00ED0534">
        <w:rPr>
          <w:rFonts w:hAnsi="Times New Roman" w:ascii="Times New Roman"/>
          <w:szCs w:val="24"/>
          <w:lang w:val="hr-HR"/>
        </w:rPr>
        <w:t>28</w:t>
      </w:r>
      <w:r w:rsidR="001675FE" w:rsidRPr="00ED0534">
        <w:rPr>
          <w:rFonts w:hAnsi="Times New Roman" w:ascii="Times New Roman"/>
          <w:szCs w:val="24"/>
          <w:lang w:val="hr-HR"/>
        </w:rPr>
        <w:t>. siječnja 2016</w:t>
      </w:r>
      <w:r w:rsidR="0027200C" w:rsidRPr="00ED0534">
        <w:rPr>
          <w:rFonts w:hAnsi="Times New Roman" w:ascii="Times New Roman"/>
          <w:szCs w:val="24"/>
          <w:lang w:val="hr-HR"/>
        </w:rPr>
        <w:t>. godine</w:t>
      </w:r>
    </w:p>
    <w:p w:rsidRDefault="00EF6650" w:rsidP="00997BA9" w:rsidR="00EF6650" w:rsidRPr="00ED053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D0534">
      <w:pPr>
        <w:jc w:val="center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D053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D053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ED05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B211B" w:rsidRPr="00ED0534">
        <w:rPr>
          <w:rFonts w:hAnsi="Times New Roman" w:ascii="Times New Roman"/>
          <w:szCs w:val="24"/>
          <w:lang w:val="hr-HR"/>
        </w:rPr>
        <w:t>BOJAN BRANITELJSKA ZADRUGA za popravak i održavanje motornih vozila, Sesvete (Grad Zagreb), Kaktusa 60, OIB: 92405255097.</w:t>
      </w:r>
    </w:p>
    <w:p w:rsidRDefault="00532B71" w:rsidP="0042162E" w:rsidR="00532B71" w:rsidRPr="00ED053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053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053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ED0534">
      <w:pPr>
        <w:jc w:val="both"/>
        <w:rPr>
          <w:rFonts w:hAnsi="Times New Roman" w:ascii="Times New Roman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ED0534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ED0534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ED0534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ED053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D0534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ED0534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ED0534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ED0534">
        <w:rPr>
          <w:rFonts w:hAnsi="Times New Roman" w:ascii="Times New Roman"/>
          <w:lang w:val="hr-HR"/>
        </w:rPr>
        <w:t xml:space="preserve">istog </w:t>
      </w:r>
      <w:r w:rsidR="00E57908" w:rsidRPr="00ED0534">
        <w:rPr>
          <w:rFonts w:hAnsi="Times New Roman" w:ascii="Times New Roman"/>
          <w:lang w:val="hr-HR"/>
        </w:rPr>
        <w:t xml:space="preserve">iz sudskog registra; </w:t>
      </w:r>
      <w:r w:rsidRPr="00ED0534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ED0534" w:rsidRPr="00ED0534">
        <w:rPr>
          <w:rFonts w:hAnsi="Times New Roman" w:ascii="Times New Roman"/>
          <w:lang w:val="hr-HR"/>
        </w:rPr>
        <w:t>449</w:t>
      </w:r>
      <w:r w:rsidR="00E4673A" w:rsidRPr="00ED0534">
        <w:rPr>
          <w:rFonts w:hAnsi="Times New Roman" w:ascii="Times New Roman"/>
          <w:lang w:val="hr-HR"/>
        </w:rPr>
        <w:t xml:space="preserve"> </w:t>
      </w:r>
      <w:r w:rsidR="00E57908" w:rsidRPr="00ED0534">
        <w:rPr>
          <w:rFonts w:hAnsi="Times New Roman" w:ascii="Times New Roman"/>
          <w:lang w:val="hr-HR"/>
        </w:rPr>
        <w:t xml:space="preserve">dana u iznosu od </w:t>
      </w:r>
      <w:r w:rsidR="00ED0534" w:rsidRPr="00ED0534">
        <w:rPr>
          <w:rFonts w:hAnsi="Times New Roman" w:ascii="Times New Roman"/>
          <w:lang w:val="hr-HR"/>
        </w:rPr>
        <w:t xml:space="preserve">3.706,96 </w:t>
      </w:r>
      <w:r w:rsidR="00E57908" w:rsidRPr="00ED0534">
        <w:rPr>
          <w:rFonts w:hAnsi="Times New Roman" w:ascii="Times New Roman"/>
          <w:lang w:val="hr-HR"/>
        </w:rPr>
        <w:t>kuna.</w:t>
      </w:r>
    </w:p>
    <w:p w:rsidRDefault="00532B71" w:rsidP="0042162E" w:rsidR="00532B71" w:rsidRPr="00ED0534">
      <w:pPr>
        <w:jc w:val="both"/>
        <w:rPr>
          <w:rFonts w:hAnsi="Times New Roman" w:ascii="Times New Roman"/>
          <w:lang w:val="hr-HR"/>
        </w:rPr>
      </w:pPr>
      <w:r w:rsidRPr="00ED053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ED0534">
      <w:pPr>
        <w:jc w:val="both"/>
        <w:rPr>
          <w:rFonts w:hAnsi="Times New Roman" w:ascii="Times New Roman"/>
          <w:lang w:val="hr-HR"/>
        </w:rPr>
      </w:pPr>
      <w:r w:rsidRPr="00ED0534">
        <w:rPr>
          <w:rFonts w:hAnsi="Times New Roman" w:ascii="Times New Roman"/>
          <w:lang w:val="hr-HR"/>
        </w:rPr>
        <w:tab/>
      </w:r>
    </w:p>
    <w:p w:rsidRDefault="000F2BDD" w:rsidP="00532B71" w:rsidR="0042162E" w:rsidRPr="00ED0534">
      <w:pPr>
        <w:ind w:firstLine="720"/>
        <w:jc w:val="both"/>
        <w:rPr>
          <w:rFonts w:hAnsi="Times New Roman" w:ascii="Times New Roman"/>
          <w:lang w:val="hr-HR"/>
        </w:rPr>
      </w:pPr>
      <w:r w:rsidRPr="00ED0534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ED0534">
        <w:rPr>
          <w:rFonts w:hAnsi="Times New Roman" w:ascii="Times New Roman"/>
          <w:lang w:val="hr-HR"/>
        </w:rPr>
        <w:t xml:space="preserve"> 428. i 429. SZ-a, </w:t>
      </w:r>
      <w:r w:rsidRPr="00ED0534">
        <w:rPr>
          <w:rFonts w:hAnsi="Times New Roman" w:ascii="Times New Roman"/>
          <w:lang w:val="hr-HR"/>
        </w:rPr>
        <w:t xml:space="preserve">te je stoga </w:t>
      </w:r>
      <w:r w:rsidR="0042162E" w:rsidRPr="00ED0534">
        <w:rPr>
          <w:rFonts w:hAnsi="Times New Roman" w:ascii="Times New Roman"/>
          <w:lang w:val="hr-HR"/>
        </w:rPr>
        <w:t xml:space="preserve">odlučeno kao </w:t>
      </w:r>
      <w:r w:rsidR="00532B71" w:rsidRPr="00ED0534">
        <w:rPr>
          <w:rFonts w:hAnsi="Times New Roman" w:ascii="Times New Roman"/>
          <w:lang w:val="hr-HR"/>
        </w:rPr>
        <w:t>u izreci ovog rješenja</w:t>
      </w:r>
      <w:r w:rsidRPr="00ED0534">
        <w:rPr>
          <w:rFonts w:hAnsi="Times New Roman" w:ascii="Times New Roman"/>
          <w:lang w:val="hr-HR"/>
        </w:rPr>
        <w:t>, temeljem odredbe čl</w:t>
      </w:r>
      <w:r w:rsidR="0027200C" w:rsidRPr="00ED0534">
        <w:rPr>
          <w:rFonts w:hAnsi="Times New Roman" w:ascii="Times New Roman"/>
          <w:lang w:val="hr-HR"/>
        </w:rPr>
        <w:t>.</w:t>
      </w:r>
      <w:r w:rsidRPr="00ED0534">
        <w:rPr>
          <w:rFonts w:hAnsi="Times New Roman" w:ascii="Times New Roman"/>
          <w:lang w:val="hr-HR"/>
        </w:rPr>
        <w:t xml:space="preserve"> 428. SZ</w:t>
      </w:r>
      <w:r w:rsidR="00532B71" w:rsidRPr="00ED0534">
        <w:rPr>
          <w:rFonts w:hAnsi="Times New Roman" w:ascii="Times New Roman"/>
          <w:lang w:val="hr-HR"/>
        </w:rPr>
        <w:t>.</w:t>
      </w:r>
    </w:p>
    <w:p w:rsidRDefault="0027200C" w:rsidP="00532B71" w:rsidR="0027200C" w:rsidRPr="00ED0534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ED0534">
      <w:pPr>
        <w:jc w:val="center"/>
        <w:rPr>
          <w:rFonts w:hAnsi="Times New Roman" w:ascii="Times New Roman"/>
          <w:lang w:val="hr-HR"/>
        </w:rPr>
      </w:pPr>
      <w:r w:rsidRPr="00ED0534">
        <w:rPr>
          <w:rFonts w:hAnsi="Times New Roman" w:ascii="Times New Roman"/>
          <w:lang w:val="hr-HR"/>
        </w:rPr>
        <w:t>U Zagrebu</w:t>
      </w:r>
      <w:r w:rsidR="00C14EA6" w:rsidRPr="00ED0534">
        <w:rPr>
          <w:rFonts w:hAnsi="Times New Roman" w:ascii="Times New Roman"/>
          <w:lang w:val="hr-HR"/>
        </w:rPr>
        <w:t>, 28</w:t>
      </w:r>
      <w:r w:rsidR="001675FE" w:rsidRPr="00ED0534">
        <w:rPr>
          <w:rFonts w:hAnsi="Times New Roman" w:ascii="Times New Roman"/>
          <w:lang w:val="hr-HR"/>
        </w:rPr>
        <w:t>. siječnja 2016</w:t>
      </w:r>
      <w:r w:rsidRPr="00ED0534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D0534">
      <w:pPr>
        <w:ind w:firstLine="720" w:left="5040"/>
        <w:jc w:val="center"/>
        <w:rPr>
          <w:rFonts w:hAnsi="Times New Roman" w:ascii="Times New Roman"/>
          <w:lang w:val="hr-HR"/>
        </w:rPr>
      </w:pPr>
      <w:r w:rsidRPr="00ED0534">
        <w:rPr>
          <w:rFonts w:hAnsi="Times New Roman" w:ascii="Times New Roman"/>
          <w:lang w:val="hr-HR"/>
        </w:rPr>
        <w:t xml:space="preserve">     </w:t>
      </w:r>
      <w:r w:rsidR="0027200C" w:rsidRPr="00ED0534">
        <w:rPr>
          <w:rFonts w:hAnsi="Times New Roman" w:ascii="Times New Roman"/>
          <w:lang w:val="hr-HR"/>
        </w:rPr>
        <w:t xml:space="preserve">  </w:t>
      </w:r>
      <w:r w:rsidR="00E57908" w:rsidRPr="00ED0534">
        <w:rPr>
          <w:rFonts w:hAnsi="Times New Roman" w:ascii="Times New Roman"/>
          <w:lang w:val="hr-HR"/>
        </w:rPr>
        <w:t xml:space="preserve">    </w:t>
      </w:r>
      <w:r w:rsidRPr="00ED0534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ED0534">
      <w:pPr>
        <w:jc w:val="right"/>
        <w:rPr>
          <w:rFonts w:hAnsi="Times New Roman" w:ascii="Times New Roman"/>
          <w:lang w:val="hr-HR"/>
        </w:rPr>
      </w:pPr>
      <w:r w:rsidRPr="00ED0534">
        <w:rPr>
          <w:rFonts w:hAnsi="Times New Roman" w:ascii="Times New Roman"/>
          <w:lang w:val="hr-HR"/>
        </w:rPr>
        <w:t>Nevenka Siladi Rstić,</w:t>
      </w:r>
      <w:r w:rsidR="00D44D4F" w:rsidRPr="00ED0534">
        <w:rPr>
          <w:rFonts w:hAnsi="Times New Roman" w:ascii="Times New Roman"/>
          <w:lang w:val="hr-HR"/>
        </w:rPr>
        <w:t xml:space="preserve"> v.</w:t>
      </w:r>
      <w:r w:rsidRPr="00ED0534">
        <w:rPr>
          <w:rFonts w:hAnsi="Times New Roman" w:ascii="Times New Roman"/>
          <w:lang w:val="hr-HR"/>
        </w:rPr>
        <w:t xml:space="preserve"> </w:t>
      </w:r>
      <w:r w:rsidR="00D44D4F" w:rsidRPr="00ED0534">
        <w:rPr>
          <w:rFonts w:hAnsi="Times New Roman" w:ascii="Times New Roman"/>
          <w:lang w:val="hr-HR"/>
        </w:rPr>
        <w:t>r.</w:t>
      </w:r>
    </w:p>
    <w:p w:rsidRDefault="00AB7883" w:rsidR="00AB7883" w:rsidRPr="00ED0534">
      <w:pPr>
        <w:jc w:val="both"/>
        <w:rPr>
          <w:rFonts w:hAnsi="Times New Roman" w:ascii="Times New Roman"/>
          <w:i/>
          <w:szCs w:val="24"/>
          <w:lang w:val="hr-HR"/>
        </w:rPr>
      </w:pPr>
      <w:r w:rsidRPr="00ED053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D0534">
      <w:pPr>
        <w:jc w:val="both"/>
        <w:rPr>
          <w:rFonts w:hAnsi="Times New Roman" w:ascii="Times New Roman"/>
          <w:i/>
          <w:szCs w:val="24"/>
          <w:lang w:val="hr-HR"/>
        </w:rPr>
      </w:pPr>
      <w:r w:rsidRPr="00ED0534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D0534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D0534">
        <w:rPr>
          <w:rFonts w:hAnsi="Times New Roman" w:ascii="Times New Roman"/>
          <w:i/>
          <w:szCs w:val="24"/>
          <w:lang w:val="hr-HR"/>
        </w:rPr>
        <w:t>dopuštena</w:t>
      </w:r>
      <w:r w:rsidR="00182088" w:rsidRPr="00ED0534">
        <w:rPr>
          <w:rFonts w:hAnsi="Times New Roman" w:ascii="Times New Roman"/>
          <w:i/>
          <w:szCs w:val="24"/>
          <w:lang w:val="hr-HR"/>
        </w:rPr>
        <w:t xml:space="preserve"> je </w:t>
      </w:r>
      <w:r w:rsidRPr="00ED0534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D0534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D0534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D0534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D053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D05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ED0534">
      <w:pPr>
        <w:jc w:val="both"/>
        <w:rPr>
          <w:rFonts w:hAnsi="Times New Roman" w:ascii="Times New Roman"/>
        </w:rPr>
      </w:pPr>
      <w:r w:rsidRPr="00ED0534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ED0534">
      <w:pPr>
        <w:jc w:val="both"/>
        <w:rPr>
          <w:rFonts w:hAnsi="Times New Roman" w:ascii="Times New Roman"/>
        </w:rPr>
      </w:pPr>
      <w:r w:rsidRPr="00ED0534">
        <w:rPr>
          <w:rFonts w:hAnsi="Times New Roman" w:ascii="Times New Roman"/>
        </w:rPr>
        <w:tab/>
        <w:t xml:space="preserve">         </w:t>
      </w:r>
      <w:r w:rsidR="0027200C" w:rsidRPr="00ED0534">
        <w:rPr>
          <w:rFonts w:hAnsi="Times New Roman" w:ascii="Times New Roman"/>
        </w:rPr>
        <w:t xml:space="preserve"> Ana Brlek</w:t>
      </w:r>
    </w:p>
    <w:p w:rsidRDefault="00D44D4F" w:rsidR="00D44D4F" w:rsidRPr="00ED0534">
      <w:pPr>
        <w:jc w:val="both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D0534">
      <w:pPr>
        <w:jc w:val="both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 xml:space="preserve">1.) </w:t>
      </w:r>
      <w:r w:rsidR="00532B71" w:rsidRPr="00ED0534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ED0534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ED0534">
      <w:pPr>
        <w:jc w:val="both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>2.)</w:t>
      </w:r>
      <w:r w:rsidR="00532B71" w:rsidRPr="00ED0534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ED0534">
        <w:rPr>
          <w:rFonts w:hAnsi="Times New Roman" w:ascii="Times New Roman"/>
          <w:szCs w:val="24"/>
          <w:lang w:val="hr-HR"/>
        </w:rPr>
        <w:t xml:space="preserve">, </w:t>
      </w:r>
      <w:r w:rsidR="00ED0534" w:rsidRPr="00ED0534">
        <w:rPr>
          <w:rFonts w:hAnsi="Times New Roman" w:ascii="Times New Roman"/>
          <w:szCs w:val="24"/>
          <w:lang w:val="hr-HR"/>
        </w:rPr>
        <w:t>BOJAN BRANITELJSKA ZADRUGA</w:t>
      </w:r>
      <w:r w:rsidR="004B5A1C" w:rsidRPr="00ED0534">
        <w:rPr>
          <w:rFonts w:hAnsi="Times New Roman" w:ascii="Times New Roman"/>
          <w:szCs w:val="24"/>
          <w:lang w:val="hr-HR"/>
        </w:rPr>
        <w:t>, na adresu sjedišta</w:t>
      </w:r>
    </w:p>
    <w:p w:rsidRDefault="004B5A1C" w:rsidR="00532B71" w:rsidRPr="00ED0534">
      <w:pPr>
        <w:jc w:val="both"/>
        <w:rPr>
          <w:rFonts w:hAnsi="Times New Roman" w:ascii="Times New Roman"/>
          <w:szCs w:val="24"/>
          <w:lang w:val="hr-HR"/>
        </w:rPr>
      </w:pPr>
      <w:r w:rsidRPr="00ED0534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ED053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D053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D053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EF6" w:rsidP="00DB4528" w:rsidR="00962EF6">
      <w:r>
        <w:separator/>
      </w:r>
    </w:p>
  </w:endnote>
  <w:endnote w:id="0" w:type="continuationSeparator">
    <w:p w:rsidRDefault="00962EF6" w:rsidP="00DB4528" w:rsidR="00962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EF6" w:rsidP="00DB4528" w:rsidR="00962EF6">
      <w:r>
        <w:separator/>
      </w:r>
    </w:p>
  </w:footnote>
  <w:footnote w:id="0" w:type="continuationSeparator">
    <w:p w:rsidRDefault="00962EF6" w:rsidP="00DB4528" w:rsidR="00962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66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EB211B">
      <w:rPr>
        <w:rFonts w:hAnsi="Times New Roman" w:ascii="Times New Roman"/>
        <w:lang w:val="hr-HR"/>
      </w:rPr>
      <w:t>9111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EF6650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12065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EB211B">
      <w:rPr>
        <w:rFonts w:hAnsi="Times New Roman" w:ascii="Times New Roman"/>
        <w:lang w:val="hr-HR"/>
      </w:rPr>
      <w:t>47. St-9111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156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1D79A1"/>
    <w:rsid w:val="0027200C"/>
    <w:rsid w:val="002B5B85"/>
    <w:rsid w:val="00344448"/>
    <w:rsid w:val="0042162E"/>
    <w:rsid w:val="00466C85"/>
    <w:rsid w:val="00481813"/>
    <w:rsid w:val="004B5A1C"/>
    <w:rsid w:val="005127AA"/>
    <w:rsid w:val="00530CEF"/>
    <w:rsid w:val="00532B71"/>
    <w:rsid w:val="005940E9"/>
    <w:rsid w:val="006356C5"/>
    <w:rsid w:val="006E68A8"/>
    <w:rsid w:val="0073308B"/>
    <w:rsid w:val="00773F2F"/>
    <w:rsid w:val="007A29F9"/>
    <w:rsid w:val="0081232C"/>
    <w:rsid w:val="00825524"/>
    <w:rsid w:val="00840E3D"/>
    <w:rsid w:val="00962EF6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C14EA6"/>
    <w:rsid w:val="00C56E6C"/>
    <w:rsid w:val="00C734CA"/>
    <w:rsid w:val="00CC52E7"/>
    <w:rsid w:val="00CF2939"/>
    <w:rsid w:val="00D44D4F"/>
    <w:rsid w:val="00D955F3"/>
    <w:rsid w:val="00DB29D2"/>
    <w:rsid w:val="00DB4528"/>
    <w:rsid w:val="00E4673A"/>
    <w:rsid w:val="00E51AF9"/>
    <w:rsid w:val="00E57908"/>
    <w:rsid w:val="00EB211B"/>
    <w:rsid w:val="00ED0534"/>
    <w:rsid w:val="00EE5750"/>
    <w:rsid w:val="00EF66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6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6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9111</izvorni_sadrzaj>
    <derivirana_varijabla naziv="DomainObject.Predmet.Broj_1">9111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St-9111/2015</izvorni_sadrzaj>
    <derivirana_varijabla naziv="DomainObject.Predmet.OznakaBroj_1">St-9111/2015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 BRANITELJSKA ZADRUGA za popravak i održavanje motornih vozila zastupanog po punomoćniku Bojan Omerzu</izvorni_sadrzaj>
    <derivirana_varijabla naziv="DomainObject.Predmet.ProtustrankaFormated_1">  BOJAN BRANITELJSKA ZADRUGA za popravak i održavanje motornih vozila zastupanog po punomoćniku Bojan Omerzu</derivirana_varijabla>
  </DomainObject.Predmet.ProtustrankaFormated>
  <DomainObject.Predmet.ProtustrankaFormatedOIB>
    <izvorni_sadrzaj>  BOJAN BRANITELJSKA ZADRUGA za popravak i održavanje motornih vozila, OIB 92405255097 zastupanog po punomoćniku Bojan Omerzu</izvorni_sadrzaj>
    <derivirana_varijabla naziv="DomainObject.Predmet.ProtustrankaFormatedOIB_1">  BOJAN BRANITELJSKA ZADRUGA za popravak i održavanje motornih vozila, OIB 92405255097 zastupanog po punomoćniku Bojan Omerzu</derivirana_varijabla>
  </DomainObject.Predmet.ProtustrankaFormatedOIB>
  <DomainObject.Predmet.ProtustrankaFormatedWithAdress>
    <izvorni_sadrzaj> BOJAN BRANITELJSKA ZADRUGA za popravak i održavanje motornih vozila, Kaktusa 60, 10360 Sesvete zastupanog po punomoćniku Bojan Omerzu</izvorni_sadrzaj>
    <derivirana_varijabla naziv="DomainObject.Predmet.ProtustrankaFormatedWithAdress_1"> BOJAN BRANITELJSKA ZADRUGA za popravak i održavanje motornih vozila, Kaktusa 60, 10360 Sesvete zastupanog po punomoćniku Bojan Omerzu</derivirana_varijabla>
  </DomainObject.Predmet.ProtustrankaFormatedWithAdress>
  <DomainObject.Predmet.ProtustrankaFormatedWithAdressOIB>
    <izvorni_sadrzaj> BOJAN BRANITELJSKA ZADRUGA za popravak i održavanje motornih vozila, OIB 92405255097, Kaktusa 60, 10360 Sesvete zastupanog po punomoćniku Bojan Omerzu</izvorni_sadrzaj>
    <derivirana_varijabla naziv="DomainObject.Predmet.ProtustrankaFormatedWithAdressOIB_1"> BOJAN BRANITELJSKA ZADRUGA za popravak i održavanje motornih vozila, OIB 92405255097, Kaktusa 60, 10360 Sesvete zastupanog po punomoćniku Bojan Omerzu</derivirana_varijabla>
  </DomainObject.Predmet.ProtustrankaFormatedWithAdressOIB>
  <DomainObject.Predmet.ProtustrankaWithAdress>
    <izvorni_sadrzaj>BOJAN BRANITELJSKA ZADRUGA za popravak i održavanje motornih vozila Kaktusa 60, 10360 Sesvete</izvorni_sadrzaj>
    <derivirana_varijabla naziv="DomainObject.Predmet.ProtustrankaWithAdress_1">BOJAN BRANITELJSKA ZADRUGA za popravak i održavanje motornih vozila Kaktusa 60, 10360 Sesvete</derivirana_varijabla>
  </DomainObject.Predmet.ProtustrankaWithAdress>
  <DomainObject.Predmet.ProtustrankaWithAdressOIB>
    <izvorni_sadrzaj>BOJAN BRANITELJSKA ZADRUGA za popravak i održavanje motornih vozila, OIB 92405255097, Kaktusa 60, 10360 Sesvete</izvorni_sadrzaj>
    <derivirana_varijabla naziv="DomainObject.Predmet.ProtustrankaWithAdressOIB_1">BOJAN BRANITELJSKA ZADRUGA za popravak i održavanje motornih vozila, OIB 92405255097, Kaktusa 60, 10360 Sesvete</derivirana_varijabla>
  </DomainObject.Predmet.ProtustrankaWithAdressOIB>
  <DomainObject.Predmet.ProtustrankaNazivFormated>
    <izvorni_sadrzaj>BOJAN BRANITELJSKA ZADRUGA za popravak i održavanje motornih vozila</izvorni_sadrzaj>
    <derivirana_varijabla naziv="DomainObject.Predmet.ProtustrankaNazivFormated_1">BOJAN BRANITELJSKA ZADRUGA za popravak i održavanje motornih vozila</derivirana_varijabla>
  </DomainObject.Predmet.ProtustrankaNazivFormated>
  <DomainObject.Predmet.ProtustrankaNazivFormatedOIB>
    <izvorni_sadrzaj>BOJAN BRANITELJSKA ZADRUGA za popravak i održavanje motornih vozila, OIB 92405255097</izvorni_sadrzaj>
    <derivirana_varijabla naziv="DomainObject.Predmet.ProtustrankaNazivFormatedOIB_1">BOJAN BRANITELJSKA ZADRUGA za popravak i održavanje motornih vozila, OIB 92405255097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BOJAN BRANITELJSKA ZADRUGA za popravak i održavanje motornih vozila zastupanog po punomoćniku Bojan Omerzu</item>
    </izvorni_sadrzaj>
    <derivirana_varijabla naziv="DomainObject.Predmet.ProtuStrankaListFormated_1">
      <item>BOJAN BRANITELJSKA ZADRUGA za popravak i održavanje motornih vozila zastupanog po punomoćniku Bojan Omerzu</item>
    </derivirana_varijabla>
  </DomainObject.Predmet.ProtuStrankaListFormated>
  <DomainObject.Predmet.ProtuStrankaListFormatedOIB>
    <izvorni_sadrzaj>
      <item>BOJAN BRANITELJSKA ZADRUGA za popravak i održavanje motornih vozila, OIB 92405255097 zastupanog po punomoćniku Bojan Omerzu</item>
    </izvorni_sadrzaj>
    <derivirana_varijabla naziv="DomainObject.Predmet.ProtuStrankaListFormatedOIB_1">
      <item>BOJAN BRANITELJSKA ZADRUGA za popravak i održavanje motornih vozila, OIB 92405255097 zastupanog po punomoćniku Bojan Omerzu</item>
    </derivirana_varijabla>
  </DomainObject.Predmet.ProtuStrankaListFormatedOIB>
  <DomainObject.Predmet.ProtuStrankaListFormatedWithAdress>
    <izvorni_sadrzaj>
      <item>BOJAN BRANITELJSKA ZADRUGA za popravak i održavanje motornih vozila, Kaktusa 60, 10360 Sesvete zastupanog po punomoćniku Bojan Omerzu</item>
    </izvorni_sadrzaj>
    <derivirana_varijabla naziv="DomainObject.Predmet.ProtuStrankaListFormatedWithAdress_1">
      <item>BOJAN BRANITELJSKA ZADRUGA za popravak i održavanje motornih vozila, Kaktusa 60, 10360 Sesvete zastupanog po punomoćniku Bojan Omerzu</item>
    </derivirana_varijabla>
  </DomainObject.Predmet.ProtuStrankaListFormatedWithAdress>
  <DomainObject.Predmet.ProtuStrankaListFormatedWithAdressOIB>
    <izvorni_sadrzaj>
      <item>BOJAN BRANITELJSKA ZADRUGA za popravak i održavanje motornih vozila, OIB 92405255097, Kaktusa 60, 10360 Sesvete zastupanog po punomoćniku Bojan Omerzu</item>
    </izvorni_sadrzaj>
    <derivirana_varijabla naziv="DomainObject.Predmet.ProtuStrankaListFormatedWithAdressOIB_1">
      <item>BOJAN BRANITELJSKA ZADRUGA za popravak i održavanje motornih vozila, OIB 92405255097, Kaktusa 60, 10360 Sesvete zastupanog po punomoćniku Bojan Omerzu</item>
    </derivirana_varijabla>
  </DomainObject.Predmet.ProtuStrankaListFormatedWithAdressOIB>
  <DomainObject.Predmet.ProtuStrankaListNazivFormated>
    <izvorni_sadrzaj>
      <item>BOJAN BRANITELJSKA ZADRUGA za popravak i održavanje motornih vozila</item>
    </izvorni_sadrzaj>
    <derivirana_varijabla naziv="DomainObject.Predmet.ProtuStrankaListNazivFormated_1">
      <item>BOJAN BRANITELJSKA ZADRUGA za popravak i održavanje motornih vozila</item>
    </derivirana_varijabla>
  </DomainObject.Predmet.ProtuStrankaListNazivFormated>
  <DomainObject.Predmet.ProtuStrankaListNazivFormatedOIB>
    <izvorni_sadrzaj>
      <item>BOJAN BRANITELJSKA ZADRUGA za popravak i održavanje motornih vozila, OIB 92405255097</item>
    </izvorni_sadrzaj>
    <derivirana_varijabla naziv="DomainObject.Predmet.ProtuStrankaListNazivFormatedOIB_1">
      <item>BOJAN BRANITELJSKA ZADRUGA za popravak i održavanje motornih vozila, OIB 92405255097</item>
    </derivirana_varijabla>
  </DomainObject.Predmet.ProtuStrankaListNazivFormatedOIB>
  <DomainObject.Predmet.OstaliListFormated>
    <izvorni_sadrzaj>
      <item>Bojan Omerzu punomoćnik sudionika u postupku BOJAN BRANITELJSKA ZADRUGA za popravak i održavanje motornih vozila</item>
    </izvorni_sadrzaj>
    <derivirana_varijabla naziv="DomainObject.Predmet.OstaliListFormated_1">
      <item>Bojan Omerzu punomoćnik sudionika u postupku BOJAN BRANITELJSKA ZADRUGA za popravak i održavanje motornih vozila</item>
    </derivirana_varijabla>
  </DomainObject.Predmet.OstaliListFormated>
  <DomainObject.Predmet.OstaliListFormatedOIB>
    <izvorni_sadrzaj>
      <item>Bojan Omerzu, OIB 88328233970 punomoćnik sudionika u postupku BOJAN BRANITELJSKA ZADRUGA za popravak i održavanje motornih vozila</item>
    </izvorni_sadrzaj>
    <derivirana_varijabla naziv="DomainObject.Predmet.OstaliListFormatedOIB_1">
      <item>Bojan Omerzu, OIB 88328233970 punomoćnik sudionika u postupku BOJAN BRANITELJSKA ZADRUGA za popravak i održavanje motornih vozila</item>
    </derivirana_varijabla>
  </DomainObject.Predmet.OstaliListFormatedOIB>
  <DomainObject.Predmet.OstaliListFormatedWithAdress>
    <izvorni_sadrzaj>
      <item>Bojan Omerzu, Ulica Grada Mainza 4, 10000 Zagreb punomoćnik sudionika u postupku BOJAN BRANITELJSKA ZADRUGA za popravak i održavanje motornih vozila</item>
    </izvorni_sadrzaj>
    <derivirana_varijabla naziv="DomainObject.Predmet.OstaliListFormatedWithAdress_1">
      <item>Bojan Omerzu, Ulica Grada Mainza 4, 10000 Zagreb punomoćnik sudionika u postupku BOJAN BRANITELJSKA ZADRUGA za popravak i održavanje motornih vozila</item>
    </derivirana_varijabla>
  </DomainObject.Predmet.OstaliListFormatedWithAdress>
  <DomainObject.Predmet.OstaliListFormatedWithAdressOIB>
    <izvorni_sadrzaj>
      <item>Bojan Omerzu, OIB 88328233970, Ulica Grada Mainza 4, 10000 Zagreb punomoćnik sudionika u postupku BOJAN BRANITELJSKA ZADRUGA za popravak i održavanje motornih vozila</item>
    </izvorni_sadrzaj>
    <derivirana_varijabla naziv="DomainObject.Predmet.OstaliListFormatedWithAdressOIB_1">
      <item>Bojan Omerzu, OIB 88328233970, Ulica Grada Mainza 4, 10000 Zagreb punomoćnik sudionika u postupku BOJAN BRANITELJSKA ZADRUGA za popravak i održavanje motornih vozila</item>
    </derivirana_varijabla>
  </DomainObject.Predmet.OstaliListFormatedWithAdressOIB>
  <DomainObject.Predmet.OstaliListNazivFormated>
    <izvorni_sadrzaj>
      <item>Bojan Omerzu</item>
    </izvorni_sadrzaj>
    <derivirana_varijabla naziv="DomainObject.Predmet.OstaliListNazivFormated_1">
      <item>Bojan Omerzu</item>
    </derivirana_varijabla>
  </DomainObject.Predmet.OstaliListNazivFormated>
  <DomainObject.Predmet.OstaliListNazivFormatedOIB>
    <izvorni_sadrzaj>
      <item>Bojan Omerzu, OIB 88328233970</item>
    </izvorni_sadrzaj>
    <derivirana_varijabla naziv="DomainObject.Predmet.OstaliListNazivFormatedOIB_1">
      <item>Bojan Omerzu, OIB 88328233970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BOJAN BRANITELJSKA ZADRUGA za popravak i održavanje motornih vozila</izvorni_sadrzaj>
    <derivirana_varijabla naziv="DomainObject.Predmet.ProtustrankaIDrugi_1">BOJAN BRANITELJSKA ZADRUGA za popravak i održavanje motornih vozila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BOJAN BRANITELJSKA ZADRUGA za popravak i održavanje motornih vozila, OIB 92405255097, Kaktusa 60, 10360 Sesvete</izvorni_sadrzaj>
    <derivirana_varijabla naziv="DomainObject.Predmet.ProtustrankaIDrugiAdressOIB_1">BOJAN BRANITELJSKA ZADRUGA za popravak i održavanje motornih vozila, OIB 92405255097, Kaktusa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BRANITELJSKA ZADRUGA za popravak i održavanje motornih vozila</item>
      <item>FINA Regionalni centar Zagreb</item>
      <item>Bojan Omerzu</item>
    </izvorni_sadrzaj>
    <derivirana_varijabla naziv="DomainObject.Predmet.SudioniciListNaziv_1">
      <item>BOJAN BRANITELJSKA ZADRUGA za popravak i održavanje motornih vozila</item>
      <item>FINA Regionalni centar Zagreb</item>
      <item>Bojan Omerzu</item>
    </derivirana_varijabla>
  </DomainObject.Predmet.SudioniciListNaziv>
  <DomainObject.Predmet.SudioniciListAdressOIB>
    <izvorni_sadrzaj>
      <item>BOJAN BRANITELJSKA ZADRUGA za popravak i održavanje motornih vozila, OIB 92405255097, Kaktusa 60,10360 Sesvete</item>
      <item>FINA Regionalni centar Zagreb, OIB 85821130368, Trg svibanjskih žrtava 1995. br. 1,10000 Zagreb</item>
      <item>Bojan Omerzu, OIB 88328233970, Ulica Grada Mainza 4,10000 Zagreb</item>
    </izvorni_sadrzaj>
    <derivirana_varijabla naziv="DomainObject.Predmet.SudioniciListAdressOIB_1">
      <item>BOJAN BRANITELJSKA ZADRUGA za popravak i održavanje motornih vozila, OIB 92405255097, Kaktusa 60,10360 Sesvete</item>
      <item>FINA Regionalni centar Zagreb, OIB 85821130368, Trg svibanjskih žrtava 1995. br. 1,10000 Zagreb</item>
      <item>Bojan Omerzu, OIB 88328233970, Ulica Grada Mainza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92405255097</item>
      <item>, OIB 85821130368</item>
      <item>, OIB 88328233970</item>
    </izvorni_sadrzaj>
    <derivirana_varijabla naziv="DomainObject.Predmet.SudioniciListNazivOIB_1">
      <item>, OIB 92405255097</item>
      <item>, OIB 85821130368</item>
      <item>, OIB 88328233970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336</properties:Words>
  <properties:Characters>1777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2016-01-28T09:58:00Z</dcterms:created>
  <dc:creator>Sudsko vijeæe</dc:creator>
  <cp:lastModifiedBy>dvorana100</cp:lastModifiedBy>
  <cp:lastPrinted>2016-01-28T10:07:00Z</cp:lastPrinted>
  <dcterms:modified xmlns:xsi="http://www.w3.org/2001/XMLSchema-instance" xsi:type="dcterms:W3CDTF">2016-01-28T10:08:00Z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