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6aea" w14:paraId="3e36aea" w:rsidRDefault="00AB4602" w:rsidP="00A54DC2" w:rsidR="00A54DC2" w:rsidRPr="00A54DC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4DC2" w:rsidRPr="00A54DC2">
        <w:rPr>
          <w:rFonts w:cs="Times New Roman"/>
          <w:b/>
        </w:rPr>
        <w:t xml:space="preserve">      </w:t>
      </w:r>
      <w:r w:rsidR="00A54DC2" w:rsidRPr="00A54DC2">
        <w:rPr>
          <w:rFonts w:cs="Times New Roman"/>
        </w:rPr>
        <w:t>REPUBLIKA HRVATSKA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 xml:space="preserve"> TRGOVAČKI SUD U ZAGREBU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 xml:space="preserve">           Stalna služba u Karlovcu 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jc w:val="center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R E P U B L I K A   H R V A T S K A</w:t>
      </w:r>
    </w:p>
    <w:p w:rsidRDefault="00A54DC2" w:rsidP="00A54DC2" w:rsidR="00A54DC2" w:rsidRPr="00A54D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R J E Š E N J E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RADIO VAL d.o.o. u stečaju, Zagreb, Pantovčak 50, OIB: 40387241297, 22. veljače 2019.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jc w:val="center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r i j e š i o   j e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Stečajnom upravitelju Mati Čičku, Donja Lomnica, II. odvojak Deverićeve 5, OIB: 63670108668, određuje se nagrada za rad stečajnog upravitelja u iznosu od 41.574,98 kn bruto.</w:t>
      </w:r>
    </w:p>
    <w:p w:rsidRDefault="00A54DC2" w:rsidP="00A54DC2" w:rsidR="00A54DC2" w:rsidRPr="00A54DC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jc w:val="center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Obrazloženje</w:t>
      </w:r>
    </w:p>
    <w:p w:rsidRDefault="00A54DC2" w:rsidP="00A54DC2" w:rsidR="00A54DC2" w:rsidRPr="00A54D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Rješenjem ovog suda posl. broj St-792/16 od 10. travnja 2017 otvoren je stečajni postupak nad dužnikom RADIO VAL d.o.o. u stečaju, Zagreb, Pantovčak 50, OIB: 40387241297, i imenovan stečajnim upraviteljem Mato Čičak, Donja Lomnica, II. odvojak Deverićeve 5, OIB: 63670108668,.</w:t>
      </w: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Stečajni upravitelj je podneskom od 19. veljače 2019. predložio da mu sud odredi nagradu u iznosu od 41.574,98 kn sukladno Uredbi o kriterijima i načinu obračuna i plaćanja nagrade stečajnim upraviteljima (Narodne novine broj 105/15, dalje:Uredba) s obzirom da je unovčena sva imovina stečajnog dužnika za iznos od 315.750,00 kn.</w:t>
      </w: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315.750,00 kn. </w:t>
      </w: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A54DC2" w:rsidP="00A54DC2" w:rsidR="00A54DC2" w:rsidRPr="00A54D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U Karlovcu 22. veljače 2019.</w:t>
      </w:r>
    </w:p>
    <w:p w:rsidRDefault="00A54DC2" w:rsidP="00A54DC2" w:rsidR="00A54DC2" w:rsidRPr="00A54D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A54DC2" w:rsidP="00A54DC2" w:rsidR="00A54DC2" w:rsidRPr="00A54DC2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A54DC2" w:rsidP="00A54DC2" w:rsidR="00A54DC2" w:rsidRPr="00A54DC2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A54DC2" w:rsidP="00A54DC2" w:rsidR="00A54DC2" w:rsidRPr="00A54DC2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Za točnost otpravka-ovlašteni službenik:</w:t>
      </w:r>
    </w:p>
    <w:p w:rsidRDefault="00A54DC2" w:rsidP="00A54DC2" w:rsidR="00A54DC2" w:rsidRPr="00A54DC2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 xml:space="preserve">             Draženka Prpić</w:t>
      </w:r>
    </w:p>
    <w:p w:rsidRDefault="00A54DC2" w:rsidP="00A54DC2" w:rsidR="00A54DC2" w:rsidRPr="00A54DC2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A54DC2" w:rsidP="00A54DC2" w:rsidR="00A54DC2" w:rsidRPr="00A54DC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PRAVNA POUKA:</w:t>
      </w:r>
    </w:p>
    <w:p w:rsidRDefault="00A54DC2" w:rsidP="00A54DC2" w:rsidR="00A54DC2" w:rsidRPr="00A54DC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A54DC2" w:rsidP="00A54DC2" w:rsidR="00A54DC2" w:rsidRPr="00A54DC2">
      <w:pPr>
        <w:spacing w:after="0"/>
        <w:rPr>
          <w:rFonts w:cs="Times New Roman" w:eastAsia="Times New Roman"/>
          <w:b/>
          <w:lang w:eastAsia="hr-HR"/>
        </w:rPr>
      </w:pPr>
    </w:p>
    <w:p w:rsidRDefault="00A54DC2" w:rsidP="00A54DC2" w:rsidR="00A54DC2" w:rsidRPr="00A54DC2">
      <w:pPr>
        <w:spacing w:after="0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Dna:</w:t>
      </w:r>
    </w:p>
    <w:p w:rsidRDefault="00A54DC2" w:rsidP="00A54DC2" w:rsidR="00A54DC2" w:rsidRPr="00A54DC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stečajni upravitelj</w:t>
      </w:r>
    </w:p>
    <w:p w:rsidRDefault="00A54DC2" w:rsidP="00A54DC2" w:rsidR="00A54DC2" w:rsidRPr="00A54DC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A54DC2">
        <w:rPr>
          <w:rFonts w:cs="Times New Roman" w:eastAsia="Times New Roman"/>
          <w:lang w:eastAsia="hr-HR"/>
        </w:rPr>
        <w:t>e-oglasna ploča suda</w:t>
      </w:r>
    </w:p>
    <w:p w:rsidRDefault="00A54DC2" w:rsidP="00A54DC2" w:rsidR="00A54DC2" w:rsidRPr="00A54DC2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7036843"/>
      <w:docPartObj>
        <w:docPartGallery w:val="Page Numbers (Top of Page)"/>
        <w:docPartUnique/>
      </w:docPartObj>
    </w:sdtPr>
    <w:sdtContent>
      <w:p w:rsidRDefault="00A54DC2" w:rsidR="00A54D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54DC2" w:rsidR="008333A9">
    <w:pPr>
      <w:pStyle w:val="Zaglavlje"/>
    </w:pPr>
    <w:r>
      <w:t>1 St-792/2016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91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St-792/2016-44</izvorni_sadrzaj>
    <derivirana_varijabla naziv="DomainObject.Oznaka_1">St-792/2016-44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VAL d.o.o. u stečaju</izvorni_sadrzaj>
    <derivirana_varijabla naziv="DomainObject.Predmet.ProtustrankaFormated_1">  RADIO VAL d.o.o. u stečaju</derivirana_varijabla>
  </DomainObject.Predmet.ProtustrankaFormated>
  <DomainObject.Predmet.ProtustrankaFormatedOIB>
    <izvorni_sadrzaj>  RADIO VAL d.o.o. u stečaju, OIB 40387241297</izvorni_sadrzaj>
    <derivirana_varijabla naziv="DomainObject.Predmet.ProtustrankaFormatedOIB_1">  RADIO VAL d.o.o. u stečaju, OIB 40387241297</derivirana_varijabla>
  </DomainObject.Predmet.ProtustrankaFormatedOIB>
  <DomainObject.Predmet.ProtustrankaFormatedWithAdress>
    <izvorni_sadrzaj> RADIO VAL d.o.o. u stečaju, Pantovčak 50, 10000 Zagreb</izvorni_sadrzaj>
    <derivirana_varijabla naziv="DomainObject.Predmet.ProtustrankaFormatedWithAdress_1"> RADIO VAL d.o.o. u stečaju, Pantovčak 50, 10000 Zagreb</derivirana_varijabla>
  </DomainObject.Predmet.ProtustrankaFormatedWithAdress>
  <DomainObject.Predmet.ProtustrankaFormatedWithAdressOIB>
    <izvorni_sadrzaj> RADIO VAL d.o.o. u stečaju, OIB 40387241297, Pantovčak 50, 10000 Zagreb</izvorni_sadrzaj>
    <derivirana_varijabla naziv="DomainObject.Predmet.ProtustrankaFormatedWithAdressOIB_1"> RADIO VAL d.o.o. u stečaju, OIB 40387241297, Pantovčak 50, 10000 Zagreb</derivirana_varijabla>
  </DomainObject.Predmet.ProtustrankaFormatedWithAdressOIB>
  <DomainObject.Predmet.ProtustrankaWithAdress>
    <izvorni_sadrzaj>RADIO VAL d.o.o. u stečaju Pantovčak 50, 10000 Zagreb</izvorni_sadrzaj>
    <derivirana_varijabla naziv="DomainObject.Predmet.ProtustrankaWithAdress_1">RADIO VAL d.o.o. u stečaju Pantovčak 50, 10000 Zagreb</derivirana_varijabla>
  </DomainObject.Predmet.ProtustrankaWithAdress>
  <DomainObject.Predmet.ProtustrankaWithAdressOIB>
    <izvorni_sadrzaj>RADIO VAL d.o.o. u stečaju, OIB 40387241297, Pantovčak 50, 10000 Zagreb</izvorni_sadrzaj>
    <derivirana_varijabla naziv="DomainObject.Predmet.ProtustrankaWithAdressOIB_1">RADIO VAL d.o.o. u stečaju, OIB 40387241297, Pantovčak 50, 10000 Zagreb</derivirana_varijabla>
  </DomainObject.Predmet.ProtustrankaWithAdressOIB>
  <DomainObject.Predmet.ProtustrankaNazivFormated>
    <izvorni_sadrzaj>RADIO VAL d.o.o. u stečaju</izvorni_sadrzaj>
    <derivirana_varijabla naziv="DomainObject.Predmet.ProtustrankaNazivFormated_1">RADIO VAL d.o.o. u stečaju</derivirana_varijabla>
  </DomainObject.Predmet.ProtustrankaNazivFormated>
  <DomainObject.Predmet.ProtustrankaNazivFormatedOIB>
    <izvorni_sadrzaj>RADIO VAL d.o.o. u stečaju, OIB 40387241297</izvorni_sadrzaj>
    <derivirana_varijabla naziv="DomainObject.Predmet.ProtustrankaNazivFormatedOIB_1">RADIO VAL d.o.o. u stečaju, OIB 40387241297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Gugić &amp; Kovačić - odvjetničko društvo d.o.o.; FINA</izvorni_sadrzaj>
    <derivirana_varijabla naziv="DomainObject.Predmet.StrankaFormated_1">  ERSTE&amp;STEIERMÄRKISCHE BANKA d.d. zastupanog po punomoćniku Gugić &amp; Kovačić - odvjetničko društvo d.o.o.; FINA</derivirana_varijabla>
  </DomainObject.Predmet.StrankaFormated>
  <DomainObject.Predmet.StrankaFormatedOIB>
    <izvorni_sadrzaj>  ERSTE&amp;STEIERMÄRKISCHE BANKA d.d., OIB 23057039320 zastupanog po punomoćniku Gugić &amp; Kovačić - odvjetničko društvo d.o.o.; FINA</izvorni_sadrzaj>
    <derivirana_varijabla naziv="DomainObject.Predmet.StrankaFormatedOIB_1">  ERSTE&amp;STEIERMÄRKISCHE BANKA d.d., OIB 23057039320 zastupanog po punomoćniku Gugić &amp; Kovačić - odvjetničko društvo d.o.o.; FINA</derivirana_varijabla>
  </DomainObject.Predmet.StrankaFormatedOIB>
  <DomainObject.Predmet.StrankaFormatedWithAdress>
    <izvorni_sadrzaj> ERSTE&amp;STEIERMÄRKISCHE BANKA d.d., Jadranski Trg 3/a, 51000 Rijeka zastupanog po punomoćniku Gugić &amp; Kovačić - odvjetničko društvo d.o.o.; FINA</izvorni_sadrzaj>
    <derivirana_varijabla naziv="DomainObject.Predmet.StrankaFormatedWithAdress_1"> ERSTE&amp;STEIERMÄRKISCHE BANKA d.d., Jadranski Trg 3/a, 51000 Rijeka zastupanog po punomoćniku Gugić &amp; Kovačić - odvjetničko društvo d.o.o.; FINA</derivirana_varijabla>
  </DomainObject.Predmet.StrankaFormatedWithAdress>
  <DomainObject.Predmet.StrankaFormatedWithAdressOIB>
    <izvorni_sadrzaj> ERSTE&amp;STEIERMÄRKISCHE BANKA d.d., OIB 23057039320, Jadranski Trg 3/a, 51000 Rijeka zastupanog po punomoćniku Gugić &amp; Kovačić - odvjetničko društvo d.o.o.; FINA</izvorni_sadrzaj>
    <derivirana_varijabla naziv="DomainObject.Predmet.StrankaFormatedWithAdressOIB_1"> ERSTE&amp;STEIERMÄRKISCHE BANKA d.d., OIB 23057039320, Jadranski Trg 3/a, 51000 Rijeka zastupanog po punomoćniku Gugić &amp; Kovačić - odvjetničko društvo d.o.o.; FINA</derivirana_varijabla>
  </DomainObject.Predmet.StrankaFormatedWithAdressOIB>
  <DomainObject.Predmet.StrankaWithAdress>
    <izvorni_sadrzaj>ERSTE&amp;STEIERMÄRKISCHE BANKA d.d. Jadranski Trg 3/a,51000 Rijeka,FINA </izvorni_sadrzaj>
    <derivirana_varijabla naziv="DomainObject.Predmet.StrankaWithAdress_1">ERSTE&amp;STEIERMÄRKISCHE BANKA d.d. Jadranski Trg 3/a,51000 Rijeka,FINA </derivirana_varijabla>
  </DomainObject.Predmet.StrankaWithAdress>
  <DomainObject.Predmet.StrankaWithAdressOIB>
    <izvorni_sadrzaj>ERSTE&amp;STEIERMÄRKISCHE BANKA d.d., OIB 23057039320, Jadranski Trg 3/a,51000 Rijeka,FINA</izvorni_sadrzaj>
    <derivirana_varijabla naziv="DomainObject.Predmet.StrankaWithAdressOIB_1">ERSTE&amp;STEIERMÄRKISCHE BANKA d.d., OIB 23057039320, Jadranski Trg 3/a,51000 Rijeka,FINA</derivirana_varijabla>
  </DomainObject.Predmet.StrankaWithAdressOIB>
  <DomainObject.Predmet.StrankaNazivFormated>
    <izvorni_sadrzaj>ERSTE&amp;STEIERMÄRKISCHE BANKA d.d.,FINA</izvorni_sadrzaj>
    <derivirana_varijabla naziv="DomainObject.Predmet.StrankaNazivFormated_1">ERSTE&amp;STEIERMÄRKISCHE BANKA d.d.,FINA</derivirana_varijabla>
  </DomainObject.Predmet.StrankaNazivFormated>
  <DomainObject.Predmet.StrankaNazivFormatedOIB>
    <izvorni_sadrzaj>ERSTE&amp;STEIERMÄRKISCHE BANKA d.d., OIB 23057039320,FINA</izvorni_sadrzaj>
    <derivirana_varijabla naziv="DomainObject.Predmet.StrankaNazivFormatedOIB_1">ERSTE&amp;STEIERMÄRKISCHE BANKA d.d., OIB 23057039320,FINA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ERSTE&amp;STEIERMÄRKISCHE BANKA d.d. zastupanog po punomoćniku Gugić &amp; Kovačić - odvjetničko društvo d.o.o.</item>
      <item>FINA</item>
    </izvorni_sadrzaj>
    <derivirana_varijabla naziv="DomainObject.Predmet.StrankaListFormated_1">
      <item>ERSTE&amp;STEIERMÄRKISCHE BANKA d.d. zastupanog po punomoćniku Gugić &amp; Kovačić - odvjetničko društvo d.o.o.</item>
      <item>FINA</item>
    </derivirana_varijabla>
  </DomainObject.Predmet.StrankaListFormated>
  <DomainObject.Predmet.StrankaListFormatedOIB>
    <izvorni_sadrzaj>
      <item>ERSTE&amp;STEIERMÄRKISCHE BANKA d.d., OIB 23057039320 zastupanog po punomoćniku Gugić &amp; Kovačić - odvjetničko društvo d.o.o.</item>
      <item>FINA</item>
    </izvorni_sadrzaj>
    <derivirana_varijabla naziv="DomainObject.Predmet.StrankaListFormatedOIB_1">
      <item>ERSTE&amp;STEIERMÄRKISCHE BANKA d.d., OIB 23057039320 zastupanog po punomoćniku Gugić &amp; Kovačić - odvjetničko društvo d.o.o.</item>
      <item>FINA</item>
    </derivirana_varijabla>
  </DomainObject.Predmet.StrankaListFormatedOIB>
  <DomainObject.Predmet.StrankaListFormatedWithAdress>
    <izvorni_sadrzaj>
      <item>ERSTE&amp;STEIERMÄRKISCHE BANKA d.d., Jadranski Trg 3/a, 51000 Rijeka zastupanog po punomoćniku Gugić &amp; Kovačić - odvjetničko društvo d.o.o.</item>
      <item>FINA</item>
    </izvorni_sadrzaj>
    <derivirana_varijabla naziv="DomainObject.Predmet.StrankaListFormatedWithAdress_1">
      <item>ERSTE&amp;STEIERMÄRKISCHE BANKA d.d., Jadranski Trg 3/a, 51000 Rijeka zastupanog po punomoćniku Gugić &amp; Kovačić - odvjetničko društvo d.o.o.</item>
      <item>FINA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Gugić &amp; Kovačić - odvjetničko društvo d.o.o.</item>
      <item>FINA</item>
    </izvorni_sadrzaj>
    <derivirana_varijabla naziv="DomainObject.Predmet.StrankaListFormatedWithAdressOIB_1">
      <item>ERSTE&amp;STEIERMÄRKISCHE BANKA d.d., OIB 23057039320, Jadranski Trg 3/a, 51000 Rijeka zastupanog po punomoćniku Gugić &amp; Kovačić - odvjetničko društvo d.o.o.</item>
      <item>FINA</item>
    </derivirana_varijabla>
  </DomainObject.Predmet.StrankaListFormatedWithAdressOIB>
  <DomainObject.Predmet.StrankaListNazivFormated>
    <izvorni_sadrzaj>
      <item>ERSTE&amp;STEIERMÄRKISCHE BANKA d.d.</item>
      <item>FINA</item>
    </izvorni_sadrzaj>
    <derivirana_varijabla naziv="DomainObject.Predmet.StrankaListNazivFormated_1">
      <item>ERSTE&amp;STEIERMÄRKISCHE BANKA d.d.</item>
      <item>FINA</item>
    </derivirana_varijabla>
  </DomainObject.Predmet.StrankaListNazivFormated>
  <DomainObject.Predmet.StrankaListNazivFormatedOIB>
    <izvorni_sadrzaj>
      <item>ERSTE&amp;STEIERMÄRKISCHE BANKA d.d., OIB 23057039320</item>
      <item>FINA</item>
    </izvorni_sadrzaj>
    <derivirana_varijabla naziv="DomainObject.Predmet.StrankaListNazivFormatedOIB_1">
      <item>ERSTE&amp;STEIERMÄRKISCHE BANKA d.d., OIB 23057039320</item>
      <item>FINA</item>
    </derivirana_varijabla>
  </DomainObject.Predmet.StrankaListNazivFormatedOIB>
  <DomainObject.Predmet.ProtuStrankaListFormated>
    <izvorni_sadrzaj>
      <item>RADIO VAL d.o.o. u stečaju</item>
    </izvorni_sadrzaj>
    <derivirana_varijabla naziv="DomainObject.Predmet.ProtuStrankaListFormated_1">
      <item>RADIO VAL d.o.o. u stečaju</item>
    </derivirana_varijabla>
  </DomainObject.Predmet.ProtuStrankaListFormated>
  <DomainObject.Predmet.ProtuStrankaListFormatedOIB>
    <izvorni_sadrzaj>
      <item>RADIO VAL d.o.o. u stečaju, OIB 40387241297</item>
    </izvorni_sadrzaj>
    <derivirana_varijabla naziv="DomainObject.Predmet.ProtuStrankaListFormatedOIB_1">
      <item>RADIO VAL d.o.o. u stečaju, OIB 40387241297</item>
    </derivirana_varijabla>
  </DomainObject.Predmet.ProtuStrankaListFormatedOIB>
  <DomainObject.Predmet.ProtuStrankaListFormatedWithAdress>
    <izvorni_sadrzaj>
      <item>RADIO VAL d.o.o. u stečaju, Pantovčak 50, 10000 Zagreb</item>
    </izvorni_sadrzaj>
    <derivirana_varijabla naziv="DomainObject.Predmet.ProtuStrankaListFormatedWithAdress_1">
      <item>RADIO VAL d.o.o. u stečaju, Pantovčak 50, 10000 Zagreb</item>
    </derivirana_varijabla>
  </DomainObject.Predmet.ProtuStrankaListFormatedWithAdress>
  <DomainObject.Predmet.ProtuStrankaListFormatedWithAdressOIB>
    <izvorni_sadrzaj>
      <item>RADIO VAL d.o.o. u stečaju, OIB 40387241297, Pantovčak 50, 10000 Zagreb</item>
    </izvorni_sadrzaj>
    <derivirana_varijabla naziv="DomainObject.Predmet.ProtuStrankaListFormatedWithAdressOIB_1">
      <item>RADIO VAL d.o.o. u stečaju, OIB 40387241297, Pantovčak 50, 10000 Zagreb</item>
    </derivirana_varijabla>
  </DomainObject.Predmet.ProtuStrankaListFormatedWithAdressOIB>
  <DomainObject.Predmet.ProtuStrankaListNazivFormated>
    <izvorni_sadrzaj>
      <item>RADIO VAL d.o.o. u stečaju</item>
    </izvorni_sadrzaj>
    <derivirana_varijabla naziv="DomainObject.Predmet.ProtuStrankaListNazivFormated_1">
      <item>RADIO VAL d.o.o. u stečaju</item>
    </derivirana_varijabla>
  </DomainObject.Predmet.ProtuStrankaListNazivFormated>
  <DomainObject.Predmet.ProtuStrankaListNazivFormatedOIB>
    <izvorni_sadrzaj>
      <item>RADIO VAL d.o.o. u stečaju, OIB 40387241297</item>
    </izvorni_sadrzaj>
    <derivirana_varijabla naziv="DomainObject.Predmet.ProtuStrankaListNazivFormatedOIB_1">
      <item>RADIO VAL d.o.o. u stečaju, OIB 40387241297</item>
    </derivirana_varijabla>
  </DomainObject.Predmet.ProtuStrankaListNazivFormatedOIB>
  <DomainObject.Predmet.OstaliListFormated>
    <izvorni_sadrzaj>
      <item>Gugić &amp; Kovačić - odvjetničko društvo d.o.o. punomoćnik sudionika u postupku ERSTE&amp;STEIERMÄRKISCHE BANKA d.d.</item>
      <item>IVAN PODRUG</item>
      <item>Mato Čičak</item>
    </izvorni_sadrzaj>
    <derivirana_varijabla naziv="DomainObject.Predmet.OstaliListFormated_1">
      <item>Gugić &amp; Kovačić - odvjetničko društvo d.o.o. punomoćnik sudionika u postupku ERSTE&amp;STEIERMÄRKISCHE BANKA d.d.</item>
      <item>IVAN PODRUG</item>
      <item>Mato Čičak</item>
    </derivirana_varijabla>
  </DomainObject.Predmet.OstaliListFormated>
  <DomainObject.Predmet.OstaliListFormatedOIB>
    <izvorni_sadrzaj>
      <item>Gugić &amp; Kovačić - odvjetničko društvo d.o.o., OIB 13484501240 punomoćnik sudionika u postupku ERSTE&amp;STEIERMÄRKISCHE BANKA d.d.</item>
      <item>IVAN PODRUG, OIB 33636732659</item>
      <item>Mato Čičak, OIB 63670108668</item>
    </izvorni_sadrzaj>
    <derivirana_varijabla naziv="DomainObject.Predmet.OstaliListFormatedOIB_1">
      <item>Gugić &amp; Kovačić - odvjetničko društvo d.o.o., OIB 13484501240 punomoćnik sudionika u postupku ERSTE&amp;STEIERMÄRKISCHE BANKA d.d.</item>
      <item>IVAN PODRUG, OIB 33636732659</item>
      <item>Mato Čičak, OIB 63670108668</item>
    </derivirana_varijabla>
  </DomainObject.Predmet.OstaliListFormatedOIB>
  <DomainObject.Predmet.OstaliListFormatedWithAdress>
    <izvorni_sadrzaj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izvorni_sadrzaj>
    <derivirana_varijabla naziv="DomainObject.Predmet.OstaliListFormatedWithAdress_1">
      <item>Gugić &amp; Kovačić - odvjetničko društvo d.o.o., Radnička cesta 52, 10000 Zagreb punomoćnik sudionika u postupku ERSTE&amp;STEIERMÄRKISCHE BANKA d.d.</item>
      <item>IVAN PODRUG, Pantovčak 50, 10000 Zagreb</item>
      <item>Mato Čičak, Ii Deverićev Odvojak 5, 10412 Donja Lomnica</item>
    </derivirana_varijabla>
  </DomainObject.Predmet.OstaliListFormatedWithAdress>
  <DomainObject.Predmet.OstaliListFormatedWithAdressOIB>
    <izvorni_sadrzaj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izvorni_sadrzaj>
    <derivirana_varijabla naziv="DomainObject.Predmet.OstaliListFormatedWithAdressOIB_1">
      <item>Gugić &amp; Kovačić - odvjetničko društvo d.o.o., OIB 13484501240, Radnička cesta 52, 10000 Zagreb punomoćnik sudionika u postupku ERSTE&amp;STEIERMÄRKISCHE BANKA d.d.</item>
      <item>IVAN PODRUG, OIB 33636732659, Pantovčak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Gugić &amp; Kovačić - odvjetničko društvo d.o.o.</item>
      <item>IVAN PODRUG</item>
      <item>Mato Čičak</item>
    </izvorni_sadrzaj>
    <derivirana_varijabla naziv="DomainObject.Predmet.OstaliListNazivFormated_1">
      <item>Gugić &amp; Kovačić - odvjetničko društvo d.o.o.</item>
      <item>IVAN PODRUG</item>
      <item>Mato Čičak</item>
    </derivirana_varijabla>
  </DomainObject.Predmet.OstaliListNazivFormated>
  <DomainObject.Predmet.OstaliListNazivFormatedOIB>
    <izvorni_sadrzaj>
      <item>Gugić &amp; Kovačić - odvjetničko društvo d.o.o., OIB 13484501240</item>
      <item>IVAN PODRUG, OIB 33636732659</item>
      <item>Mato Čičak, OIB 63670108668</item>
    </izvorni_sadrzaj>
    <derivirana_varijabla naziv="DomainObject.Predmet.OstaliListNazivFormatedOIB_1">
      <item>Gugić &amp; Kovačić - odvjetničko društvo d.o.o., OIB 13484501240</item>
      <item>IVAN PODRUG, OIB 33636732659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St-792/2016-44</izvorni_sadrzaj>
    <derivirana_varijabla naziv="DomainObject.PoslovniBrojDokumenta_1">St-792/2016-44</derivirana_varijabla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RADIO VAL d.o.o. u stečaju</izvorni_sadrzaj>
    <derivirana_varijabla naziv="DomainObject.Predmet.ProtustrankaIDrugi_1">RADIO VAL d.o.o. u stečaju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RADIO VAL d.o.o. u stečaju, OIB 40387241297, Pantovčak 50, 10000 Zagreb</izvorni_sadrzaj>
    <derivirana_varijabla naziv="DomainObject.Predmet.ProtustrankaIDrugiAdressOIB_1">RADIO VAL d.o.o. u stečaju, OIB 40387241297,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RADIO VAL d.o.o. u stečaju</item>
      <item>Gugić &amp; Kovačić - odvjetničko društvo d.o.o.</item>
      <item>IVAN PODRUG</item>
      <item>Mato Čičak</item>
      <item>FINA</item>
    </izvorni_sadrzaj>
    <derivirana_varijabla naziv="DomainObject.Predmet.SudioniciListNaziv_1">
      <item>ERSTE&amp;STEIERMÄRKISCHE BANKA d.d.</item>
      <item>RADIO VAL d.o.o. u stečaju</item>
      <item>Gugić &amp; Kovačić - odvjetničko društvo d.o.o.</item>
      <item>IVAN PODRUG</item>
      <item>Mato Čičak</item>
      <item>FINA</item>
    </derivirana_varijabla>
  </DomainObject.Predmet.SudioniciListNaziv>
  <DomainObject.Predmet.SudioniciListAdressOIB>
    <izvorni_sadrzaj>
      <item>ERSTE&amp;STEIERMÄRKISCHE BANKA d.d., OIB 23057039320, Jadranski Trg 3/a,51000 Rijeka</item>
      <item>RADIO VAL d.o.o. u stečaju,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  <item>FINA</item>
    </izvorni_sadrzaj>
    <derivirana_varijabla naziv="DomainObject.Predmet.SudioniciListAdressOIB_1">
      <item>ERSTE&amp;STEIERMÄRKISCHE BANKA d.d., OIB 23057039320, Jadranski Trg 3/a,51000 Rijeka</item>
      <item>RADIO VAL d.o.o. u stečaju, OIB 40387241297, Pantovčak 50,10000 Zagreb</item>
      <item>Gugić &amp; Kovačić - odvjetničko društvo d.o.o., OIB 13484501240, Radnička cesta 52,10000 Zagreb</item>
      <item>IVAN PODRUG, OIB 33636732659, Pantovčak 50,10000 Zagreb</item>
      <item>Mato Čičak, OIB 63670108668, Ii Deverićev Odvojak 5,10412 Donja Lomnica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D64BE-8A1F-4462-8F97-12D34FF67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1723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2019-02-22T08:00:00Z</cp:lastPrinted>
  <dcterms:modified xmlns:xsi="http://www.w3.org/2001/XMLSchema-instance" xsi:type="dcterms:W3CDTF">2019-02-22T08:00:00Z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St-792/2016-44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