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136a" w14:paraId="f35136a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471E21">
        <w:rPr>
          <w:b/>
          <w:sz w:val="22"/>
          <w:szCs w:val="22"/>
        </w:rPr>
        <w:t>-1951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471E21">
        <w:rPr>
          <w:sz w:val="22"/>
          <w:szCs w:val="22"/>
        </w:rPr>
        <w:t>HOLLAND IMPORT j.d.o.o. za trgovinu i usluge</w:t>
      </w:r>
      <w:r w:rsidR="005C4D66">
        <w:rPr>
          <w:sz w:val="22"/>
          <w:szCs w:val="22"/>
        </w:rPr>
        <w:t>,</w:t>
      </w:r>
      <w:r w:rsidR="00471E21">
        <w:rPr>
          <w:sz w:val="22"/>
          <w:szCs w:val="22"/>
        </w:rPr>
        <w:t xml:space="preserve"> Dubrovnik, Jospia Pupačića 7, OIB: 42001602083,</w:t>
      </w:r>
      <w:r w:rsidR="005C4D66">
        <w:rPr>
          <w:sz w:val="22"/>
          <w:szCs w:val="22"/>
        </w:rPr>
        <w:t xml:space="preserve">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01. prosinca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9B7177" w:rsidRPr="009B7177">
        <w:rPr>
          <w:sz w:val="22"/>
          <w:szCs w:val="22"/>
        </w:rPr>
        <w:t xml:space="preserve"> </w:t>
      </w:r>
      <w:r w:rsidR="009B7177">
        <w:rPr>
          <w:sz w:val="22"/>
          <w:szCs w:val="22"/>
        </w:rPr>
        <w:t>HOLLAND IMPORT j.d.o.o. za trgovinu i usluge, Dubrovnik, Jospia Pupačića 7, OIB: 42001602083</w:t>
      </w:r>
      <w:r w:rsidR="00C24379" w:rsidRPr="00C24379">
        <w:rPr>
          <w:sz w:val="22"/>
          <w:szCs w:val="22"/>
        </w:rPr>
        <w:t xml:space="preserve">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9B7177" w:rsidRPr="009B7177">
        <w:rPr>
          <w:sz w:val="22"/>
          <w:szCs w:val="22"/>
        </w:rPr>
        <w:t xml:space="preserve"> </w:t>
      </w:r>
      <w:r w:rsidR="009B7177">
        <w:rPr>
          <w:sz w:val="22"/>
          <w:szCs w:val="22"/>
        </w:rPr>
        <w:t xml:space="preserve"> HOLLAND IMPORT j.d.o.o. za trgovinu i usluge, Dubrovnik, Jospia Pupačića 7, OIB: 42001602083</w:t>
      </w:r>
      <w:r w:rsidR="00EA49F7" w:rsidRPr="00EA49F7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5C4D66">
        <w:rPr>
          <w:sz w:val="22"/>
          <w:szCs w:val="22"/>
        </w:rPr>
        <w:t xml:space="preserve">01. studenog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>6.</w:t>
      </w:r>
      <w:r w:rsidR="009B7177">
        <w:rPr>
          <w:sz w:val="22"/>
          <w:szCs w:val="22"/>
        </w:rPr>
        <w:t>907,69</w:t>
      </w:r>
      <w:r w:rsidR="005C4D66">
        <w:rPr>
          <w:sz w:val="22"/>
          <w:szCs w:val="22"/>
        </w:rPr>
        <w:t xml:space="preserve"> kuna</w:t>
      </w:r>
      <w:r w:rsidR="00F07CF7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 w:rsidRPr="00CA6E62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5C4D66">
        <w:rPr>
          <w:b/>
        </w:rPr>
        <w:t xml:space="preserve">01. prosinca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4B1E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B4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1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1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1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1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B4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B1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B1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B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B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St-1951/2016-5</izvorni_sadrzaj>
    <derivirana_varijabla naziv="DomainObject.Oznaka_1">St-1951/2016-5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St-1951/2016</izvorni_sadrzaj>
    <derivirana_varijabla naziv="DomainObject.Predmet.OznakaBroj_1">St-1951/2016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HOLLAND IMPORT j.d.o.o. za trgovinu i usluge</izvorni_sadrzaj>
    <derivirana_varijabla naziv="DomainObject.Predmet.ProtustrankaFormated_1">  HOLLAND IMPORT j.d.o.o. za trgovinu i usluge</derivirana_varijabla>
  </DomainObject.Predmet.ProtustrankaFormated>
  <DomainObject.Predmet.ProtustrankaFormatedOIB>
    <izvorni_sadrzaj>  HOLLAND IMPORT j.d.o.o. za trgovinu i usluge, OIB 42001602083</izvorni_sadrzaj>
    <derivirana_varijabla naziv="DomainObject.Predmet.ProtustrankaFormatedOIB_1">  HOLLAND IMPORT j.d.o.o. za trgovinu i usluge, OIB 42001602083</derivirana_varijabla>
  </DomainObject.Predmet.ProtustrankaFormatedOIB>
  <DomainObject.Predmet.ProtustrankaFormatedWithAdress>
    <izvorni_sadrzaj> HOLLAND IMPORT j.d.o.o. za trgovinu i usluge, Josipa Pupačića 7, 20000 Dubrovnik</izvorni_sadrzaj>
    <derivirana_varijabla naziv="DomainObject.Predmet.ProtustrankaFormatedWithAdress_1"> HOLLAND IMPORT j.d.o.o. za trgovinu i usluge, Josipa Pupačića 7, 20000 Dubrovnik</derivirana_varijabla>
  </DomainObject.Predmet.ProtustrankaFormatedWithAdress>
  <DomainObject.Predmet.ProtustrankaFormatedWithAdressOIB>
    <izvorni_sadrzaj> HOLLAND IMPORT j.d.o.o. za trgovinu i usluge, OIB 42001602083, Josipa Pupačića 7, 20000 Dubrovnik</izvorni_sadrzaj>
    <derivirana_varijabla naziv="DomainObject.Predmet.ProtustrankaFormatedWithAdressOIB_1"> HOLLAND IMPORT j.d.o.o. za trgovinu i usluge, OIB 42001602083, Josipa Pupačića 7, 20000 Dubrovnik</derivirana_varijabla>
  </DomainObject.Predmet.ProtustrankaFormatedWithAdressOIB>
  <DomainObject.Predmet.ProtustrankaWithAdress>
    <izvorni_sadrzaj>HOLLAND IMPORT j.d.o.o. za trgovinu i usluge Josipa Pupačića 7, 20000 Dubrovnik</izvorni_sadrzaj>
    <derivirana_varijabla naziv="DomainObject.Predmet.ProtustrankaWithAdress_1">HOLLAND IMPORT j.d.o.o. za trgovinu i usluge Josipa Pupačića 7, 20000 Dubrovnik</derivirana_varijabla>
  </DomainObject.Predmet.ProtustrankaWithAdress>
  <DomainObject.Predmet.ProtustrankaWithAdressOIB>
    <izvorni_sadrzaj>HOLLAND IMPORT j.d.o.o. za trgovinu i usluge, OIB 42001602083, Josipa Pupačića 7, 20000 Dubrovnik</izvorni_sadrzaj>
    <derivirana_varijabla naziv="DomainObject.Predmet.ProtustrankaWithAdressOIB_1">HOLLAND IMPORT j.d.o.o. za trgovinu i usluge, OIB 42001602083, Josipa Pupačića 7, 20000 Dubrovnik</derivirana_varijabla>
  </DomainObject.Predmet.ProtustrankaWithAdressOIB>
  <DomainObject.Predmet.ProtustrankaNazivFormated>
    <izvorni_sadrzaj>HOLLAND IMPORT j.d.o.o. za trgovinu i usluge</izvorni_sadrzaj>
    <derivirana_varijabla naziv="DomainObject.Predmet.ProtustrankaNazivFormated_1">HOLLAND IMPORT j.d.o.o. za trgovinu i usluge</derivirana_varijabla>
  </DomainObject.Predmet.ProtustrankaNazivFormated>
  <DomainObject.Predmet.ProtustrankaNazivFormatedOIB>
    <izvorni_sadrzaj>HOLLAND IMPORT j.d.o.o. za trgovinu i usluge, OIB 42001602083</izvorni_sadrzaj>
    <derivirana_varijabla naziv="DomainObject.Predmet.ProtustrankaNazivFormatedOIB_1">HOLLAND IMPORT j.d.o.o. za trgovinu i usluge, OIB 42001602083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6907.69</izvorni_sadrzaj>
    <derivirana_varijabla naziv="DomainObject.Predmet.TrenutnaVrijednost_1">6907.69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HOLLAND IMPORT j.d.o.o. za trgovinu i usluge</item>
    </izvorni_sadrzaj>
    <derivirana_varijabla naziv="DomainObject.Predmet.ProtuStrankaListFormated_1">
      <item>HOLLAND IMPORT j.d.o.o. za trgovinu i usluge</item>
    </derivirana_varijabla>
  </DomainObject.Predmet.ProtuStrankaListFormated>
  <DomainObject.Predmet.ProtuStrankaListFormatedOIB>
    <izvorni_sadrzaj>
      <item>HOLLAND IMPORT j.d.o.o. za trgovinu i usluge, OIB 42001602083</item>
    </izvorni_sadrzaj>
    <derivirana_varijabla naziv="DomainObject.Predmet.ProtuStrankaListFormatedOIB_1">
      <item>HOLLAND IMPORT j.d.o.o. za trgovinu i usluge, OIB 42001602083</item>
    </derivirana_varijabla>
  </DomainObject.Predmet.ProtuStrankaListFormatedOIB>
  <DomainObject.Predmet.ProtuStrankaListFormatedWithAdress>
    <izvorni_sadrzaj>
      <item>HOLLAND IMPORT j.d.o.o. za trgovinu i usluge, Josipa Pupačića 7, 20000 Dubrovnik</item>
    </izvorni_sadrzaj>
    <derivirana_varijabla naziv="DomainObject.Predmet.ProtuStrankaListFormatedWithAdress_1">
      <item>HOLLAND IMPORT j.d.o.o. za trgovinu i usluge, Josipa Pupačića 7, 20000 Dubrovnik</item>
    </derivirana_varijabla>
  </DomainObject.Predmet.ProtuStrankaListFormatedWithAdress>
  <DomainObject.Predmet.ProtuStrankaListFormatedWithAdressOIB>
    <izvorni_sadrzaj>
      <item>HOLLAND IMPORT j.d.o.o. za trgovinu i usluge, OIB 42001602083, Josipa Pupačića 7, 20000 Dubrovnik</item>
    </izvorni_sadrzaj>
    <derivirana_varijabla naziv="DomainObject.Predmet.ProtuStrankaListFormatedWithAdressOIB_1">
      <item>HOLLAND IMPORT j.d.o.o. za trgovinu i usluge, OIB 42001602083, Josipa Pupačića 7, 20000 Dubrovnik</item>
    </derivirana_varijabla>
  </DomainObject.Predmet.ProtuStrankaListFormatedWithAdressOIB>
  <DomainObject.Predmet.ProtuStrankaListNazivFormated>
    <izvorni_sadrzaj>
      <item>HOLLAND IMPORT j.d.o.o. za trgovinu i usluge</item>
    </izvorni_sadrzaj>
    <derivirana_varijabla naziv="DomainObject.Predmet.ProtuStrankaListNazivFormated_1">
      <item>HOLLAND IMPORT j.d.o.o. za trgovinu i usluge</item>
    </derivirana_varijabla>
  </DomainObject.Predmet.ProtuStrankaListNazivFormated>
  <DomainObject.Predmet.ProtuStrankaListNazivFormatedOIB>
    <izvorni_sadrzaj>
      <item>HOLLAND IMPORT j.d.o.o. za trgovinu i usluge, OIB 42001602083</item>
    </izvorni_sadrzaj>
    <derivirana_varijabla naziv="DomainObject.Predmet.ProtuStrankaListNazivFormatedOIB_1">
      <item>HOLLAND IMPORT j.d.o.o. za trgovinu i usluge, OIB 42001602083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St-1951/2016-5</izvorni_sadrzaj>
    <derivirana_varijabla naziv="DomainObject.PoslovniBrojDokumenta_1">St-1951/2016-5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HOLLAND IMPORT j.d.o.o. za trgovinu i usluge</izvorni_sadrzaj>
    <derivirana_varijabla naziv="DomainObject.Predmet.ProtustrankaIDrugi_1">HOLLAND IMPORT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HOLLAND IMPORT j.d.o.o. za trgovinu i usluge, OIB 42001602083, Josipa Pupačića 7, 20000 Dubrovnik</izvorni_sadrzaj>
    <derivirana_varijabla naziv="DomainObject.Predmet.ProtustrankaIDrugiAdressOIB_1">HOLLAND IMPORT j.d.o.o. za trgovinu i usluge, OIB 42001602083, Josipa Pupačića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HOLLAND IMPORT j.d.o.o. za trgovinu i usluge</item>
    </izvorni_sadrzaj>
    <derivirana_varijabla naziv="DomainObject.Predmet.SudioniciListNaziv_1">
      <item>FINA, RC Split, Podružnica Dubrovnik</item>
      <item>HOLLAND IMPORT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HOLLAND IMPORT j.d.o.o. za trgovinu i usluge, OIB 42001602083, Josipa Pupačića 7,20000 Dubrovnik</item>
    </izvorni_sadrzaj>
    <derivirana_varijabla naziv="DomainObject.Predmet.SudioniciListAdressOIB_1">
      <item>FINA, RC Split, Podružnica Dubrovnik, OIB 85821130368, Vukovarska 2,20000 Dubrovnik</item>
      <item>HOLLAND IMPORT j.d.o.o. za trgovinu i usluge, OIB 42001602083, Josipa Pupačića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42001602083</item>
    </izvorni_sadrzaj>
    <derivirana_varijabla naziv="DomainObject.Predmet.SudioniciListNazivOIB_1">
      <item>, OIB 85821130368</item>
      <item>, OIB 42001602083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06F9A-CBDD-4E98-99F6-F57F9B793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365</properties:Words>
  <properties:Characters>2110</properties:Characters>
  <properties:Lines>51</properties:Lines>
  <properties:Paragraphs>18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2016-12-01T13:06:00Z</cp:lastPrinted>
  <dcterms:modified xmlns:xsi="http://www.w3.org/2001/XMLSchema-instance" xsi:type="dcterms:W3CDTF">2016-12-01T13:48:00Z</dcterms:modified>
  <cp:revision>56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