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7afd" w14:paraId="0f37afd" w:rsidRDefault="00C957B0" w:rsidP="00C957B0" w:rsidR="00C957B0">
      <w:pPr>
        <w:pStyle w:val="Tijeloteksta"/>
        <w15:collapsed w:val="false"/>
      </w:pPr>
      <w:bookmarkStart w:name="_GoBack" w:id="0"/>
      <w:bookmarkEnd w:id="0"/>
    </w:p>
    <w:p w:rsidRDefault="00C957B0" w:rsidP="00C957B0" w:rsidR="00C957B0">
      <w:pPr>
        <w:pStyle w:val="Tijeloteksta"/>
        <w:jc w:val="right"/>
      </w:pPr>
      <w:r>
        <w:t>13 St-641/11-290</w:t>
      </w:r>
    </w:p>
    <w:p w:rsidRDefault="00C957B0" w:rsidP="00C957B0" w:rsidR="00C957B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7B0" w:rsidP="00C957B0" w:rsidR="00C957B0" w:rsidRPr="00D21A2C"/>
    <w:p w:rsidRDefault="00C957B0" w:rsidP="00C957B0" w:rsidR="00C957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957B0" w:rsidP="00C957B0" w:rsidR="00C957B0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</w:t>
      </w:r>
      <w:r w:rsidRPr="003B3AA1">
        <w:t>SUD U OSIJEKU</w:t>
      </w:r>
      <w:r>
        <w:tab/>
      </w:r>
    </w:p>
    <w:p w:rsidRDefault="00C957B0" w:rsidP="00C957B0" w:rsidR="00C957B0">
      <w:pPr>
        <w:rPr>
          <w:b/>
        </w:rPr>
      </w:pPr>
    </w:p>
    <w:p w:rsidRDefault="00C957B0" w:rsidP="00C957B0" w:rsidR="00C957B0" w:rsidRPr="00A566DA">
      <w:pPr>
        <w:rPr>
          <w:b/>
        </w:rPr>
      </w:pPr>
    </w:p>
    <w:p w:rsidRDefault="00C957B0" w:rsidP="00C957B0" w:rsidR="00C957B0" w:rsidRPr="00A5646F">
      <w:pPr>
        <w:jc w:val="center"/>
      </w:pPr>
      <w:r>
        <w:t>R E P U B L I K A  H R V A T S K A</w:t>
      </w:r>
    </w:p>
    <w:p w:rsidRDefault="00C957B0" w:rsidP="00C957B0" w:rsidR="00C957B0" w:rsidRPr="00A5646F">
      <w:r w:rsidRPr="00A5646F">
        <w:tab/>
      </w:r>
      <w:r w:rsidRPr="00A5646F">
        <w:tab/>
      </w:r>
      <w:r w:rsidRPr="00A5646F">
        <w:tab/>
      </w:r>
      <w:r w:rsidRPr="00A5646F">
        <w:tab/>
        <w:t xml:space="preserve">                R J E Š E N J E</w:t>
      </w:r>
    </w:p>
    <w:p w:rsidRDefault="00C957B0" w:rsidP="00C957B0" w:rsidR="00C957B0" w:rsidRPr="00A5646F"/>
    <w:p w:rsidRDefault="00C957B0" w:rsidP="00C957B0" w:rsidR="00C957B0" w:rsidRPr="00A5646F"/>
    <w:p w:rsidRDefault="00C957B0" w:rsidP="00C957B0" w:rsidR="00C957B0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3B3AA1">
        <w:t>MIO Metalska industrija d.d. u stečaju, Osijek, Vukovarska 219 a, MBS 030008027, OIB 95914381631</w:t>
      </w:r>
      <w:r>
        <w:t xml:space="preserve">, dana 4. svibnja 2017.            </w:t>
      </w:r>
    </w:p>
    <w:p w:rsidRDefault="00C957B0" w:rsidP="00C957B0" w:rsidR="00C957B0">
      <w:pPr>
        <w:jc w:val="both"/>
      </w:pPr>
    </w:p>
    <w:p w:rsidRDefault="00C957B0" w:rsidP="00C957B0" w:rsidR="00C957B0">
      <w:pPr>
        <w:jc w:val="both"/>
      </w:pPr>
    </w:p>
    <w:p w:rsidRDefault="00C957B0" w:rsidP="00C957B0" w:rsidR="00C957B0">
      <w:pPr>
        <w:jc w:val="center"/>
      </w:pPr>
      <w:r>
        <w:t>r i j e š i o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 </w:t>
      </w:r>
      <w:r w:rsidR="00C957B0">
        <w:t>698.475,68</w:t>
      </w:r>
      <w:r w:rsidR="00A349A4">
        <w:t xml:space="preserve"> kn</w:t>
      </w:r>
      <w:r>
        <w:t xml:space="preserve"> ili </w:t>
      </w:r>
      <w:r w:rsidR="00C957B0">
        <w:t>18,50</w:t>
      </w:r>
      <w:r>
        <w:t xml:space="preserve"> 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1A5CDC" w:rsidP="00FD56F5" w:rsidR="00FD56F5">
      <w:pPr>
        <w:ind w:left="720"/>
        <w:jc w:val="center"/>
      </w:pPr>
      <w:r>
        <w:t>30</w:t>
      </w:r>
      <w:r w:rsidR="00BF7CDC">
        <w:t xml:space="preserve">. </w:t>
      </w:r>
      <w:r>
        <w:t>svibanja  2017</w:t>
      </w:r>
      <w:r w:rsidR="00BF7CDC">
        <w:t xml:space="preserve">. </w:t>
      </w:r>
      <w:r w:rsidR="00FD56F5">
        <w:t>godine s početkom u 1</w:t>
      </w:r>
      <w:r w:rsidR="00A349A4">
        <w:t>0</w:t>
      </w:r>
      <w:r>
        <w:t>,0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4. svibanj 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C957B0">
        <w:t xml:space="preserve"> Nada Gagro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C957B0">
        <w:t xml:space="preserve"> </w:t>
      </w:r>
      <w:r w:rsidR="001A5CDC">
        <w:t>i završni račun stečajnog upravitelja (strana 1210 do 1240 spisa)</w:t>
      </w:r>
    </w:p>
    <w:p w:rsidRDefault="00A349A4" w:rsidP="001A5CDC" w:rsidR="000C20F1">
      <w:pPr>
        <w:jc w:val="both"/>
      </w:pPr>
      <w:r>
        <w:t xml:space="preserve">3. roč. </w:t>
      </w:r>
      <w:r w:rsidR="001A5CDC">
        <w:t>30/5</w:t>
      </w: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06EA6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6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St-641/2011</izvorni_sadrzaj>
    <derivirana_varijabla naziv="DomainObject.Predmet.OznakaBroj_1">St-641/2011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MIO Metalska industrija, d.d.</izvorni_sadrzaj>
    <derivirana_varijabla naziv="DomainObject.Predmet.ProtustrankaFormated_1">  MIO Metalska industrija, d.d.</derivirana_varijabla>
  </DomainObject.Predmet.ProtustrankaFormated>
  <DomainObject.Predmet.ProtustrankaFormatedOIB>
    <izvorni_sadrzaj>  MIO Metalska industrija, d.d., OIB 95914381631</izvorni_sadrzaj>
    <derivirana_varijabla naziv="DomainObject.Predmet.ProtustrankaFormatedOIB_1">  MIO Metalska industrija, d.d., OIB 95914381631</derivirana_varijabla>
  </DomainObject.Predmet.ProtustrankaFormatedOIB>
  <DomainObject.Predmet.ProtustrankaFormatedWithAdress>
    <izvorni_sadrzaj> MIO Metalska industrija, d.d., Vukovarska 219/a, Osijek</izvorni_sadrzaj>
    <derivirana_varijabla naziv="DomainObject.Predmet.ProtustrankaFormatedWithAdress_1"> MIO Metalska industrija, d.d., Vukovarska 219/a, Osijek</derivirana_varijabla>
  </DomainObject.Predmet.ProtustrankaFormatedWithAdress>
  <DomainObject.Predmet.ProtustrankaFormatedWithAdressOIB>
    <izvorni_sadrzaj> MIO Metalska industrija, d.d., OIB 95914381631, Vukovarska 219/a, Osijek</izvorni_sadrzaj>
    <derivirana_varijabla naziv="DomainObject.Predmet.ProtustrankaFormatedWithAdressOIB_1"> MIO Metalska industrija, d.d., OIB 95914381631, Vukovarska 219/a, Osijek</derivirana_varijabla>
  </DomainObject.Predmet.ProtustrankaFormatedWithAdressOIB>
  <DomainObject.Predmet.ProtustrankaWithAdress>
    <izvorni_sadrzaj>MIO Metalska industrija, d.d. Vukovarska 219/a, Osijek</izvorni_sadrzaj>
    <derivirana_varijabla naziv="DomainObject.Predmet.ProtustrankaWithAdress_1">MIO Metalska industrija, d.d. Vukovarska 219/a, Osijek</derivirana_varijabla>
  </DomainObject.Predmet.ProtustrankaWithAdress>
  <DomainObject.Predmet.ProtustrankaWithAdressOIB>
    <izvorni_sadrzaj>MIO Metalska industrija, d.d., OIB 95914381631, Vukovarska 219/a, Osijek</izvorni_sadrzaj>
    <derivirana_varijabla naziv="DomainObject.Predmet.ProtustrankaWithAdressOIB_1">MIO Metalska industrija, d.d., OIB 95914381631, Vukovarska 219/a, Osijek</derivirana_varijabla>
  </DomainObject.Predmet.ProtustrankaWithAdressOIB>
  <DomainObject.Predmet.ProtustrankaNazivFormated>
    <izvorni_sadrzaj>MIO Metalska industrija, d.d.</izvorni_sadrzaj>
    <derivirana_varijabla naziv="DomainObject.Predmet.ProtustrankaNazivFormated_1">MIO Metalska industrija, d.d.</derivirana_varijabla>
  </DomainObject.Predmet.ProtustrankaNazivFormated>
  <DomainObject.Predmet.ProtustrankaNazivFormatedOIB>
    <izvorni_sadrzaj>MIO Metalska industrija, d.d., OIB 95914381631</izvorni_sadrzaj>
    <derivirana_varijabla naziv="DomainObject.Predmet.ProtustrankaNazivFormatedOIB_1">MIO Metalska industrija, d.d., OIB 95914381631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ODVJETNIČTVO U OSIJEKU</izvorni_sadrzaj>
    <derivirana_varijabla naziv="DomainObject.Predmet.StrankaFormated_1">  RH MF PU PODRUČNI URED OSIJEK zastupanog po punomoćniku ŽUPANIJSKO DRŽAVNO ODVJETNIČTVO U OSIJEKU</derivirana_varijabla>
  </DomainObject.Predmet.StrankaFormated>
  <DomainObject.Predmet.StrankaFormatedOIB>
    <izvorni_sadrzaj>  RH MF PU PODRUČNI URED OSIJEK zastupanog po punomoćniku ŽUPANIJSKO DRŽAVNO ODVJETNIČTVO U OSIJEKU</izvorni_sadrzaj>
    <derivirana_varijabla naziv="DomainObject.Predmet.StrankaFormatedOIB_1">  RH MF PU PODRUČNI URED OSIJEK zastupanog po punomoćniku ŽUPANIJSKO DRŽAVNO ODVJETNIČTVO U OSIJEKU</derivirana_varijabla>
  </DomainObject.Predmet.StrankaFormatedOIB>
  <DomainObject.Predmet.StrankaFormatedWithAdress>
    <izvorni_sadrzaj> RH MF PU PODRUČNI URED OSIJEK zastupanog po punomoćniku ŽUPANIJSKO DRŽAVNO ODVJETNIČTVO U OSIJEKU</izvorni_sadrzaj>
    <derivirana_varijabla naziv="DomainObject.Predmet.StrankaFormatedWithAdress_1"> RH MF PU PODRUČNI URED OSIJEK zastupanog po punomoćniku ŽUPANIJSKO DRŽAVNO ODVJETNIČTVO U OSIJEKU</derivirana_varijabla>
  </DomainObject.Predmet.StrankaFormatedWithAdress>
  <DomainObject.Predmet.StrankaFormatedWithAdressOIB>
    <izvorni_sadrzaj> RH MF PU PODRUČNI URED OSIJEK zastupanog po punomoćniku ŽUPANIJSKO DRŽAVNO ODVJETNIČTVO U OSIJEKU</izvorni_sadrzaj>
    <derivirana_varijabla naziv="DomainObject.Predmet.StrankaFormatedWithAdressOIB_1"> RH MF PU PODRUČNI URED OSIJEK zastupanog po punomoćniku ŽUPANIJSKO DRŽAVNO ODVJETNIČTVO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ODVJETNIČTVO U OSIJEKU</item>
    </izvorni_sadrzaj>
    <derivirana_varijabla naziv="DomainObject.Predmet.StrankaListFormated_1">
      <item>RH MF PU PODRUČNI URED OSIJEK zastupanog po punomoćniku ŽUPANIJSKO DRŽAVNO ODVJETNIČTVO U OSIJEKU</item>
    </derivirana_varijabla>
  </DomainObject.Predmet.StrankaListFormated>
  <DomainObject.Predmet.StrankaListFormatedOIB>
    <izvorni_sadrzaj>
      <item>RH MF PU PODRUČNI URED OSIJEK zastupanog po punomoćniku ŽUPANIJSKO DRŽAVNO ODVJETNIČTVO U OSIJEKU</item>
    </izvorni_sadrzaj>
    <derivirana_varijabla naziv="DomainObject.Predmet.StrankaListFormatedOIB_1">
      <item>RH MF PU PODRUČNI URED OSIJEK zastupanog po punomoćniku ŽUPANIJSKO DRŽAVNO ODVJETNIČTVO U OSIJEKU</item>
    </derivirana_varijabla>
  </DomainObject.Predmet.StrankaListFormatedOIB>
  <DomainObject.Predmet.StrankaListFormatedWithAdress>
    <izvorni_sadrzaj>
      <item>RH MF PU PODRUČNI URED OSIJEK zastupanog po punomoćniku ŽUPANIJSKO DRŽAVNO ODVJETNIČTVO U OSIJEKU</item>
    </izvorni_sadrzaj>
    <derivirana_varijabla naziv="DomainObject.Predmet.StrankaListFormatedWithAdress_1">
      <item>RH MF PU PODRUČNI URED OSIJEK zastupanog po punomoćniku ŽUPANIJSKO DRŽAVNO ODVJETNIČTVO U OSIJEKU</item>
    </derivirana_varijabla>
  </DomainObject.Predmet.StrankaListFormatedWithAdress>
  <DomainObject.Predmet.StrankaListFormatedWithAdressOIB>
    <izvorni_sadrzaj>
      <item>RH MF PU PODRUČNI URED OSIJEK zastupanog po punomoćniku ŽUPANIJSKO DRŽAVNO ODVJETNIČTVO U OSIJEKU</item>
    </izvorni_sadrzaj>
    <derivirana_varijabla naziv="DomainObject.Predmet.StrankaListFormatedWithAdressOIB_1">
      <item>RH MF PU PODRUČNI URED OSIJEK zastupanog po punomoćniku ŽUPANIJSKO DRŽAVNO ODVJETNIČTVO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MIO Metalska industrija, d.d.</item>
    </izvorni_sadrzaj>
    <derivirana_varijabla naziv="DomainObject.Predmet.ProtuStrankaListFormated_1">
      <item>MIO Metalska industrija, d.d.</item>
    </derivirana_varijabla>
  </DomainObject.Predmet.ProtuStrankaListFormated>
  <DomainObject.Predmet.ProtuStrankaListFormatedOIB>
    <izvorni_sadrzaj>
      <item>MIO Metalska industrija, d.d., OIB 95914381631</item>
    </izvorni_sadrzaj>
    <derivirana_varijabla naziv="DomainObject.Predmet.ProtuStrankaListFormatedOIB_1">
      <item>MIO Metalska industrija, d.d., OIB 95914381631</item>
    </derivirana_varijabla>
  </DomainObject.Predmet.ProtuStrankaListFormatedOIB>
  <DomainObject.Predmet.ProtuStrankaListFormatedWithAdress>
    <izvorni_sadrzaj>
      <item>MIO Metalska industrija, d.d., Vukovarska 219/a, Osijek</item>
    </izvorni_sadrzaj>
    <derivirana_varijabla naziv="DomainObject.Predmet.ProtuStrankaListFormatedWithAdress_1">
      <item>MIO Metalska industrija, d.d., Vukovarska 219/a, Osijek</item>
    </derivirana_varijabla>
  </DomainObject.Predmet.ProtuStrankaListFormatedWithAdress>
  <DomainObject.Predmet.ProtuStrankaListFormatedWithAdressOIB>
    <izvorni_sadrzaj>
      <item>MIO Metalska industrija, d.d., OIB 95914381631, Vukovarska 219/a, Osijek</item>
    </izvorni_sadrzaj>
    <derivirana_varijabla naziv="DomainObject.Predmet.ProtuStrankaListFormatedWithAdressOIB_1">
      <item>MIO Metalska industrija, d.d., OIB 95914381631, Vukovarska 219/a, Osijek</item>
    </derivirana_varijabla>
  </DomainObject.Predmet.ProtuStrankaListFormatedWithAdressOIB>
  <DomainObject.Predmet.ProtuStrankaListNazivFormated>
    <izvorni_sadrzaj>
      <item>MIO Metalska industrija, d.d.</item>
    </izvorni_sadrzaj>
    <derivirana_varijabla naziv="DomainObject.Predmet.ProtuStrankaListNazivFormated_1">
      <item>MIO Metalska industrija, d.d.</item>
    </derivirana_varijabla>
  </DomainObject.Predmet.ProtuStrankaListNazivFormated>
  <DomainObject.Predmet.ProtuStrankaListNazivFormatedOIB>
    <izvorni_sadrzaj>
      <item>MIO Metalska industrija, d.d., OIB 95914381631</item>
    </izvorni_sadrzaj>
    <derivirana_varijabla naziv="DomainObject.Predmet.ProtuStrankaListNazivFormatedOIB_1">
      <item>MIO Metalska industrija, d.d., OIB 95914381631</item>
    </derivirana_varijabla>
  </DomainObject.Predmet.ProtuStrankaListNazivFormatedOIB>
  <DomainObject.Predmet.OstaliListFormated>
    <izvorni_sadrzaj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Formated_1">
      <item>ŽUPANIJSKO DRŽAVNO ODVJETNIČTVO U OSIJEKU punomoćnik sudionika u postupku 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Formated>
  <DomainObject.Predmet.OstaliListFormatedOIB>
    <izvorni_sadrzaj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FormatedOIB_1">
      <item>ŽUPANIJSKO DRŽAVNO ODVJETNIČTVO U OSIJEKU punomoćnik sudionika u postupku RH MF PU PODRUČNI URED OSIJEK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FormatedOIB>
  <DomainObject.Predmet.OstaliListFormatedWithAdress>
    <izvorni_sadrzaj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izvorni_sadrzaj>
    <derivirana_varijabla naziv="DomainObject.Predmet.OstaliListFormatedWithAdress_1">
      <item>ŽUPANIJSKO DRŽAVNO ODVJETNIČTVO U OSIJEKU punomoćnik sudionika u postupku RH MF PU PODRUČNI URED OSIJEK</item>
      <item>Hypo Alpe-Adria-Bank d.d. Zagreb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Vukovarska 219/a, 31000 Osijek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izvorni_sadrzaj>
    <derivirana_varijabla naziv="DomainObject.Predmet.OstaliListFormatedWithAdressOIB_1">
      <item>ŽUPANIJSKO DRŽAVNO ODVJETNIČTVO U OSIJEKU punomoćnik sudionika u postupku RH MF PU PODRUČNI URED OSIJEK</item>
      <item>Hypo Alpe-Adria-Bank d.d. Zagreb, OIB 14036333877</item>
      <item>Miroslav Šmit za SSSH, Trg A.Starčevića 10/II, Osijek</item>
      <item>Tajana Grebenar za HP d.d. Zagreb</item>
      <item>Vice Kokolari za Vodovod-Osijek d.o.o.</item>
      <item>Matija Marinović, Vukovarska 219 a, Osijek</item>
      <item>NADA GAGRO, OIB 04212100945, GLAGOLJAŠKA 52, 32100 Vinkovci</item>
      <item>sudski registar</item>
      <item>računovodstvo suda</item>
      <item>ogl. ploča- MIO Metalska industrija d.d. u stečaju Osijek</item>
      <item>ZK odjel Općinski sud u Osijeku, Europske avenije, 31000 Osijek</item>
      <item>Porezna uprava Osijek, bb, 31000 Osijek</item>
      <item>EUROMETAL d.o.o., OIB 80158323421, Vukovarska 219/a, 31000 Osijek</item>
      <item>H-ABDUCO d.o.o., Slavonska avenija 6a, 10000 Zagreb</item>
    </derivirana_varijabla>
  </DomainObject.Predmet.OstaliListFormatedWithAdressOIB>
  <DomainObject.Predmet.OstaliListNazivFormated>
    <izvorni_sadrzaj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OstaliListNazivFormated_1">
      <item>ŽUPANIJSKO DRŽAVNO ODVJETNIČTVO U OSIJEKU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OstaliListNazivFormated>
  <DomainObject.Predmet.OstaliListNazivFormatedOIB>
    <izvorni_sadrzaj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izvorni_sadrzaj>
    <derivirana_varijabla naziv="DomainObject.Predmet.OstaliListNazivFormatedOIB_1">
      <item>ŽUPANIJSKO DRŽAVNO ODVJETNIČTVO U OSIJEKU</item>
      <item>Hypo Alpe-Adria-Bank d.d. Zagreb, OIB 14036333877</item>
      <item>Miroslav Šmit za SSSH</item>
      <item>Tajana Grebenar za HP d.d. Zagreb</item>
      <item>Vice Kokolari za Vodovod-Osijek d.o.o.</item>
      <item>Matija Marinović</item>
      <item>NADA GAGRO, OIB 04212100945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d.o.o., OIB 80158323421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MIO Metalska industrija, d.d.</izvorni_sadrzaj>
    <derivirana_varijabla naziv="DomainObject.Predmet.ProtustrankaIDrugi_1">MIO Metalska industrija, d.d.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MIO Metalska industrija, d.d., OIB 95914381631, Vukovarska 219/a, Osijek</izvorni_sadrzaj>
    <derivirana_varijabla naziv="DomainObject.Predmet.ProtustrankaIDrugiAdressOIB_1">MIO Metalska industrija, d.d., OIB 95914381631, Vukovarska 219/a,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izvorni_sadrzaj>
    <derivirana_varijabla naziv="DomainObject.Predmet.SudioniciListNaziv_1">
      <item>MIO Metalska industrija, d.d.</item>
      <item>ŽUPANIJSKO DRŽAVNO ODVJETNIČTVO U OSIJEKU</item>
      <item>RH MF PU PODRUČNI URED OSIJEK</item>
      <item>Hypo Alpe-Adria-Bank d.d. Zagreb</item>
      <item>Miroslav Šmit za SSSH</item>
      <item>Tajana Grebenar za HP d.d. Zagreb</item>
      <item>Vice Kokolari za Vodovod-Osijek d.o.o.</item>
      <item>Matija Marinović</item>
      <item>NADA GAGRO</item>
      <item>sudski registar</item>
      <item>računovodstvo suda</item>
      <item>ogl. ploča- MIO Metalska industrija d.d. u stečaju Osijek</item>
      <item>ZK odjel Općinski sud u Osijeku</item>
      <item>Porezna uprava Osijek</item>
      <item>EUROMETAL d.o.o.</item>
      <item>H-ABDUCO d.o.o.</item>
    </derivirana_varijabla>
  </DomainObject.Predmet.SudioniciListNaziv>
  <DomainObject.Predmet.SudioniciListAdressOIB>
    <izvorni_sadrzaj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izvorni_sadrzaj>
    <derivirana_varijabla naziv="DomainObject.Predmet.SudioniciListAdressOIB_1">
      <item>MIO Metalska industrija, d.d., OIB 95914381631, Vukovarska 219/a,Osijek</item>
      <item>ŽUPANIJSKO DRŽAVNO ODVJETNIČTVO U OSIJEKU</item>
      <item>RH MF PU PODRUČNI URED OSIJEK</item>
      <item>Hypo Alpe-Adria-Bank d.d. Zagreb, OIB 14036333877</item>
      <item>Miroslav Šmit za SSSH, Trg A.Starčevića 10/II,Osijek</item>
      <item>Tajana Grebenar za HP d.d. Zagreb</item>
      <item>Vice Kokolari za Vodovod-Osijek d.o.o.</item>
      <item>Matija Marinović, Vukovarska 219 a,Osijek</item>
      <item>NADA GAGRO, OIB 04212100945, GLAGOLJAŠKA 52,32100 Vinkovci</item>
      <item>sudski registar</item>
      <item>računovodstvo suda</item>
      <item>ogl. ploča- MIO Metalska industrija d.d. u stečaju Osijek</item>
      <item>ZK odjel Općinski sud u Osijeku, Europske avenije,31000 Osijek</item>
      <item>Porezna uprava Osijek, bb,31000 Osijek</item>
      <item>EUROMETAL d.o.o., OIB 80158323421, Vukovarska 219/a,31000 Osijek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izvorni_sadrzaj>
    <derivirana_varijabla naziv="DomainObject.Predmet.SudioniciListNazivOIB_1">
      <item>, OIB 95914381631</item>
      <item>, OIB null</item>
      <item>, OIB null</item>
      <item>, OIB 14036333877</item>
      <item>, OIB null</item>
      <item>, OIB null</item>
      <item>, OIB null</item>
      <item>, OIB null</item>
      <item>, OIB 04212100945</item>
      <item>, OIB null</item>
      <item>, OIB null</item>
      <item>, OIB null</item>
      <item>, OIB null</item>
      <item>, OIB null</item>
      <item>, OIB 80158323421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1222</properties:Characters>
  <properties:Lines>50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2017-05-04T08:38:00Z</dcterms:created>
  <dc:creator>hermanj</dc:creator>
  <cp:lastModifiedBy>Maja Kocijan</cp:lastModifiedBy>
  <cp:lastPrinted>2017-05-04T08:42:00Z</cp:lastPrinted>
  <dcterms:modified xmlns:xsi="http://www.w3.org/2001/XMLSchema-instance" xsi:type="dcterms:W3CDTF">2017-05-04T08:44:00Z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