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2b7a" w14:paraId="ebe2b7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2077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</w:t>
      </w:r>
      <w:r w:rsidR="00E60D2C">
        <w:t>-341/17-4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E60D2C">
        <w:t>OSIJEK</w:t>
      </w:r>
      <w:r w:rsidR="00F95F99">
        <w:t xml:space="preserve">, </w:t>
      </w:r>
      <w:r>
        <w:t xml:space="preserve">OIB </w:t>
      </w:r>
      <w:r w:rsidR="00E60D2C">
        <w:t>85821130368</w:t>
      </w:r>
      <w:r>
        <w:t xml:space="preserve">, za provedbom skraćenog </w:t>
      </w:r>
      <w:r w:rsidR="00E60D2C">
        <w:t>stečajnog postupka nad dužnikom BRANITELJSKA ZADRUGA SIĆKO za proizvodnju, trgovinu i usluge, Drenovci, Veliki Šor 38 B, M</w:t>
      </w:r>
      <w:r w:rsidR="00F95F99">
        <w:t xml:space="preserve">BS: </w:t>
      </w:r>
      <w:r w:rsidR="00E60D2C">
        <w:t>030104528</w:t>
      </w:r>
      <w:r w:rsidR="00F95F99">
        <w:t xml:space="preserve">, OIB: </w:t>
      </w:r>
      <w:r w:rsidR="00E60D2C">
        <w:t>95239440700,</w:t>
      </w:r>
      <w:r w:rsidR="00F95F99">
        <w:t xml:space="preserve"> </w:t>
      </w:r>
      <w:r w:rsidR="009A7A81">
        <w:t xml:space="preserve">dana </w:t>
      </w:r>
      <w:r w:rsidR="00E60D2C">
        <w:t>19</w:t>
      </w:r>
      <w:r w:rsidR="00F95F99">
        <w:t>. travnja 2017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E60D2C" w:rsidR="00D41F24">
      <w:pPr>
        <w:numPr>
          <w:ilvl w:val="0"/>
          <w:numId w:val="9"/>
        </w:numPr>
        <w:jc w:val="both"/>
      </w:pPr>
      <w:r w:rsidRPr="00614B1C">
        <w:t xml:space="preserve">OTVARA SE </w:t>
      </w:r>
      <w:r w:rsidR="00E60D2C">
        <w:t xml:space="preserve">skraćeni </w:t>
      </w:r>
      <w:r w:rsidRPr="00614B1C">
        <w:t>stečajni postupak nad dužnikom</w:t>
      </w:r>
      <w:r>
        <w:t xml:space="preserve"> </w:t>
      </w:r>
      <w:r w:rsidR="00E60D2C">
        <w:t>BRANITELJSKA ZADRUGA SIĆKO za proizvodnju, trgovinu i usluge, Drenovci, Veliki Šor 38 B, MBS: 030104528, OIB: 95239440700.</w:t>
      </w:r>
    </w:p>
    <w:p w:rsidRDefault="00E60D2C" w:rsidP="00E60D2C" w:rsidR="00E60D2C" w:rsidRPr="008319E5">
      <w:pPr>
        <w:ind w:left="1548"/>
        <w:jc w:val="both"/>
      </w:pPr>
    </w:p>
    <w:p w:rsidRDefault="0040522B" w:rsidP="00E60D2C" w:rsidR="00E60D2C" w:rsidRPr="00F25D9A">
      <w:pPr>
        <w:pStyle w:val="Odlomakpopisa"/>
        <w:numPr>
          <w:ilvl w:val="0"/>
          <w:numId w:val="9"/>
        </w:numPr>
        <w:jc w:val="both"/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E60D2C" w:rsidRPr="00F25D9A">
        <w:t>Siniša Rajnović, Virovitica, Milanovac, Sv. Trojstva 87, OIB 86217384445</w:t>
      </w:r>
      <w:r w:rsidR="00E60D2C">
        <w:t>.</w:t>
      </w:r>
    </w:p>
    <w:p w:rsidRDefault="00F95F99" w:rsidP="00F95F99" w:rsidR="00F95F99" w:rsidRPr="00F95F99">
      <w:pPr>
        <w:pStyle w:val="Odlomakpopisa"/>
        <w:ind w:left="0"/>
        <w:jc w:val="both"/>
        <w:rPr>
          <w:bCs/>
        </w:rPr>
      </w:pPr>
    </w:p>
    <w:p w:rsidRDefault="0040522B" w:rsidP="00F95F99" w:rsidR="00F95F99">
      <w:pPr>
        <w:numPr>
          <w:ilvl w:val="0"/>
          <w:numId w:val="9"/>
        </w:numPr>
        <w:jc w:val="both"/>
      </w:pPr>
      <w:r w:rsidRPr="00614B1C">
        <w:t xml:space="preserve">ZAKLJUČUJE SE </w:t>
      </w:r>
      <w:r w:rsidR="00E60D2C">
        <w:t xml:space="preserve">skraćeni </w:t>
      </w:r>
      <w:r w:rsidRPr="00614B1C">
        <w:t xml:space="preserve">stečajni postupak nad </w:t>
      </w:r>
      <w:r w:rsidR="00E60D2C">
        <w:t>dužnikom BRANITELJSKA ZADRUGA SIĆKO za proizvodnju, trgovinu i usluge, Drenovci, Veliki Šor 38 B, MBS: 030104528, OIB: 95239440700.</w:t>
      </w:r>
    </w:p>
    <w:p w:rsidRDefault="00E60D2C" w:rsidP="00E60D2C" w:rsidR="00E60D2C">
      <w:pPr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A17DE0" w:rsidP="0040522B" w:rsidR="00A17DE0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17DE0" w:rsidP="0040522B" w:rsidR="00A17DE0">
      <w:pPr>
        <w:pStyle w:val="Tijeloteksta"/>
        <w:jc w:val="center"/>
        <w:rPr>
          <w:b/>
          <w:bCs/>
        </w:rPr>
      </w:pPr>
    </w:p>
    <w:p w:rsidRDefault="0040522B" w:rsidP="00E60D2C" w:rsidR="00E60D2C" w:rsidRPr="00E60D2C">
      <w:pPr>
        <w:jc w:val="both"/>
      </w:pPr>
      <w:r>
        <w:t xml:space="preserve">            Financijska agencija Regionalni centar </w:t>
      </w:r>
      <w:r w:rsidR="00E60D2C">
        <w:t>Osijek</w:t>
      </w:r>
      <w:r w:rsidR="00F95F99">
        <w:t>,</w:t>
      </w:r>
      <w:r>
        <w:t xml:space="preserve"> podnijela je</w:t>
      </w:r>
      <w:r w:rsidR="00A17DE0">
        <w:t xml:space="preserve"> </w:t>
      </w:r>
      <w:r>
        <w:t xml:space="preserve">dana </w:t>
      </w:r>
      <w:r w:rsidR="00E60D2C">
        <w:t>16. veljače 2017. godine</w:t>
      </w:r>
      <w:r w:rsidR="00EC3366" w:rsidRPr="00EC3366">
        <w:t xml:space="preserve"> </w:t>
      </w:r>
      <w:r w:rsidR="004B2483">
        <w:t xml:space="preserve">zahtjev </w:t>
      </w:r>
      <w:r w:rsidR="00A17DE0">
        <w:t xml:space="preserve">Trgovačkom sudu </w:t>
      </w:r>
      <w:r w:rsidR="00E60D2C">
        <w:t>u Osijeku</w:t>
      </w:r>
      <w:r w:rsidR="00A17DE0">
        <w:t xml:space="preserve"> za provedbu skraćenog stečajnog postupka nad dužnikom </w:t>
      </w:r>
      <w:r w:rsidR="00E60D2C" w:rsidRPr="00E60D2C">
        <w:t>BRANITELJSKA ZADRUGA SIĆKO za proizvodnju, trgovinu i usluge, Drenovci, Veliki Šor 38 B, MBS: 030104528, OIB: 95239440700.</w:t>
      </w:r>
    </w:p>
    <w:p w:rsidRDefault="00A17DE0" w:rsidP="00855FDA" w:rsidR="00A17DE0">
      <w:pPr>
        <w:jc w:val="both"/>
      </w:pPr>
    </w:p>
    <w:p w:rsidRDefault="0040522B" w:rsidP="008319E5" w:rsidR="00A17DE0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60D2C">
        <w:t>17</w:t>
      </w:r>
      <w:r w:rsidR="00A17DE0">
        <w:t>. veljače 2017</w:t>
      </w:r>
      <w:r>
        <w:t>. objavio oglas na mrežnoj stranici e-Oglasna ploča sudova pod posl. brojem St-</w:t>
      </w:r>
      <w:r w:rsidR="00E60D2C">
        <w:t>341/</w:t>
      </w:r>
      <w:r w:rsidR="00A17DE0">
        <w:t>17.</w:t>
      </w:r>
      <w:r>
        <w:t xml:space="preserve"> sukladno čl. </w:t>
      </w:r>
      <w:r w:rsidR="00806DC5">
        <w:t>430</w:t>
      </w:r>
      <w:r w:rsidR="00E60D2C">
        <w:t>.</w:t>
      </w:r>
      <w:r w:rsidR="00806DC5">
        <w:t xml:space="preserve"> Stečajnog zakona (</w:t>
      </w:r>
      <w:r w:rsidR="00DF70C6">
        <w:t>NN-71/15</w:t>
      </w:r>
      <w:r>
        <w:t xml:space="preserve">) kojim su pozvane osobe ovlaštene za zastupanje dužnika po zakonu da sudu u roku od </w:t>
      </w:r>
    </w:p>
    <w:p w:rsidRDefault="00A17DE0" w:rsidP="008319E5" w:rsidR="00A17DE0">
      <w:pPr>
        <w:ind w:firstLine="708"/>
        <w:jc w:val="both"/>
      </w:pPr>
    </w:p>
    <w:p w:rsidRDefault="00A17DE0" w:rsidP="00A17DE0" w:rsidR="00A17DE0">
      <w:pPr>
        <w:jc w:val="right"/>
      </w:pPr>
      <w:r>
        <w:lastRenderedPageBreak/>
        <w:t>9 St-</w:t>
      </w:r>
      <w:r w:rsidR="00E60D2C">
        <w:t>341/17-4</w:t>
      </w:r>
      <w:r>
        <w:t xml:space="preserve">               </w:t>
      </w:r>
    </w:p>
    <w:p w:rsidRDefault="00A17DE0" w:rsidP="00A17DE0" w:rsidR="00A17DE0">
      <w:pPr>
        <w:ind w:firstLine="142"/>
        <w:jc w:val="center"/>
      </w:pPr>
      <w:r>
        <w:t>2</w:t>
      </w:r>
    </w:p>
    <w:p w:rsidRDefault="00A17DE0" w:rsidP="008319E5" w:rsidR="00A17DE0">
      <w:pPr>
        <w:ind w:firstLine="708"/>
        <w:jc w:val="both"/>
      </w:pPr>
    </w:p>
    <w:p w:rsidRDefault="00A17DE0" w:rsidP="00A17DE0" w:rsidR="00A17DE0">
      <w:pPr>
        <w:jc w:val="both"/>
      </w:pPr>
    </w:p>
    <w:p w:rsidRDefault="0040522B" w:rsidP="00C52EED" w:rsidR="0040522B">
      <w:pPr>
        <w:jc w:val="both"/>
      </w:pPr>
      <w:r>
        <w:t>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A17DE0" w:rsidP="00C52EED" w:rsidR="00A17DE0">
      <w:pPr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2D4B6F">
        <w:t>19</w:t>
      </w:r>
      <w:r w:rsidR="00A17DE0">
        <w:t>. travnja 2017.</w:t>
      </w:r>
      <w:r>
        <w:t xml:space="preserve"> </w:t>
      </w:r>
      <w:r w:rsidR="002D4B6F">
        <w:t>godine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A17DE0" w:rsidP="00D41F24" w:rsidR="00D41F24">
      <w:pPr>
        <w:pStyle w:val="Tijeloteksta"/>
        <w:jc w:val="left"/>
      </w:pPr>
      <w:r>
        <w:t>Marija Galić</w:t>
      </w:r>
      <w:r>
        <w:tab/>
        <w:t xml:space="preserve"> </w:t>
      </w:r>
      <w:r>
        <w:tab/>
      </w:r>
      <w:r w:rsidR="00D41F24">
        <w:t xml:space="preserve"> </w:t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E60D2C" w:rsidR="00E60D2C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5F7C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5F7C2B">
        <w:t xml:space="preserve"> odmah i </w:t>
      </w:r>
    </w:p>
    <w:p w:rsidRDefault="00D41F24" w:rsidP="005F7C2B" w:rsidR="00D41F24">
      <w:pPr>
        <w:pStyle w:val="Tijeloteksta"/>
        <w:ind w:left="720"/>
        <w:jc w:val="left"/>
      </w:pPr>
      <w:r>
        <w:t>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17DE0">
        <w:t>2.6. 17.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1E31F7"/>
    <w:rsid w:val="00231648"/>
    <w:rsid w:val="00271B87"/>
    <w:rsid w:val="002B6512"/>
    <w:rsid w:val="002D4B6F"/>
    <w:rsid w:val="0030632C"/>
    <w:rsid w:val="00313F08"/>
    <w:rsid w:val="00330E9E"/>
    <w:rsid w:val="00333EEE"/>
    <w:rsid w:val="0036302D"/>
    <w:rsid w:val="003942B2"/>
    <w:rsid w:val="0040522B"/>
    <w:rsid w:val="00420EC3"/>
    <w:rsid w:val="00423822"/>
    <w:rsid w:val="00437C48"/>
    <w:rsid w:val="004B2483"/>
    <w:rsid w:val="004C6929"/>
    <w:rsid w:val="004D59A8"/>
    <w:rsid w:val="00505CDD"/>
    <w:rsid w:val="005C0C14"/>
    <w:rsid w:val="005C2121"/>
    <w:rsid w:val="005D0763"/>
    <w:rsid w:val="005F7C2B"/>
    <w:rsid w:val="00606F8E"/>
    <w:rsid w:val="00614B1C"/>
    <w:rsid w:val="00657E40"/>
    <w:rsid w:val="006633E0"/>
    <w:rsid w:val="0067101F"/>
    <w:rsid w:val="00686F9E"/>
    <w:rsid w:val="00690406"/>
    <w:rsid w:val="006A6CAB"/>
    <w:rsid w:val="006C63A3"/>
    <w:rsid w:val="006E787E"/>
    <w:rsid w:val="00785BDD"/>
    <w:rsid w:val="00806DC5"/>
    <w:rsid w:val="008319E5"/>
    <w:rsid w:val="00837A31"/>
    <w:rsid w:val="00855FDA"/>
    <w:rsid w:val="008D7500"/>
    <w:rsid w:val="00917B69"/>
    <w:rsid w:val="009837E6"/>
    <w:rsid w:val="009A7A81"/>
    <w:rsid w:val="009F5360"/>
    <w:rsid w:val="00A17DE0"/>
    <w:rsid w:val="00A571AD"/>
    <w:rsid w:val="00A8072F"/>
    <w:rsid w:val="00A868A7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52EED"/>
    <w:rsid w:val="00C7392E"/>
    <w:rsid w:val="00C827B2"/>
    <w:rsid w:val="00D21A2C"/>
    <w:rsid w:val="00D41F24"/>
    <w:rsid w:val="00DA464A"/>
    <w:rsid w:val="00DB5F30"/>
    <w:rsid w:val="00DD457F"/>
    <w:rsid w:val="00DE0702"/>
    <w:rsid w:val="00DE4CD2"/>
    <w:rsid w:val="00DE544E"/>
    <w:rsid w:val="00DF70C6"/>
    <w:rsid w:val="00E00143"/>
    <w:rsid w:val="00E2077B"/>
    <w:rsid w:val="00E27E97"/>
    <w:rsid w:val="00E60D2C"/>
    <w:rsid w:val="00E97025"/>
    <w:rsid w:val="00EC3366"/>
    <w:rsid w:val="00EE3FB4"/>
    <w:rsid w:val="00F620B4"/>
    <w:rsid w:val="00F95382"/>
    <w:rsid w:val="00F95F99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0E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0E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0E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0E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St-341/2017-4</izvorni_sadrzaj>
    <derivirana_varijabla naziv="DomainObject.Oznaka_1">St-341/2017-4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SIĆKO za proizvodnju, trgovinu i usluge</izvorni_sadrzaj>
    <derivirana_varijabla naziv="DomainObject.Predmet.ProtustrankaFormated_1">  BRANITELJSKA ZADRUGA SIĆKO za proizvodnju, trgovinu i usluge</derivirana_varijabla>
  </DomainObject.Predmet.ProtustrankaFormated>
  <DomainObject.Predmet.ProtustrankaFormatedOIB>
    <izvorni_sadrzaj>  BRANITELJSKA ZADRUGA SIĆKO za proizvodnju, trgovinu i usluge, OIB 95239440700</izvorni_sadrzaj>
    <derivirana_varijabla naziv="DomainObject.Predmet.ProtustrankaFormatedOIB_1">  BRANITELJSKA ZADRUGA SIĆKO za proizvodnju, trgovinu i usluge, OIB 95239440700</derivirana_varijabla>
  </DomainObject.Predmet.ProtustrankaFormatedOIB>
  <DomainObject.Predmet.ProtustrankaFormatedWithAdress>
    <izvorni_sadrzaj> BRANITELJSKA ZADRUGA SIĆKO za proizvodnju, trgovinu i usluge, Veliki Šor 38 B, 32260 Drenovci</izvorni_sadrzaj>
    <derivirana_varijabla naziv="DomainObject.Predmet.ProtustrankaFormatedWithAdress_1"> BRANITELJSKA ZADRUGA SIĆKO za proizvodnju, trgovinu i usluge, Veliki Šor 38 B, 32260 Drenovci</derivirana_varijabla>
  </DomainObject.Predmet.ProtustrankaFormatedWithAdress>
  <DomainObject.Predmet.ProtustrankaFormatedWithAdressOIB>
    <izvorni_sadrzaj> BRANITELJSKA ZADRUGA SIĆKO za proizvodnju, trgovinu i usluge, OIB 95239440700, Veliki Šor 38 B, 32260 Drenovci</izvorni_sadrzaj>
    <derivirana_varijabla naziv="DomainObject.Predmet.ProtustrankaFormatedWithAdressOIB_1"> BRANITELJSKA ZADRUGA SIĆKO za proizvodnju, trgovinu i usluge, OIB 95239440700, Veliki Šor 38 B, 32260 Drenovci</derivirana_varijabla>
  </DomainObject.Predmet.ProtustrankaFormatedWithAdressOIB>
  <DomainObject.Predmet.ProtustrankaWithAdress>
    <izvorni_sadrzaj>BRANITELJSKA ZADRUGA SIĆKO za proizvodnju, trgovinu i usluge Veliki Šor 38 B, 32260 Drenovci</izvorni_sadrzaj>
    <derivirana_varijabla naziv="DomainObject.Predmet.ProtustrankaWithAdress_1">BRANITELJSKA ZADRUGA SIĆKO za proizvodnju, trgovinu i usluge Veliki Šor 38 B, 32260 Drenovci</derivirana_varijabla>
  </DomainObject.Predmet.ProtustrankaWithAdress>
  <DomainObject.Predmet.ProtustrankaWithAdressOIB>
    <izvorni_sadrzaj>BRANITELJSKA ZADRUGA SIĆKO za proizvodnju, trgovinu i usluge, OIB 95239440700, Veliki Šor 38 B, 32260 Drenovci</izvorni_sadrzaj>
    <derivirana_varijabla naziv="DomainObject.Predmet.ProtustrankaWithAdressOIB_1">BRANITELJSKA ZADRUGA SIĆKO za proizvodnju, trgovinu i usluge, OIB 95239440700, Veliki Šor 38 B, 32260 Drenovci</derivirana_varijabla>
  </DomainObject.Predmet.ProtustrankaWithAdressOIB>
  <DomainObject.Predmet.ProtustrankaNazivFormated>
    <izvorni_sadrzaj>BRANITELJSKA ZADRUGA SIĆKO za proizvodnju, trgovinu i usluge</izvorni_sadrzaj>
    <derivirana_varijabla naziv="DomainObject.Predmet.ProtustrankaNazivFormated_1">BRANITELJSKA ZADRUGA SIĆKO za proizvodnju, trgovinu i usluge</derivirana_varijabla>
  </DomainObject.Predmet.ProtustrankaNazivFormated>
  <DomainObject.Predmet.ProtustrankaNazivFormatedOIB>
    <izvorni_sadrzaj>BRANITELJSKA ZADRUGA SIĆKO za proizvodnju, trgovinu i usluge, OIB 95239440700</izvorni_sadrzaj>
    <derivirana_varijabla naziv="DomainObject.Predmet.ProtustrankaNazivFormatedOIB_1">BRANITELJSKA ZADRUGA SIĆKO za proizvodnju, trgovinu i usluge, OIB 95239440700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SIĆKO za proizvodnju, trgovinu i usluge</item>
    </izvorni_sadrzaj>
    <derivirana_varijabla naziv="DomainObject.Predmet.ProtuStrankaListFormated_1">
      <item>BRANITELJSKA ZADRUGA SIĆKO za proizvodnju, trgovinu i usluge</item>
    </derivirana_varijabla>
  </DomainObject.Predmet.ProtuStrankaListFormated>
  <DomainObject.Predmet.ProtuStrankaListFormatedOIB>
    <izvorni_sadrzaj>
      <item>BRANITELJSKA ZADRUGA SIĆKO za proizvodnju, trgovinu i usluge, OIB 95239440700</item>
    </izvorni_sadrzaj>
    <derivirana_varijabla naziv="DomainObject.Predmet.ProtuStrankaListFormatedOIB_1">
      <item>BRANITELJSKA ZADRUGA SIĆKO za proizvodnju, trgovinu i usluge, OIB 95239440700</item>
    </derivirana_varijabla>
  </DomainObject.Predmet.ProtuStrankaListFormatedOIB>
  <DomainObject.Predmet.ProtuStrankaListFormatedWithAdress>
    <izvorni_sadrzaj>
      <item>BRANITELJSKA ZADRUGA SIĆKO za proizvodnju, trgovinu i usluge, Veliki Šor 38 B, 32260 Drenovci</item>
    </izvorni_sadrzaj>
    <derivirana_varijabla naziv="DomainObject.Predmet.ProtuStrankaListFormatedWithAdress_1">
      <item>BRANITELJSKA ZADRUGA SIĆKO za proizvodnju, trgovinu i usluge, Veliki Šor 38 B, 32260 Drenovci</item>
    </derivirana_varijabla>
  </DomainObject.Predmet.ProtuStrankaListFormatedWithAdress>
  <DomainObject.Predmet.ProtuStrankaListFormatedWithAdressOIB>
    <izvorni_sadrzaj>
      <item>BRANITELJSKA ZADRUGA SIĆKO za proizvodnju, trgovinu i usluge, OIB 95239440700, Veliki Šor 38 B, 32260 Drenovci</item>
    </izvorni_sadrzaj>
    <derivirana_varijabla naziv="DomainObject.Predmet.ProtuStrankaListFormatedWithAdressOIB_1">
      <item>BRANITELJSKA ZADRUGA SIĆKO za proizvodnju, trgovinu i usluge, OIB 95239440700, Veliki Šor 38 B, 32260 Drenovci</item>
    </derivirana_varijabla>
  </DomainObject.Predmet.ProtuStrankaListFormatedWithAdressOIB>
  <DomainObject.Predmet.ProtuStrankaListNazivFormated>
    <izvorni_sadrzaj>
      <item>BRANITELJSKA ZADRUGA SIĆKO za proizvodnju, trgovinu i usluge</item>
    </izvorni_sadrzaj>
    <derivirana_varijabla naziv="DomainObject.Predmet.ProtuStrankaListNazivFormated_1">
      <item>BRANITELJSKA ZADRUGA SIĆKO za proizvodnju, trgovinu i usluge</item>
    </derivirana_varijabla>
  </DomainObject.Predmet.ProtuStrankaListNazivFormated>
  <DomainObject.Predmet.ProtuStrankaListNazivFormatedOIB>
    <izvorni_sadrzaj>
      <item>BRANITELJSKA ZADRUGA SIĆKO za proizvodnju, trgovinu i usluge, OIB 95239440700</item>
    </izvorni_sadrzaj>
    <derivirana_varijabla naziv="DomainObject.Predmet.ProtuStrankaListNazivFormatedOIB_1">
      <item>BRANITELJSKA ZADRUGA SIĆKO za proizvodnju, trgovinu i usluge, OIB 95239440700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St-341/2017-4</izvorni_sadrzaj>
    <derivirana_varijabla naziv="DomainObject.PoslovniBrojDokumenta_1">St-341/2017-4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SIĆKO za proizvodnju, trgovinu i usluge</izvorni_sadrzaj>
    <derivirana_varijabla naziv="DomainObject.Predmet.ProtustrankaIDrugi_1">BRANITELJSKA ZADRUGA SIĆKO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SIĆKO za proizvodnju, trgovinu i usluge, OIB 95239440700, Veliki Šor 38 B, 32260 Drenovci</izvorni_sadrzaj>
    <derivirana_varijabla naziv="DomainObject.Predmet.ProtustrankaIDrugiAdressOIB_1">BRANITELJSKA ZADRUGA SIĆKO za proizvodnju, trgovinu i usluge, OIB 95239440700, Veliki Šor 38 B,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SIĆKO za proizvodnju, trgovinu i usluge</item>
    </izvorni_sadrzaj>
    <derivirana_varijabla naziv="DomainObject.Predmet.SudioniciListNaziv_1">
      <item>FINA RC OSIJEK</item>
      <item>BRANITELJSKA ZADRUGA SIĆKO za proizvodnju, trgovinu i usluge</item>
    </derivirana_varijabla>
  </DomainObject.Predmet.SudioniciListNaziv>
  <DomainObject.Predmet.SudioniciListAdressOIB>
    <izvorni_sadrzaj>
      <item>FINA RC OSIJEK, OIB 85821130368</item>
      <item>BRANITELJSKA ZADRUGA SIĆKO za proizvodnju, trgovinu i usluge, OIB 95239440700, Veliki Šor 38 B,32260 Drenovci</item>
    </izvorni_sadrzaj>
    <derivirana_varijabla naziv="DomainObject.Predmet.SudioniciListAdressOIB_1">
      <item>FINA RC OSIJEK, OIB 85821130368</item>
      <item>BRANITELJSKA ZADRUGA SIĆKO za proizvodnju, trgovinu i usluge, OIB 95239440700, Veliki Šor 38 B,32260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95239440700</item>
    </izvorni_sadrzaj>
    <derivirana_varijabla naziv="DomainObject.Predmet.SudioniciListNazivOIB_1">
      <item>, OIB 85821130368</item>
      <item>, OIB 95239440700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2348</properties:Characters>
  <properties:Lines>90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2017-04-19T05:43:00Z</dcterms:created>
  <dc:creator>korisnik</dc:creator>
  <cp:lastModifiedBy>Marija Galić</cp:lastModifiedBy>
  <cp:lastPrinted>2017-04-19T05:42:00Z</cp:lastPrinted>
  <dcterms:modified xmlns:xsi="http://www.w3.org/2001/XMLSchema-instance" xsi:type="dcterms:W3CDTF">2017-04-19T06:00:00Z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