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d29e" w14:paraId="c3ad29e" w:rsidRDefault="004E063E" w:rsidP="004E063E" w:rsidR="004E063E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</w:t>
      </w:r>
      <w:r w:rsidR="00D91C5D">
        <w:rPr>
          <w:bCs/>
        </w:rPr>
        <w:t xml:space="preserve">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C5D" w:rsidP="004E063E" w:rsidR="004E063E" w:rsidRPr="00F83270">
      <w:r>
        <w:t xml:space="preserve">    </w:t>
      </w:r>
      <w:r w:rsidR="004E063E" w:rsidRPr="00F83270">
        <w:t>REPUBLIKA HRVATSKA</w:t>
      </w:r>
    </w:p>
    <w:p w:rsidRDefault="004E063E" w:rsidP="004E063E" w:rsidR="004E063E" w:rsidRPr="00F83270">
      <w:r w:rsidRPr="00F83270">
        <w:t xml:space="preserve">TRGOVAČKI SUD U </w:t>
      </w:r>
      <w:r>
        <w:t>PAZINU</w:t>
      </w:r>
    </w:p>
    <w:p w:rsidRDefault="00D91C5D" w:rsidP="004E063E" w:rsidR="004E063E" w:rsidRPr="00F83270">
      <w:pPr>
        <w:rPr>
          <w:sz w:val="20"/>
          <w:szCs w:val="20"/>
        </w:rPr>
      </w:pPr>
      <w:r>
        <w:t xml:space="preserve">     </w:t>
      </w:r>
      <w:r w:rsidR="004E063E">
        <w:t xml:space="preserve">52000 PAZIN, </w:t>
      </w:r>
      <w:proofErr w:type="spellStart"/>
      <w:r w:rsidR="004E063E">
        <w:t>Dršćevka</w:t>
      </w:r>
      <w:proofErr w:type="spellEnd"/>
      <w:r w:rsidR="004E063E">
        <w:t xml:space="preserve"> 1</w:t>
      </w:r>
      <w:r w:rsidR="004E063E" w:rsidRPr="00F83270">
        <w:tab/>
      </w:r>
      <w:r w:rsidR="004E063E" w:rsidRPr="00F83270">
        <w:tab/>
      </w:r>
      <w:r w:rsidR="004E063E" w:rsidRPr="00F83270">
        <w:tab/>
      </w:r>
      <w:r w:rsidR="004E063E" w:rsidRPr="00F83270">
        <w:tab/>
        <w:t xml:space="preserve">    </w:t>
      </w:r>
      <w:r w:rsidR="004E063E">
        <w:t xml:space="preserve">              </w:t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  <w:t xml:space="preserve">   </w:t>
      </w:r>
    </w:p>
    <w:p w:rsidRDefault="004E063E" w:rsidP="004E063E" w:rsidR="004E063E" w:rsidRPr="00F83270">
      <w:pPr>
        <w:jc w:val="right"/>
      </w:pPr>
    </w:p>
    <w:p w:rsidRDefault="006574D5" w:rsidP="00B06E83" w:rsidR="00B06E83">
      <w:pPr>
        <w:ind w:firstLine="708"/>
        <w:jc w:val="both"/>
      </w:pPr>
      <w:r w:rsidRPr="006574D5">
        <w:t xml:space="preserve">Trgovački sud u Pazinu, po sucu Ivanu Dujiću, u postupku </w:t>
      </w:r>
      <w:r w:rsidR="00795462">
        <w:t xml:space="preserve">nad </w:t>
      </w:r>
      <w:r w:rsidRPr="006574D5">
        <w:t>dužnik</w:t>
      </w:r>
      <w:r w:rsidR="00795462">
        <w:t>om</w:t>
      </w:r>
      <w:r w:rsidRPr="006574D5">
        <w:t xml:space="preserve"> HISTRIA TUBE d. d. </w:t>
      </w:r>
      <w:proofErr w:type="spellStart"/>
      <w:r w:rsidRPr="006574D5">
        <w:t>Potpićan</w:t>
      </w:r>
      <w:proofErr w:type="spellEnd"/>
      <w:r w:rsidRPr="006574D5">
        <w:t xml:space="preserve">, Industrijska 3, OIB 67930158481, </w:t>
      </w:r>
      <w:r w:rsidR="00795462">
        <w:t>11</w:t>
      </w:r>
      <w:r>
        <w:t xml:space="preserve">. </w:t>
      </w:r>
      <w:r w:rsidR="00795462">
        <w:t>srpnja</w:t>
      </w:r>
      <w:r>
        <w:t xml:space="preserve"> 2017. </w:t>
      </w:r>
      <w:r w:rsidR="00B06E83">
        <w:t xml:space="preserve">donio je sljedeći </w:t>
      </w:r>
    </w:p>
    <w:p w:rsidRDefault="00B06E83" w:rsidP="00B06E83" w:rsidR="00B06E83">
      <w:pPr>
        <w:ind w:firstLine="708"/>
        <w:jc w:val="both"/>
      </w:pPr>
    </w:p>
    <w:p w:rsidRDefault="00B06E83" w:rsidP="00D91C5D" w:rsidR="00B06E83">
      <w:pPr>
        <w:jc w:val="center"/>
      </w:pPr>
      <w:r>
        <w:t>Z A K L J U Č A K</w:t>
      </w:r>
    </w:p>
    <w:p w:rsidRDefault="004E063E" w:rsidP="006574D5" w:rsidR="004E063E" w:rsidRPr="00F83270">
      <w:pPr>
        <w:ind w:firstLine="708"/>
        <w:jc w:val="both"/>
      </w:pPr>
    </w:p>
    <w:p w:rsidRDefault="004E063E" w:rsidP="00795462" w:rsidR="004E063E">
      <w:pPr>
        <w:jc w:val="both"/>
      </w:pPr>
      <w:r w:rsidRPr="00F83270">
        <w:tab/>
      </w:r>
      <w:r w:rsidR="00795462">
        <w:t>Otkazuje se ročište radi očitovanja o prijedlogu za otvaranje stečajnoga postupka (čl. 123. SZ-a) te radi rasprave o pretpostavkama za otvaranje stečajnoga postupka (čl. 128. st. 1. SZ-a) zakazano za 17. srpnja 2017. u 12:30 sati.</w:t>
      </w:r>
    </w:p>
    <w:p w:rsidRDefault="00795462" w:rsidP="00795462" w:rsidR="00795462">
      <w:pPr>
        <w:jc w:val="center"/>
      </w:pPr>
    </w:p>
    <w:p w:rsidRDefault="00795462" w:rsidP="00D91C5D" w:rsidR="00795462">
      <w:pPr>
        <w:jc w:val="center"/>
      </w:pPr>
      <w:r>
        <w:t>Obrazloženje</w:t>
      </w:r>
    </w:p>
    <w:p w:rsidRDefault="00795462" w:rsidP="00795462" w:rsidR="00795462">
      <w:pPr>
        <w:jc w:val="both"/>
      </w:pPr>
    </w:p>
    <w:p w:rsidRDefault="00795462" w:rsidP="00795462" w:rsidR="00795462">
      <w:pPr>
        <w:jc w:val="both"/>
      </w:pPr>
      <w:r>
        <w:tab/>
        <w:t xml:space="preserve">Dužnik je podnio ovome sudu prijedlog za otvaranje predstečajnog postupka, na temelju odredbe čl. 25. st. 1. Stečajnog zakona ("Narodne novine" broj 71/2015: dalje: SZ). </w:t>
      </w:r>
    </w:p>
    <w:p w:rsidRDefault="00795462" w:rsidP="00795462" w:rsidR="00795462">
      <w:pPr>
        <w:jc w:val="both"/>
      </w:pPr>
      <w:r>
        <w:tab/>
        <w:t xml:space="preserve">Temeljem odredbe čl. 33. st. 1. i 2. i čl. 34. SZ-a rješenjem posl.br. St-167/16-5 od 31. ožujka 2017. </w:t>
      </w:r>
      <w:r>
        <w:tab/>
        <w:t xml:space="preserve">otvoren je predstečajni postupak nad dužnikom HISTRIA TUBE d. d. </w:t>
      </w:r>
      <w:proofErr w:type="spellStart"/>
      <w:r>
        <w:t>Potpićan</w:t>
      </w:r>
      <w:proofErr w:type="spellEnd"/>
      <w:r>
        <w:t xml:space="preserve">, Industrijska 3, OIB 67930158481. Za povjerenika je imenovan Ivan </w:t>
      </w:r>
      <w:proofErr w:type="spellStart"/>
      <w:r>
        <w:t>Gjurašić</w:t>
      </w:r>
      <w:proofErr w:type="spellEnd"/>
      <w:r>
        <w:t xml:space="preserve"> iz Zagreba, Petrinjska 28, OIB 66025260916.</w:t>
      </w:r>
    </w:p>
    <w:p w:rsidRDefault="00795462" w:rsidP="00795462" w:rsidR="00795462">
      <w:pPr>
        <w:jc w:val="both"/>
      </w:pPr>
      <w:r>
        <w:tab/>
        <w:t>U podnesku od 13. lipnja 2017. dužnik je naveo da postoje uvjeti za obustavu predstečajnog postupka iz čl. 64. st. 1. t. 6. SZ-a jer više od 30 dana kasni s isplatom plaća  radnicima.</w:t>
      </w:r>
    </w:p>
    <w:p w:rsidRDefault="00795462" w:rsidP="00795462" w:rsidR="00795462">
      <w:pPr>
        <w:jc w:val="both"/>
      </w:pPr>
      <w:r>
        <w:tab/>
        <w:t>Stoga je temeljem čl. 64. st. 1. t. 6. i st. 2., čl. 115. st. 1. i 2., čl. 123. i čl. 128. st. 1. SZ-a, rješenjem p</w:t>
      </w:r>
      <w:r w:rsidRPr="00795462">
        <w:t>osl.br. 10 St-167/17-28</w:t>
      </w:r>
      <w:r>
        <w:t xml:space="preserve"> od 19. lipnja 2017. odlučeno kako slijedi:</w:t>
      </w:r>
    </w:p>
    <w:p w:rsidRDefault="00547714" w:rsidP="00795462" w:rsidR="00795462">
      <w:pPr>
        <w:jc w:val="both"/>
      </w:pPr>
      <w:r>
        <w:tab/>
      </w:r>
      <w:r w:rsidR="00795462">
        <w:t>„I</w:t>
      </w:r>
      <w:r w:rsidR="00795462">
        <w:tab/>
        <w:t xml:space="preserve">Obustavlja se predstečajni postupak nad dužnikom HISTRIA TUBE d.d. </w:t>
      </w:r>
      <w:proofErr w:type="spellStart"/>
      <w:r w:rsidR="00795462">
        <w:t>Potpićan</w:t>
      </w:r>
      <w:proofErr w:type="spellEnd"/>
      <w:r w:rsidR="00795462">
        <w:t>, Industrijska 3, OIB 67930158481 te se nastavlja postupak kao da je podnesen prijedlog za otvaranje stečajnoga postupka.</w:t>
      </w:r>
    </w:p>
    <w:p w:rsidRDefault="00795462" w:rsidP="00795462" w:rsidR="00795462">
      <w:pPr>
        <w:jc w:val="both"/>
      </w:pPr>
      <w:r>
        <w:tab/>
        <w:t>II</w:t>
      </w:r>
      <w:r>
        <w:tab/>
        <w:t xml:space="preserve">Otkazuje se ročište radi ispitivanja tražbina dužnika HISTRIA TUBE d.d. </w:t>
      </w:r>
      <w:proofErr w:type="spellStart"/>
      <w:r>
        <w:t>Potpićan</w:t>
      </w:r>
      <w:proofErr w:type="spellEnd"/>
      <w:r>
        <w:t>, Industrijska 3, OIB 67930158481, zakazano za 17. srpnja 2017. u 12:30 sati.</w:t>
      </w:r>
    </w:p>
    <w:p w:rsidRDefault="00795462" w:rsidP="00795462" w:rsidR="00795462">
      <w:pPr>
        <w:jc w:val="both"/>
      </w:pPr>
      <w:r>
        <w:tab/>
        <w:t>III</w:t>
      </w:r>
      <w:r>
        <w:tab/>
        <w:t xml:space="preserve">Pokreće se prethodni postupak radi utvrđivanja pretpostavki za otvaranje stečajnoga postupka nad dužnikom HISTRIA TUBE d.d. </w:t>
      </w:r>
      <w:proofErr w:type="spellStart"/>
      <w:r>
        <w:t>Potpićan</w:t>
      </w:r>
      <w:proofErr w:type="spellEnd"/>
      <w:r>
        <w:t>, Industrijska 3, OIB 67930158481.</w:t>
      </w:r>
    </w:p>
    <w:p w:rsidRDefault="00795462" w:rsidP="00795462" w:rsidR="00795462">
      <w:pPr>
        <w:jc w:val="both"/>
      </w:pPr>
      <w:r>
        <w:tab/>
        <w:t>IV</w:t>
      </w:r>
      <w:r>
        <w:tab/>
        <w:t xml:space="preserve">Za privremenog stečajnog upravitelja imenuje se Ivan </w:t>
      </w:r>
      <w:proofErr w:type="spellStart"/>
      <w:r>
        <w:t>Gjurašić</w:t>
      </w:r>
      <w:proofErr w:type="spellEnd"/>
      <w:r>
        <w:t xml:space="preserve"> iz Zagreba, Petrinjska 28, OIB 66025260916. </w:t>
      </w:r>
    </w:p>
    <w:p w:rsidRDefault="00795462" w:rsidP="00795462" w:rsidR="00795462">
      <w:pPr>
        <w:jc w:val="both"/>
      </w:pPr>
      <w:r>
        <w:tab/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795462" w:rsidP="00795462" w:rsidR="00795462">
      <w:pPr>
        <w:jc w:val="both"/>
      </w:pPr>
      <w:r>
        <w:lastRenderedPageBreak/>
        <w:tab/>
        <w:t>V</w:t>
      </w:r>
      <w:r>
        <w:tab/>
        <w:t xml:space="preserve">Određuje se ročište radi očitovanja o prijedlogu za otvaranje stečajnoga postupka (čl. 123. SZ-a) te radi rasprave o pretpostavkama za otvaranje stečajnoga postupka (čl. 128. st. 1. SZ-a) za dan </w:t>
      </w:r>
    </w:p>
    <w:p w:rsidRDefault="00795462" w:rsidP="00795462" w:rsidR="00795462">
      <w:pPr>
        <w:jc w:val="center"/>
      </w:pPr>
      <w:r>
        <w:t>17. srpnja 2017. u 12:30 sati,</w:t>
      </w:r>
    </w:p>
    <w:p w:rsidRDefault="00795462" w:rsidP="00795462" w:rsidR="00795462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1,</w:t>
      </w:r>
    </w:p>
    <w:p w:rsidRDefault="00795462" w:rsidP="00795462" w:rsidR="00795462">
      <w:pPr>
        <w:jc w:val="both"/>
      </w:pPr>
      <w:r>
        <w:t>na koje se pozivaju:</w:t>
      </w:r>
    </w:p>
    <w:p w:rsidRDefault="00795462" w:rsidP="00795462" w:rsidR="00795462">
      <w:pPr>
        <w:jc w:val="both"/>
      </w:pPr>
      <w:r>
        <w:t xml:space="preserve">- privremeni stečajni upravitelj Ivan </w:t>
      </w:r>
      <w:proofErr w:type="spellStart"/>
      <w:r>
        <w:t>Gjurašić</w:t>
      </w:r>
      <w:proofErr w:type="spellEnd"/>
      <w:r>
        <w:t xml:space="preserve"> iz Zagreba, Petrinjska 28,</w:t>
      </w:r>
    </w:p>
    <w:p w:rsidRDefault="00795462" w:rsidP="00795462" w:rsidR="00795462">
      <w:pPr>
        <w:jc w:val="both"/>
      </w:pPr>
      <w:r>
        <w:t>- FINA, Rijeka,</w:t>
      </w:r>
    </w:p>
    <w:p w:rsidRDefault="00795462" w:rsidP="00795462" w:rsidR="00795462">
      <w:pPr>
        <w:jc w:val="both"/>
      </w:pPr>
      <w:r>
        <w:t>- dužnik,</w:t>
      </w:r>
    </w:p>
    <w:p w:rsidRDefault="00795462" w:rsidP="00795462" w:rsidR="00795462">
      <w:pPr>
        <w:jc w:val="both"/>
      </w:pPr>
      <w:r>
        <w:t xml:space="preserve">- zakonski zastupnik dužnika Zoran </w:t>
      </w:r>
      <w:proofErr w:type="spellStart"/>
      <w:r>
        <w:t>Stankovski</w:t>
      </w:r>
      <w:proofErr w:type="spellEnd"/>
      <w:r>
        <w:t xml:space="preserve">, iz Pule, </w:t>
      </w:r>
      <w:proofErr w:type="spellStart"/>
      <w:r>
        <w:t>Paganorska</w:t>
      </w:r>
      <w:proofErr w:type="spellEnd"/>
      <w:r>
        <w:t xml:space="preserve"> ulica 11.“.</w:t>
      </w:r>
    </w:p>
    <w:p w:rsidRDefault="00795462" w:rsidP="00795462" w:rsidR="00795462">
      <w:pPr>
        <w:jc w:val="both"/>
      </w:pPr>
    </w:p>
    <w:p w:rsidRDefault="00795462" w:rsidP="00795462" w:rsidR="00795462">
      <w:pPr>
        <w:jc w:val="both"/>
      </w:pPr>
      <w:r>
        <w:tab/>
        <w:t xml:space="preserve">04. srpnja 2017. dužnik je izjavio </w:t>
      </w:r>
      <w:r w:rsidR="00547714">
        <w:t xml:space="preserve">pravodobnu </w:t>
      </w:r>
      <w:r>
        <w:t xml:space="preserve">žalbu </w:t>
      </w:r>
      <w:r w:rsidR="00547714">
        <w:t xml:space="preserve">protiv </w:t>
      </w:r>
      <w:r>
        <w:t>tog rješenja.</w:t>
      </w:r>
    </w:p>
    <w:p w:rsidRDefault="00795462" w:rsidP="00795462" w:rsidR="00547714">
      <w:pPr>
        <w:jc w:val="both"/>
      </w:pPr>
      <w:r>
        <w:tab/>
      </w:r>
      <w:r w:rsidR="00547714">
        <w:t>Budući da rješenje o ob</w:t>
      </w:r>
      <w:r w:rsidR="00547714" w:rsidRPr="00547714">
        <w:t>ustav</w:t>
      </w:r>
      <w:r w:rsidR="00547714">
        <w:t>i</w:t>
      </w:r>
      <w:r w:rsidR="00547714" w:rsidRPr="00547714">
        <w:t xml:space="preserve"> predstečajn</w:t>
      </w:r>
      <w:r w:rsidR="00547714">
        <w:t>og</w:t>
      </w:r>
      <w:r w:rsidR="00547714" w:rsidRPr="00547714">
        <w:t xml:space="preserve"> postupk</w:t>
      </w:r>
      <w:r w:rsidR="00547714">
        <w:t>a</w:t>
      </w:r>
      <w:r w:rsidR="00547714" w:rsidRPr="00547714">
        <w:t xml:space="preserve"> nad dužnikom HISTRIA TUBE d.d. </w:t>
      </w:r>
      <w:proofErr w:type="spellStart"/>
      <w:r w:rsidR="00547714" w:rsidRPr="00547714">
        <w:t>Potpićan</w:t>
      </w:r>
      <w:proofErr w:type="spellEnd"/>
      <w:r w:rsidR="00547714">
        <w:t xml:space="preserve"> nije postalo pravomoćno, za sada ne postoje uvjeti za održavanje zakazanog ročišta radi očitovanja o prijedlogu za otvaranje stečajnoga postupka te radi rasprave o pretpostavkama za otvaranje stečajnoga postupka. Stoga je odlučeno kao u izreci.</w:t>
      </w:r>
    </w:p>
    <w:p w:rsidRDefault="00547714" w:rsidP="00547714" w:rsidR="00795462" w:rsidRPr="00F83270">
      <w:pPr>
        <w:jc w:val="both"/>
      </w:pPr>
      <w:r>
        <w:tab/>
      </w:r>
    </w:p>
    <w:p w:rsidRDefault="004E063E" w:rsidP="004E063E" w:rsidR="004E063E" w:rsidRPr="00F83270">
      <w:pPr>
        <w:jc w:val="center"/>
      </w:pPr>
      <w:r w:rsidRPr="00F83270">
        <w:t xml:space="preserve">U Pazinu, </w:t>
      </w:r>
      <w:r w:rsidR="00547714" w:rsidRPr="00547714">
        <w:t>11. srpnja 2017.</w:t>
      </w:r>
    </w:p>
    <w:p w:rsidRDefault="004E063E" w:rsidP="004E063E" w:rsidR="004E063E" w:rsidRPr="00F83270">
      <w:pPr>
        <w:jc w:val="center"/>
      </w:pPr>
    </w:p>
    <w:p w:rsidRDefault="004E063E" w:rsidP="004E063E" w:rsidR="004E063E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  <w:r w:rsidR="00AF0546">
        <w:t xml:space="preserve">   </w:t>
      </w:r>
      <w:r w:rsidRPr="00F83270">
        <w:t>Stečajni sudac</w:t>
      </w:r>
    </w:p>
    <w:p w:rsidRDefault="004E063E" w:rsidP="004E063E" w:rsidR="0095751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</w:p>
    <w:p w:rsidRDefault="00957510" w:rsidP="004E063E" w:rsidR="004E063E" w:rsidRPr="00F832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F0546">
        <w:t xml:space="preserve">    </w:t>
      </w:r>
      <w:r>
        <w:t>Ivan Dujić</w:t>
      </w:r>
      <w:r w:rsidR="002558BA">
        <w:t>, v.r.</w:t>
      </w:r>
    </w:p>
    <w:p w:rsidRDefault="004E063E" w:rsidP="004E063E" w:rsidR="004E063E" w:rsidRPr="00F83270">
      <w:pPr>
        <w:jc w:val="both"/>
      </w:pPr>
    </w:p>
    <w:p w:rsidRDefault="004E063E" w:rsidP="004E063E" w:rsidR="004E063E" w:rsidRPr="00F83270">
      <w:pPr>
        <w:jc w:val="both"/>
      </w:pPr>
    </w:p>
    <w:p w:rsidRDefault="004E063E" w:rsidP="004E063E" w:rsidR="004E063E">
      <w:pPr>
        <w:jc w:val="both"/>
      </w:pPr>
    </w:p>
    <w:p w:rsidRDefault="004E063E" w:rsidP="004E063E" w:rsidR="004E063E">
      <w:pPr>
        <w:jc w:val="both"/>
      </w:pPr>
    </w:p>
    <w:p w:rsidRDefault="00B06E83" w:rsidP="004E063E" w:rsidR="00B06E83">
      <w:pPr>
        <w:jc w:val="both"/>
      </w:pPr>
    </w:p>
    <w:p w:rsidRDefault="00B06E83" w:rsidP="00B06E83" w:rsidR="00B06E83">
      <w:pPr>
        <w:jc w:val="both"/>
      </w:pPr>
      <w:r>
        <w:t>UPUTA O PRAVNOM LIJEKU</w:t>
      </w:r>
    </w:p>
    <w:p w:rsidRDefault="00B06E83" w:rsidP="00B06E83" w:rsidR="00B06E83" w:rsidRPr="00F83270">
      <w:pPr>
        <w:jc w:val="both"/>
      </w:pPr>
      <w:r>
        <w:t>Protiv ovog zaključka nije dopuštena žalba (čl. 11. st. 9. SZ-a).</w:t>
      </w:r>
    </w:p>
    <w:p w:rsidRDefault="00B06E83" w:rsidP="004E063E" w:rsidR="00B06E83"/>
    <w:p w:rsidRDefault="00957510" w:rsidP="004E063E" w:rsidR="004E063E">
      <w:r>
        <w:t xml:space="preserve">DNA: </w:t>
      </w:r>
    </w:p>
    <w:p w:rsidRDefault="00A20F09" w:rsidP="00A20F09" w:rsidR="00A20F09">
      <w:r>
        <w:t>- e-Oglasna ploča sudova 8 dana</w:t>
      </w:r>
    </w:p>
    <w:p w:rsidRDefault="00A20F09" w:rsidP="00A20F09" w:rsidR="00A20F09">
      <w:r>
        <w:t>- FINA, Rijeka,</w:t>
      </w:r>
    </w:p>
    <w:p w:rsidRDefault="00554220" w:rsidP="00A20F09" w:rsidR="00554220">
      <w:r>
        <w:t xml:space="preserve">- povjerenik - privremeni stečajni upravitelj Ivan </w:t>
      </w:r>
      <w:proofErr w:type="spellStart"/>
      <w:r>
        <w:t>Gjurašić</w:t>
      </w:r>
      <w:proofErr w:type="spellEnd"/>
      <w:r>
        <w:t xml:space="preserve"> iz Zagreba, Petrinjska 28 (</w:t>
      </w:r>
      <w:proofErr w:type="spellStart"/>
      <w:r>
        <w:t>faxom</w:t>
      </w:r>
      <w:proofErr w:type="spellEnd"/>
      <w:r>
        <w:t xml:space="preserve"> i poštom)</w:t>
      </w:r>
    </w:p>
    <w:p w:rsidRDefault="00A20F09" w:rsidP="00A20F09" w:rsidR="00A20F09">
      <w:r>
        <w:t>- dužnik,</w:t>
      </w:r>
    </w:p>
    <w:p w:rsidRDefault="00A20F09" w:rsidP="00A20F09" w:rsidR="00500701">
      <w:r>
        <w:t xml:space="preserve">- zakonski zastupnik dužnika Zoran </w:t>
      </w:r>
      <w:proofErr w:type="spellStart"/>
      <w:r>
        <w:t>Stankovski</w:t>
      </w:r>
      <w:proofErr w:type="spellEnd"/>
      <w:r>
        <w:t xml:space="preserve">, iz Pule, </w:t>
      </w:r>
      <w:proofErr w:type="spellStart"/>
      <w:r>
        <w:t>Paganorska</w:t>
      </w:r>
      <w:proofErr w:type="spellEnd"/>
      <w:r>
        <w:t xml:space="preserve"> ulica 11.</w:t>
      </w: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77A" w:rsidP="00957510" w:rsidR="00AD377A">
      <w:r>
        <w:separator/>
      </w:r>
    </w:p>
  </w:endnote>
  <w:endnote w:id="0" w:type="continuationSeparator">
    <w:p w:rsidRDefault="00AD377A" w:rsidP="00957510" w:rsidR="00AD3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77A" w:rsidP="00957510" w:rsidR="00AD377A">
      <w:r>
        <w:separator/>
      </w:r>
    </w:p>
  </w:footnote>
  <w:footnote w:id="0" w:type="continuationSeparator">
    <w:p w:rsidRDefault="00AD377A" w:rsidP="00957510" w:rsidR="00AD3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510" w:rsidR="00957510">
    <w:pPr>
      <w:pStyle w:val="Zaglavlje"/>
    </w:pPr>
    <w:r>
      <w:tab/>
    </w:r>
    <w:r>
      <w:tab/>
    </w:r>
    <w:r w:rsidRPr="00957510">
      <w:t xml:space="preserve">Posl.br.: </w:t>
    </w:r>
    <w:r>
      <w:t>10</w:t>
    </w:r>
    <w:r w:rsidRPr="00957510">
      <w:t xml:space="preserve"> St-</w:t>
    </w:r>
    <w:r>
      <w:t>1</w:t>
    </w:r>
    <w:r w:rsidR="006574D5">
      <w:t>67</w:t>
    </w:r>
    <w:r w:rsidR="001170B0">
      <w:t>/17</w:t>
    </w:r>
    <w:r w:rsidRPr="00957510">
      <w:t>-</w:t>
    </w:r>
    <w:r w:rsidR="00795462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63E"/>
    <w:rsid w:val="00006B6F"/>
    <w:rsid w:val="001170B0"/>
    <w:rsid w:val="001821A5"/>
    <w:rsid w:val="001D62FF"/>
    <w:rsid w:val="002558BA"/>
    <w:rsid w:val="00416106"/>
    <w:rsid w:val="00460FC9"/>
    <w:rsid w:val="004E063E"/>
    <w:rsid w:val="00547714"/>
    <w:rsid w:val="00554220"/>
    <w:rsid w:val="00554328"/>
    <w:rsid w:val="00640989"/>
    <w:rsid w:val="006574D5"/>
    <w:rsid w:val="00795462"/>
    <w:rsid w:val="00846423"/>
    <w:rsid w:val="008C13F5"/>
    <w:rsid w:val="00957510"/>
    <w:rsid w:val="00985388"/>
    <w:rsid w:val="00A20F09"/>
    <w:rsid w:val="00AA06BE"/>
    <w:rsid w:val="00AD377A"/>
    <w:rsid w:val="00AF0546"/>
    <w:rsid w:val="00B06E83"/>
    <w:rsid w:val="00C44E1E"/>
    <w:rsid w:val="00D9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6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8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8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8B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8B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6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8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8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8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8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 zastupanog po punomoćniku Odvj. Marijan Belušić</izvorni_sadrzaj>
    <derivirana_varijabla naziv="DomainObject.Predmet.ProtustrankaFormated_1">  HISTRIA TUBE d.d. POTPIĆAN zastupanog po punomoćniku Odvj. Marijan Belušić</derivirana_varijabla>
  </DomainObject.Predmet.ProtustrankaFormated>
  <DomainObject.Predmet.ProtustrankaFormatedOIB>
    <izvorni_sadrzaj>  HISTRIA TUBE d.d. POTPIĆAN, OIB 67930158481 zastupanog po punomoćniku Odvj. Marijan Belušić</izvorni_sadrzaj>
    <derivirana_varijabla naziv="DomainObject.Predmet.ProtustrankaFormatedOIB_1">  HISTRIA TUBE d.d. POTPIĆAN, OIB 67930158481 zastupanog po punomoćniku Odvj. Marijan Belušić</derivirana_varijabla>
  </DomainObject.Predmet.ProtustrankaFormatedOIB>
  <DomainObject.Predmet.ProtustrankaFormatedWithAdress>
    <izvorni_sadrzaj> HISTRIA TUBE d.d. POTPIĆAN, Industrijska 3, 52333 Potpićan zastupanog po punomoćniku Odvj. Marijan Belušić</izvorni_sadrzaj>
    <derivirana_varijabla naziv="DomainObject.Predmet.ProtustrankaFormatedWithAdress_1"> HISTRIA TUBE d.d. POTPIĆAN, Industrijska 3, 52333 Potpićan zastupanog po punomoćniku Odvj. Marijan Belušić</derivirana_varijabla>
  </DomainObject.Predmet.ProtustrankaFormatedWithAdress>
  <DomainObject.Predmet.ProtustrankaFormatedWithAdressOIB>
    <izvorni_sadrzaj> HISTRIA TUBE d.d. POTPIĆAN, OIB 67930158481, Industrijska 3, 52333 Potpićan zastupanog po punomoćniku Odvj. Marijan Belušić</izvorni_sadrzaj>
    <derivirana_varijabla naziv="DomainObject.Predmet.ProtustrankaFormatedWithAdressOIB_1"> HISTRIA TUBE d.d. POTPIĆAN, OIB 67930158481, Industrijska 3, 52333 Potpićan zastupanog po punomoćniku Odvj. Marijan Belušić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 zastupanog po punomoćniku Odvj. Marijan Belušić</item>
    </izvorni_sadrzaj>
    <derivirana_varijabla naziv="DomainObject.Predmet.ProtuStrankaListFormated_1">
      <item>HISTRIA TUBE d.d. POTPIĆAN zastupanog po punomoćniku Odvj. Marijan Belušić</item>
    </derivirana_varijabla>
  </DomainObject.Predmet.ProtuStrankaListFormated>
  <DomainObject.Predmet.ProtuStrankaListFormatedOIB>
    <izvorni_sadrzaj>
      <item>HISTRIA TUBE d.d. POTPIĆAN, OIB 67930158481 zastupanog po punomoćniku Odvj. Marijan Belušić</item>
    </izvorni_sadrzaj>
    <derivirana_varijabla naziv="DomainObject.Predmet.ProtuStrankaListFormatedOIB_1">
      <item>HISTRIA TUBE d.d. POTPIĆAN, OIB 67930158481 zastupanog po punomoćniku Odvj. Marijan Belušić</item>
    </derivirana_varijabla>
  </DomainObject.Predmet.ProtuStrankaListFormatedOIB>
  <DomainObject.Predmet.ProtuStrankaListFormatedWithAdress>
    <izvorni_sadrzaj>
      <item>HISTRIA TUBE d.d. POTPIĆAN, Industrijska 3, 52333 Potpićan zastupanog po punomoćniku Odvj. Marijan Belušić</item>
    </izvorni_sadrzaj>
    <derivirana_varijabla naziv="DomainObject.Predmet.ProtuStrankaListFormatedWithAdress_1">
      <item>HISTRIA TUBE d.d. POTPIĆAN, Industrijska 3, 52333 Potpićan zastupanog po punomoćniku Odvj. Marijan Belušić</item>
    </derivirana_varijabla>
  </DomainObject.Predmet.ProtuStrankaListFormatedWithAdress>
  <DomainObject.Predmet.ProtuStrankaListFormatedWithAdressOIB>
    <izvorni_sadrzaj>
      <item>HISTRIA TUBE d.d. POTPIĆAN, OIB 67930158481, Industrijska 3, 52333 Potpićan zastupanog po punomoćniku Odvj. Marijan Belušić</item>
    </izvorni_sadrzaj>
    <derivirana_varijabla naziv="DomainObject.Predmet.ProtuStrankaListFormatedWithAdressOIB_1">
      <item>HISTRIA TUBE d.d. POTPIĆAN, OIB 67930158481, Industrijska 3, 52333 Potpićan zastupanog po punomoćniku Odvj. Marijan Belušić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 punomoćnik sudionika u postupku HISTRIA TUBE d.d. POTPIĆAN</item>
    </izvorni_sadrzaj>
    <derivirana_varijabla naziv="DomainObject.Predmet.OstaliListFormated_1">
      <item>Odvj. Marijan Belušić punomoćnik sudionika u postupku HISTRIA TUBE d.d. POTPIĆAN</item>
    </derivirana_varijabla>
  </DomainObject.Predmet.OstaliListFormated>
  <DomainObject.Predmet.OstaliListFormatedOIB>
    <izvorni_sadrzaj>
      <item>Odvj. Marijan Belušić, OIB 24699184696 punomoćnik sudionika u postupku HISTRIA TUBE d.d. POTPIĆAN</item>
    </izvorni_sadrzaj>
    <derivirana_varijabla naziv="DomainObject.Predmet.OstaliListFormatedOIB_1">
      <item>Odvj. Marijan Belušić, OIB 24699184696 punomoćnik sudionika u postupku HISTRIA TUBE d.d. POTPIĆAN</item>
    </derivirana_varijabla>
  </DomainObject.Predmet.OstaliListFormatedOIB>
  <DomainObject.Predmet.OstaliListFormatedWithAdress>
    <izvorni_sadrzaj>
      <item>Odvj. Marijan Belušić, Sv. Katarina 14, 52220 Labin punomoćnik sudionika u postupku HISTRIA TUBE d.d. POTPIĆAN</item>
    </izvorni_sadrzaj>
    <derivirana_varijabla naziv="DomainObject.Predmet.OstaliListFormatedWithAdress_1">
      <item>Odvj. Marijan Belušić, Sv. Katarina 14, 52220 Labin punomoćnik sudionika u postupku HISTRIA TUBE d.d. POTPIĆAN</item>
    </derivirana_varijabla>
  </DomainObject.Predmet.OstaliListFormatedWithAdress>
  <DomainObject.Predmet.OstaliListFormatedWithAdressOIB>
    <izvorni_sadrzaj>
      <item>Odvj. Marijan Belušić, OIB 24699184696, Sv. Katarina 14, 52220 Labin punomoćnik sudionika u postupku HISTRIA TUBE d.d. POTPIĆAN</item>
    </izvorni_sadrzaj>
    <derivirana_varijabla naziv="DomainObject.Predmet.OstaliListFormatedWithAdressOIB_1">
      <item>Odvj. Marijan Belušić, OIB 24699184696, Sv. Katarina 14, 52220 Labin punomoćnik sudionika u postupku HISTRIA TUBE d.d. POTPIĆAN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3313</properties:Characters>
  <properties:Lines>83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2017-07-12T06:18:00Z</dcterms:created>
  <dc:creator>Jasmina Matika</dc:creator>
  <cp:lastModifiedBy>Sanja Lakošeljac</cp:lastModifiedBy>
  <cp:lastPrinted>2017-07-12T06:21:00Z</cp:lastPrinted>
  <dcterms:modified xmlns:xsi="http://www.w3.org/2001/XMLSchema-instance" xsi:type="dcterms:W3CDTF">2017-07-12T06:21:00Z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