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933b" w14:paraId="816933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B33C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St-5953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E653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E653A" w:rsidRPr="00EE653A">
        <w:t xml:space="preserve"> </w:t>
      </w:r>
      <w:r w:rsidR="00EE653A" w:rsidRP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>ŠOVAGOVIĆ d.o.o., Zagreb, Tkalčićeva 46, MBS: 080323944,</w:t>
      </w:r>
      <w:r w:rsid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653A" w:rsidRP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17055873160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EE653A" w:rsidRP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>ŠOVAGOVIĆ d.o.o., Zagreb, Tkalčićeva 46, MBS: 080323944,</w:t>
      </w:r>
      <w:r w:rsid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653A" w:rsidRP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17055873160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3DB1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1F3DB1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6E6D12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1F3DB1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EE653A" w:rsidRP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>ŠOVAGOVIĆ d.o.o., Zagreb, Tkalčićeva 46, MBS: 080323944,</w:t>
      </w:r>
      <w:r w:rsid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653A" w:rsidRPr="00EE653A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17055873160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F3D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11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0580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1F3D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669F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EB33C7">
      <w:rPr>
        <w:rFonts w:cs="Times New Roman" w:hAnsi="Times New Roman" w:ascii="Times New Roman"/>
        <w:sz w:val="24"/>
        <w:szCs w:val="24"/>
      </w:rPr>
      <w:t>5953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1F3DB1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669F4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32F21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D38E8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B33C7"/>
    <w:rsid w:val="00EC61CA"/>
    <w:rsid w:val="00ED300E"/>
    <w:rsid w:val="00ED3E26"/>
    <w:rsid w:val="00EE296C"/>
    <w:rsid w:val="00EE653A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66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669F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669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669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66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66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66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66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St-5953/2015</izvorni_sadrzaj>
    <derivirana_varijabla naziv="DomainObject.Predmet.OznakaBroj_1">St-5953/2015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ŠOVAGOVIĆ d.o.o. zastupanog po punomoćniku Jozo Katić</izvorni_sadrzaj>
    <derivirana_varijabla naziv="DomainObject.Predmet.ProtustrankaFormated_1">  ŠOVAGOVIĆ d.o.o. zastupanog po punomoćniku Jozo Katić</derivirana_varijabla>
  </DomainObject.Predmet.ProtustrankaFormated>
  <DomainObject.Predmet.ProtustrankaFormatedOIB>
    <izvorni_sadrzaj>  ŠOVAGOVIĆ d.o.o., OIB 17055873160 zastupanog po punomoćniku Jozo Katić</izvorni_sadrzaj>
    <derivirana_varijabla naziv="DomainObject.Predmet.ProtustrankaFormatedOIB_1">  ŠOVAGOVIĆ d.o.o., OIB 17055873160 zastupanog po punomoćniku Jozo Katić</derivirana_varijabla>
  </DomainObject.Predmet.ProtustrankaFormatedOIB>
  <DomainObject.Predmet.ProtustrankaFormatedWithAdress>
    <izvorni_sadrzaj> ŠOVAGOVIĆ d.o.o., Tkalčićeva 46, 10000 Zagreb zastupanog po punomoćniku Jozo Katić</izvorni_sadrzaj>
    <derivirana_varijabla naziv="DomainObject.Predmet.ProtustrankaFormatedWithAdress_1"> ŠOVAGOVIĆ d.o.o., Tkalčićeva 46, 10000 Zagreb zastupanog po punomoćniku Jozo Katić</derivirana_varijabla>
  </DomainObject.Predmet.ProtustrankaFormatedWithAdress>
  <DomainObject.Predmet.ProtustrankaFormatedWithAdressOIB>
    <izvorni_sadrzaj> ŠOVAGOVIĆ d.o.o., OIB 17055873160, Tkalčićeva 46, 10000 Zagreb zastupanog po punomoćniku Jozo Katić</izvorni_sadrzaj>
    <derivirana_varijabla naziv="DomainObject.Predmet.ProtustrankaFormatedWithAdressOIB_1"> ŠOVAGOVIĆ d.o.o., OIB 17055873160, Tkalčićeva 46, 10000 Zagreb zastupanog po punomoćniku Jozo Katić</derivirana_varijabla>
  </DomainObject.Predmet.ProtustrankaFormatedWithAdressOIB>
  <DomainObject.Predmet.ProtustrankaWithAdress>
    <izvorni_sadrzaj>ŠOVAGOVIĆ d.o.o. Tkalčićeva 46, 10000 Zagreb</izvorni_sadrzaj>
    <derivirana_varijabla naziv="DomainObject.Predmet.ProtustrankaWithAdress_1">ŠOVAGOVIĆ d.o.o. Tkalčićeva 46, 10000 Zagreb</derivirana_varijabla>
  </DomainObject.Predmet.ProtustrankaWithAdress>
  <DomainObject.Predmet.ProtustrankaWithAdressOIB>
    <izvorni_sadrzaj>ŠOVAGOVIĆ d.o.o., OIB 17055873160, Tkalčićeva 46, 10000 Zagreb</izvorni_sadrzaj>
    <derivirana_varijabla naziv="DomainObject.Predmet.ProtustrankaWithAdressOIB_1">ŠOVAGOVIĆ d.o.o., OIB 17055873160, Tkalčićeva 46, 10000 Zagreb</derivirana_varijabla>
  </DomainObject.Predmet.ProtustrankaWithAdressOIB>
  <DomainObject.Predmet.ProtustrankaNazivFormated>
    <izvorni_sadrzaj>ŠOVAGOVIĆ d.o.o.</izvorni_sadrzaj>
    <derivirana_varijabla naziv="DomainObject.Predmet.ProtustrankaNazivFormated_1">ŠOVAGOVIĆ d.o.o.</derivirana_varijabla>
  </DomainObject.Predmet.ProtustrankaNazivFormated>
  <DomainObject.Predmet.ProtustrankaNazivFormatedOIB>
    <izvorni_sadrzaj>ŠOVAGOVIĆ d.o.o., OIB 17055873160</izvorni_sadrzaj>
    <derivirana_varijabla naziv="DomainObject.Predmet.ProtustrankaNazivFormatedOIB_1">ŠOVAGOVIĆ d.o.o., OIB 17055873160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ŠOVAGOVIĆ d.o.o. zastupanog po punomoćniku Jozo Katić</item>
    </izvorni_sadrzaj>
    <derivirana_varijabla naziv="DomainObject.Predmet.ProtuStrankaListFormated_1">
      <item>ŠOVAGOVIĆ d.o.o. zastupanog po punomoćniku Jozo Katić</item>
    </derivirana_varijabla>
  </DomainObject.Predmet.ProtuStrankaListFormated>
  <DomainObject.Predmet.ProtuStrankaListFormatedOIB>
    <izvorni_sadrzaj>
      <item>ŠOVAGOVIĆ d.o.o., OIB 17055873160 zastupanog po punomoćniku Jozo Katić</item>
    </izvorni_sadrzaj>
    <derivirana_varijabla naziv="DomainObject.Predmet.ProtuStrankaListFormatedOIB_1">
      <item>ŠOVAGOVIĆ d.o.o., OIB 17055873160 zastupanog po punomoćniku Jozo Katić</item>
    </derivirana_varijabla>
  </DomainObject.Predmet.ProtuStrankaListFormatedOIB>
  <DomainObject.Predmet.ProtuStrankaListFormatedWithAdress>
    <izvorni_sadrzaj>
      <item>ŠOVAGOVIĆ d.o.o., Tkalčićeva 46, 10000 Zagreb zastupanog po punomoćniku Jozo Katić</item>
    </izvorni_sadrzaj>
    <derivirana_varijabla naziv="DomainObject.Predmet.ProtuStrankaListFormatedWithAdress_1">
      <item>ŠOVAGOVIĆ d.o.o., Tkalčićeva 46, 10000 Zagreb zastupanog po punomoćniku Jozo Katić</item>
    </derivirana_varijabla>
  </DomainObject.Predmet.ProtuStrankaListFormatedWithAdress>
  <DomainObject.Predmet.ProtuStrankaListFormatedWithAdressOIB>
    <izvorni_sadrzaj>
      <item>ŠOVAGOVIĆ d.o.o., OIB 17055873160, Tkalčićeva 46, 10000 Zagreb zastupanog po punomoćniku Jozo Katić</item>
    </izvorni_sadrzaj>
    <derivirana_varijabla naziv="DomainObject.Predmet.ProtuStrankaListFormatedWithAdressOIB_1">
      <item>ŠOVAGOVIĆ d.o.o., OIB 17055873160, Tkalčićeva 46, 10000 Zagreb zastupanog po punomoćniku Jozo Katić</item>
    </derivirana_varijabla>
  </DomainObject.Predmet.ProtuStrankaListFormatedWithAdressOIB>
  <DomainObject.Predmet.ProtuStrankaListNazivFormated>
    <izvorni_sadrzaj>
      <item>ŠOVAGOVIĆ d.o.o.</item>
    </izvorni_sadrzaj>
    <derivirana_varijabla naziv="DomainObject.Predmet.ProtuStrankaListNazivFormated_1">
      <item>ŠOVAGOVIĆ d.o.o.</item>
    </derivirana_varijabla>
  </DomainObject.Predmet.ProtuStrankaListNazivFormated>
  <DomainObject.Predmet.ProtuStrankaListNazivFormatedOIB>
    <izvorni_sadrzaj>
      <item>ŠOVAGOVIĆ d.o.o., OIB 17055873160</item>
    </izvorni_sadrzaj>
    <derivirana_varijabla naziv="DomainObject.Predmet.ProtuStrankaListNazivFormatedOIB_1">
      <item>ŠOVAGOVIĆ d.o.o., OIB 17055873160</item>
    </derivirana_varijabla>
  </DomainObject.Predmet.ProtuStrankaListNazivFormatedOIB>
  <DomainObject.Predmet.OstaliListFormated>
    <izvorni_sadrzaj>
      <item>Jozo Katić punomoćnik sudionika u postupku ŠOVAGOVIĆ d.o.o.</item>
    </izvorni_sadrzaj>
    <derivirana_varijabla naziv="DomainObject.Predmet.OstaliListFormated_1">
      <item>Jozo Katić punomoćnik sudionika u postupku ŠOVAGOVIĆ d.o.o.</item>
    </derivirana_varijabla>
  </DomainObject.Predmet.OstaliListFormated>
  <DomainObject.Predmet.OstaliListFormatedOIB>
    <izvorni_sadrzaj>
      <item>Jozo Katić, OIB 86659302313 punomoćnik sudionika u postupku ŠOVAGOVIĆ d.o.o.</item>
    </izvorni_sadrzaj>
    <derivirana_varijabla naziv="DomainObject.Predmet.OstaliListFormatedOIB_1">
      <item>Jozo Katić, OIB 86659302313 punomoćnik sudionika u postupku ŠOVAGOVIĆ d.o.o.</item>
    </derivirana_varijabla>
  </DomainObject.Predmet.OstaliListFormatedOIB>
  <DomainObject.Predmet.OstaliListFormatedWithAdress>
    <izvorni_sadrzaj>
      <item>Jozo Katić, Tkalčićeva 46, 10000 Zagreb punomoćnik sudionika u postupku ŠOVAGOVIĆ d.o.o.</item>
    </izvorni_sadrzaj>
    <derivirana_varijabla naziv="DomainObject.Predmet.OstaliListFormatedWithAdress_1">
      <item>Jozo Katić, Tkalčićeva 46, 10000 Zagreb punomoćnik sudionika u postupku ŠOVAGOVIĆ d.o.o.</item>
    </derivirana_varijabla>
  </DomainObject.Predmet.OstaliListFormatedWithAdress>
  <DomainObject.Predmet.OstaliListFormatedWithAdressOIB>
    <izvorni_sadrzaj>
      <item>Jozo Katić, OIB 86659302313, Tkalčićeva 46, 10000 Zagreb punomoćnik sudionika u postupku ŠOVAGOVIĆ d.o.o.</item>
    </izvorni_sadrzaj>
    <derivirana_varijabla naziv="DomainObject.Predmet.OstaliListFormatedWithAdressOIB_1">
      <item>Jozo Katić, OIB 86659302313, Tkalčićeva 46, 10000 Zagreb punomoćnik sudionika u postupku ŠOVAGOVIĆ d.o.o.</item>
    </derivirana_varijabla>
  </DomainObject.Predmet.OstaliListFormatedWithAdressOIB>
  <DomainObject.Predmet.OstaliListNazivFormated>
    <izvorni_sadrzaj>
      <item>Jozo Katić</item>
    </izvorni_sadrzaj>
    <derivirana_varijabla naziv="DomainObject.Predmet.OstaliListNazivFormated_1">
      <item>Jozo Katić</item>
    </derivirana_varijabla>
  </DomainObject.Predmet.OstaliListNazivFormated>
  <DomainObject.Predmet.OstaliListNazivFormatedOIB>
    <izvorni_sadrzaj>
      <item>Jozo Katić, OIB 86659302313</item>
    </izvorni_sadrzaj>
    <derivirana_varijabla naziv="DomainObject.Predmet.OstaliListNazivFormatedOIB_1">
      <item>Jozo Katić, OIB 86659302313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ŠOVAGOVIĆ d.o.o.</izvorni_sadrzaj>
    <derivirana_varijabla naziv="DomainObject.Predmet.ProtustrankaIDrugi_1">ŠOVAGOVIĆ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ŠOVAGOVIĆ d.o.o., OIB 17055873160, Tkalčićeva 46, 10000 Zagreb</izvorni_sadrzaj>
    <derivirana_varijabla naziv="DomainObject.Predmet.ProtustrankaIDrugiAdressOIB_1">ŠOVAGOVIĆ d.o.o., OIB 17055873160, Tkalčićeva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ŠOVAGOVIĆ d.o.o.</item>
      <item>FINA Regionalni centar Zagreb</item>
      <item>Jozo Katić</item>
    </izvorni_sadrzaj>
    <derivirana_varijabla naziv="DomainObject.Predmet.SudioniciListNaziv_1">
      <item>ŠOVAGOVIĆ d.o.o.</item>
      <item>FINA Regionalni centar Zagreb</item>
      <item>Jozo Katić</item>
    </derivirana_varijabla>
  </DomainObject.Predmet.SudioniciListNaziv>
  <DomainObject.Predmet.SudioniciListAdressOIB>
    <izvorni_sadrzaj>
      <item>ŠOVAGOVIĆ d.o.o., OIB 17055873160, Tkalčićeva 46,10000 Zagreb</item>
      <item>FINA Regionalni centar Zagreb, OIB 85821130368, Trg svibanjskih žrtava 1995. 1,10000 Zagreb</item>
      <item>Jozo Katić, OIB 86659302313, Tkalčićeva 46,10000 Zagreb</item>
    </izvorni_sadrzaj>
    <derivirana_varijabla naziv="DomainObject.Predmet.SudioniciListAdressOIB_1">
      <item>ŠOVAGOVIĆ d.o.o., OIB 17055873160, Tkalčićeva 46,10000 Zagreb</item>
      <item>FINA Regionalni centar Zagreb, OIB 85821130368, Trg svibanjskih žrtava 1995. 1,10000 Zagreb</item>
      <item>Jozo Katić, OIB 86659302313, Tkalčićeva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17055873160</item>
      <item>, OIB 85821130368</item>
      <item>, OIB 86659302313</item>
    </izvorni_sadrzaj>
    <derivirana_varijabla naziv="DomainObject.Predmet.SudioniciListNazivOIB_1">
      <item>, OIB 17055873160</item>
      <item>, OIB 85821130368</item>
      <item>, OIB 86659302313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18A0B-8DD3-4B7F-9722-F44AF51E2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2760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2016-07-15T07:24:00Z</dcterms:created>
  <dc:creator>Ivan Turčić</dc:creator>
  <cp:lastModifiedBy>Ivan Turčić</cp:lastModifiedBy>
  <dcterms:modified xmlns:xsi="http://www.w3.org/2001/XMLSchema-instance" xsi:type="dcterms:W3CDTF">2016-07-15T07:27:00Z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