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d7c8" w14:paraId="2e6d7c8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21AA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4E21AA">
        <w:rPr>
          <w:rFonts w:cs="Times New Roman" w:eastAsia="Times New Roman" w:hAnsi="Times New Roman" w:ascii="Times New Roman"/>
          <w:sz w:val="24"/>
          <w:szCs w:val="24"/>
          <w:lang w:eastAsia="hr-HR"/>
        </w:rPr>
        <w:t>EXCLUSIVE NEKRETNINE DALMACIJA d.o.o. iz Zatona, Zaton bb, MBS:060079624, OIB:37146438205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B74EF0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4E21AA">
        <w:rPr>
          <w:rFonts w:cs="Times New Roman" w:eastAsia="Times New Roman" w:hAnsi="Times New Roman" w:ascii="Times New Roman"/>
          <w:sz w:val="24"/>
          <w:szCs w:val="24"/>
          <w:lang w:eastAsia="hr-HR"/>
        </w:rPr>
        <w:t>EXCLUSIVE NEKRETNINE DALMACIJA d.o.o. iz Zatona, Zaton bb, MBS:060079624, OIB:37146438205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74EF0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74E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13,55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D23E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Ante Gabelica iz Splita, Ruđera Boškovića 7/125, OIB:68765596631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4E21AA">
        <w:rPr>
          <w:rFonts w:cs="Times New Roman" w:eastAsia="Times New Roman" w:hAnsi="Times New Roman" w:ascii="Times New Roman"/>
          <w:sz w:val="24"/>
          <w:szCs w:val="24"/>
          <w:lang w:eastAsia="hr-HR"/>
        </w:rPr>
        <w:t>EXCLUSIVE NEKRETNINE DALMACIJA d.o.o. iz Zatona, Zaton bb, MBS:060079624, OIB:37146438205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74EF0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4E21AA">
        <w:rPr>
          <w:rFonts w:cs="Times New Roman" w:eastAsia="Times New Roman" w:hAnsi="Times New Roman" w:ascii="Times New Roman"/>
          <w:sz w:val="24"/>
          <w:szCs w:val="24"/>
          <w:lang w:eastAsia="hr-HR"/>
        </w:rPr>
        <w:t>EXCLUSIVE NEKRETNINE DALMACIJA d.o.o. iz Zatona, Zaton bb, MBS:060079624, OIB:37146438205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4E21AA">
        <w:rPr>
          <w:rFonts w:cs="Times New Roman" w:eastAsia="Times New Roman" w:hAnsi="Times New Roman" w:ascii="Times New Roman"/>
          <w:sz w:val="24"/>
          <w:szCs w:val="24"/>
          <w:lang w:eastAsia="hr-HR"/>
        </w:rPr>
        <w:t>724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Stečajnog zakona (Narodne novine 71/15 dalje: SZ) pozvao zakonskog zastupnika dužnika na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B74EF0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51C1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A41" w:rsidP="00345FCD" w:rsidR="00F87A41">
      <w:pPr>
        <w:spacing w:lineRule="auto" w:line="240" w:after="0"/>
      </w:pPr>
      <w:r>
        <w:separator/>
      </w:r>
    </w:p>
  </w:endnote>
  <w:endnote w:id="0" w:type="continuationSeparator">
    <w:p w:rsidRDefault="00F87A41" w:rsidP="00345FCD" w:rsidR="00F87A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A41" w:rsidP="00345FCD" w:rsidR="00F87A41">
      <w:pPr>
        <w:spacing w:lineRule="auto" w:line="240" w:after="0"/>
      </w:pPr>
      <w:r>
        <w:separator/>
      </w:r>
    </w:p>
  </w:footnote>
  <w:footnote w:id="0" w:type="continuationSeparator">
    <w:p w:rsidRDefault="00F87A41" w:rsidP="00345FCD" w:rsidR="00F87A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051C1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4E21AA">
      <w:t>724</w:t>
    </w:r>
    <w:r>
      <w:t>/15</w:t>
    </w:r>
  </w:p>
  <w:p w:rsidRDefault="000051C1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51C1"/>
    <w:rsid w:val="0011602C"/>
    <w:rsid w:val="00167C20"/>
    <w:rsid w:val="00345FCD"/>
    <w:rsid w:val="004E21AA"/>
    <w:rsid w:val="007F555B"/>
    <w:rsid w:val="008433F1"/>
    <w:rsid w:val="00962C2C"/>
    <w:rsid w:val="00A3376C"/>
    <w:rsid w:val="00B74EF0"/>
    <w:rsid w:val="00CF667C"/>
    <w:rsid w:val="00D23EF0"/>
    <w:rsid w:val="00F87A41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005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1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1C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1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1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005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1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1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1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1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St-724/2015</izvorni_sadrzaj>
    <derivirana_varijabla naziv="DomainObject.Predmet.OznakaBroj_1">St-724/2015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EXCLUSIVE NEKRETNINE DALMACIJA društvo s ograničenom odgovornošću za usluge i promet nekretninama</izvorni_sadrzaj>
    <derivirana_varijabla naziv="DomainObject.Predmet.ProtustrankaFormated_1">  EXCLUSIVE NEKRETNINE DALMACIJA društvo s ograničenom odgovornošću za usluge i promet nekretninama</derivirana_varijabla>
  </DomainObject.Predmet.ProtustrankaFormated>
  <DomainObject.Predmet.ProtustrankaFormatedOIB>
    <izvorni_sadrzaj>  EXCLUSIVE NEKRETNINE DALMACIJA društvo s ograničenom odgovornošću za usluge i promet nekretninama, OIB 37146438205</izvorni_sadrzaj>
    <derivirana_varijabla naziv="DomainObject.Predmet.ProtustrankaFormatedOIB_1">  EXCLUSIVE NEKRETNINE DALMACIJA društvo s ograničenom odgovornošću za usluge i promet nekretninama, OIB 37146438205</derivirana_varijabla>
  </DomainObject.Predmet.ProtustrankaFormatedOIB>
  <DomainObject.Predmet.ProtustrankaFormatedWithAdress>
    <izvorni_sadrzaj> EXCLUSIVE NEKRETNINE DALMACIJA društvo s ograničenom odgovornošću za usluge i promet nekretninama, Zaton bb, 22215 Zaton</izvorni_sadrzaj>
    <derivirana_varijabla naziv="DomainObject.Predmet.ProtustrankaFormatedWithAdress_1"> EXCLUSIVE NEKRETNINE DALMACIJA društvo s ograničenom odgovornošću za usluge i promet nekretninama, Zaton bb, 22215 Zaton</derivirana_varijabla>
  </DomainObject.Predmet.ProtustrankaFormatedWithAdress>
  <DomainObject.Predmet.ProtustrankaFormatedWithAdressOIB>
    <izvorni_sadrzaj> EXCLUSIVE NEKRETNINE DALMACIJA društvo s ograničenom odgovornošću za usluge i promet nekretninama, OIB 37146438205, Zaton bb, 22215 Zaton</izvorni_sadrzaj>
    <derivirana_varijabla naziv="DomainObject.Predmet.ProtustrankaFormatedWithAdressOIB_1"> EXCLUSIVE NEKRETNINE DALMACIJA društvo s ograničenom odgovornošću za usluge i promet nekretninama, OIB 37146438205, Zaton bb, 22215 Zaton</derivirana_varijabla>
  </DomainObject.Predmet.ProtustrankaFormatedWithAdressOIB>
  <DomainObject.Predmet.ProtustrankaWithAdress>
    <izvorni_sadrzaj>EXCLUSIVE NEKRETNINE DALMACIJA društvo s ograničenom odgovornošću za usluge i promet nekretninama Zaton bb, 22215 Zaton</izvorni_sadrzaj>
    <derivirana_varijabla naziv="DomainObject.Predmet.ProtustrankaWithAdress_1">EXCLUSIVE NEKRETNINE DALMACIJA društvo s ograničenom odgovornošću za usluge i promet nekretninama Zaton bb, 22215 Zaton</derivirana_varijabla>
  </DomainObject.Predmet.ProtustrankaWithAdress>
  <DomainObject.Predmet.ProtustrankaWithAdressOIB>
    <izvorni_sadrzaj>EXCLUSIVE NEKRETNINE DALMACIJA društvo s ograničenom odgovornošću za usluge i promet nekretninama, OIB 37146438205, Zaton bb, 22215 Zaton</izvorni_sadrzaj>
    <derivirana_varijabla naziv="DomainObject.Predmet.ProtustrankaWithAdressOIB_1">EXCLUSIVE NEKRETNINE DALMACIJA društvo s ograničenom odgovornošću za usluge i promet nekretninama, OIB 37146438205, Zaton bb, 22215 Zaton</derivirana_varijabla>
  </DomainObject.Predmet.ProtustrankaWithAdressOIB>
  <DomainObject.Predmet.ProtustrankaNazivFormated>
    <izvorni_sadrzaj>EXCLUSIVE NEKRETNINE DALMACIJA društvo s ograničenom odgovornošću za usluge i promet nekretninama</izvorni_sadrzaj>
    <derivirana_varijabla naziv="DomainObject.Predmet.ProtustrankaNazivFormated_1">EXCLUSIVE NEKRETNINE DALMACIJA društvo s ograničenom odgovornošću za usluge i promet nekretninama</derivirana_varijabla>
  </DomainObject.Predmet.ProtustrankaNazivFormated>
  <DomainObject.Predmet.ProtustrankaNazivFormatedOIB>
    <izvorni_sadrzaj>EXCLUSIVE NEKRETNINE DALMACIJA društvo s ograničenom odgovornošću za usluge i promet nekretninama, OIB 37146438205</izvorni_sadrzaj>
    <derivirana_varijabla naziv="DomainObject.Predmet.ProtustrankaNazivFormatedOIB_1">EXCLUSIVE NEKRETNINE DALMACIJA društvo s ograničenom odgovornošću za usluge i promet nekretninama, OIB 37146438205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EXCLUSIVE NEKRETNINE DALMACIJA društvo s ograničenom odgovornošću za usluge i promet nekretninama</item>
    </izvorni_sadrzaj>
    <derivirana_varijabla naziv="DomainObject.Predmet.ProtuStrankaListFormated_1">
      <item>EXCLUSIVE NEKRETNINE DALMACIJA društvo s ograničenom odgovornošću za usluge i promet nekretninama</item>
    </derivirana_varijabla>
  </DomainObject.Predmet.ProtuStrankaListFormated>
  <DomainObject.Predmet.ProtuStrankaListFormatedOIB>
    <izvorni_sadrzaj>
      <item>EXCLUSIVE NEKRETNINE DALMACIJA društvo s ograničenom odgovornošću za usluge i promet nekretninama, OIB 37146438205</item>
    </izvorni_sadrzaj>
    <derivirana_varijabla naziv="DomainObject.Predmet.ProtuStrankaListFormatedOIB_1">
      <item>EXCLUSIVE NEKRETNINE DALMACIJA društvo s ograničenom odgovornošću za usluge i promet nekretninama, OIB 37146438205</item>
    </derivirana_varijabla>
  </DomainObject.Predmet.ProtuStrankaListFormatedOIB>
  <DomainObject.Predmet.ProtuStrankaListFormatedWithAdress>
    <izvorni_sadrzaj>
      <item>EXCLUSIVE NEKRETNINE DALMACIJA društvo s ograničenom odgovornošću za usluge i promet nekretninama, Zaton bb, 22215 Zaton</item>
    </izvorni_sadrzaj>
    <derivirana_varijabla naziv="DomainObject.Predmet.ProtuStrankaListFormatedWithAdress_1">
      <item>EXCLUSIVE NEKRETNINE DALMACIJA društvo s ograničenom odgovornošću za usluge i promet nekretninama, Zaton bb, 22215 Zaton</item>
    </derivirana_varijabla>
  </DomainObject.Predmet.ProtuStrankaListFormatedWithAdress>
  <DomainObject.Predmet.ProtuStrankaListFormatedWithAdressOIB>
    <izvorni_sadrzaj>
      <item>EXCLUSIVE NEKRETNINE DALMACIJA društvo s ograničenom odgovornošću za usluge i promet nekretninama, OIB 37146438205, Zaton bb, 22215 Zaton</item>
    </izvorni_sadrzaj>
    <derivirana_varijabla naziv="DomainObject.Predmet.ProtuStrankaListFormatedWithAdressOIB_1">
      <item>EXCLUSIVE NEKRETNINE DALMACIJA društvo s ograničenom odgovornošću za usluge i promet nekretninama, OIB 37146438205, Zaton bb, 22215 Zaton</item>
    </derivirana_varijabla>
  </DomainObject.Predmet.ProtuStrankaListFormatedWithAdressOIB>
  <DomainObject.Predmet.ProtuStrankaListNazivFormated>
    <izvorni_sadrzaj>
      <item>EXCLUSIVE NEKRETNINE DALMACIJA društvo s ograničenom odgovornošću za usluge i promet nekretninama</item>
    </izvorni_sadrzaj>
    <derivirana_varijabla naziv="DomainObject.Predmet.ProtuStrankaListNazivFormated_1">
      <item>EXCLUSIVE NEKRETNINE DALMACIJA društvo s ograničenom odgovornošću za usluge i promet nekretninama</item>
    </derivirana_varijabla>
  </DomainObject.Predmet.ProtuStrankaListNazivFormated>
  <DomainObject.Predmet.ProtuStrankaListNazivFormatedOIB>
    <izvorni_sadrzaj>
      <item>EXCLUSIVE NEKRETNINE DALMACIJA društvo s ograničenom odgovornošću za usluge i promet nekretninama, OIB 37146438205</item>
    </izvorni_sadrzaj>
    <derivirana_varijabla naziv="DomainObject.Predmet.ProtuStrankaListNazivFormatedOIB_1">
      <item>EXCLUSIVE NEKRETNINE DALMACIJA društvo s ograničenom odgovornošću za usluge i promet nekretninama, OIB 37146438205</item>
    </derivirana_varijabla>
  </DomainObject.Predmet.ProtuStrankaListNazivFormatedOIB>
  <DomainObject.Predmet.OstaliListFormated>
    <izvorni_sadrzaj>
      <item>Altijana Mulaosmanović</item>
    </izvorni_sadrzaj>
    <derivirana_varijabla naziv="DomainObject.Predmet.OstaliListFormated_1">
      <item>Altijana Mulaosmanović</item>
    </derivirana_varijabla>
  </DomainObject.Predmet.OstaliListFormated>
  <DomainObject.Predmet.OstaliListFormatedOIB>
    <izvorni_sadrzaj>
      <item>Altijana Mulaosmanović, OIB 20151605569</item>
    </izvorni_sadrzaj>
    <derivirana_varijabla naziv="DomainObject.Predmet.OstaliListFormatedOIB_1">
      <item>Altijana Mulaosmanović, OIB 20151605569</item>
    </derivirana_varijabla>
  </DomainObject.Predmet.OstaliListFormatedOIB>
  <DomainObject.Predmet.OstaliListFormatedWithAdress>
    <izvorni_sadrzaj>
      <item>Altijana Mulaosmanović, Dinka Šimunovića 5, 21000 Split</item>
    </izvorni_sadrzaj>
    <derivirana_varijabla naziv="DomainObject.Predmet.OstaliListFormatedWithAdress_1">
      <item>Altijana Mulaosmanović, Dinka Šimunovića 5, 21000 Split</item>
    </derivirana_varijabla>
  </DomainObject.Predmet.OstaliListFormatedWithAdress>
  <DomainObject.Predmet.OstaliListFormatedWithAdressOIB>
    <izvorni_sadrzaj>
      <item>Altijana Mulaosmanović, OIB 20151605569, Dinka Šimunovića 5, 21000 Split</item>
    </izvorni_sadrzaj>
    <derivirana_varijabla naziv="DomainObject.Predmet.OstaliListFormatedWithAdressOIB_1">
      <item>Altijana Mulaosmanović, OIB 20151605569, Dinka Šimunovića 5, 21000 Split</item>
    </derivirana_varijabla>
  </DomainObject.Predmet.OstaliListFormatedWithAdressOIB>
  <DomainObject.Predmet.OstaliListNazivFormated>
    <izvorni_sadrzaj>
      <item>Altijana Mulaosmanović</item>
    </izvorni_sadrzaj>
    <derivirana_varijabla naziv="DomainObject.Predmet.OstaliListNazivFormated_1">
      <item>Altijana Mulaosmanović</item>
    </derivirana_varijabla>
  </DomainObject.Predmet.OstaliListNazivFormated>
  <DomainObject.Predmet.OstaliListNazivFormatedOIB>
    <izvorni_sadrzaj>
      <item>Altijana Mulaosmanović, OIB 20151605569</item>
    </izvorni_sadrzaj>
    <derivirana_varijabla naziv="DomainObject.Predmet.OstaliListNazivFormatedOIB_1">
      <item>Altijana Mulaosmanović, OIB 20151605569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EXCLUSIVE NEKRETNINE DALMACIJA društvo s ograničenom odgovornošću za usluge i promet nekretninama</izvorni_sadrzaj>
    <derivirana_varijabla naziv="DomainObject.Predmet.ProtustrankaIDrugi_1">EXCLUSIVE NEKRETNINE DALMACIJA društvo s ograničenom odgovornošću za usluge i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EXCLUSIVE NEKRETNINE DALMACIJA društvo s ograničenom odgovornošću za usluge i promet nekretninama, OIB 37146438205, Zaton bb, 22215 Zaton</izvorni_sadrzaj>
    <derivirana_varijabla naziv="DomainObject.Predmet.ProtustrankaIDrugiAdressOIB_1">EXCLUSIVE NEKRETNINE DALMACIJA društvo s ograničenom odgovornošću za usluge i promet nekretninama, OIB 37146438205, Zaton bb,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EXCLUSIVE NEKRETNINE DALMACIJA društvo s ograničenom odgovornošću za usluge i promet nekretninama</item>
      <item>Altijana Mulaosmanović</item>
    </izvorni_sadrzaj>
    <derivirana_varijabla naziv="DomainObject.Predmet.SudioniciListNaziv_1">
      <item>FINA - Podružnica Šibenik</item>
      <item>EXCLUSIVE NEKRETNINE DALMACIJA društvo s ograničenom odgovornošću za usluge i promet nekretninama</item>
      <item>Altijana Mulaosmanović</item>
    </derivirana_varijabla>
  </DomainObject.Predmet.SudioniciListNaziv>
  <DomainObject.Predmet.SudioniciListAdressOIB>
    <izvorni_sadrzaj>
      <item>FINA - Podružnica Šibenik, OIB 85821130368, Perivoj L. Marune 1,22000 Šibenik</item>
      <item>EXCLUSIVE NEKRETNINE DALMACIJA društvo s ograničenom odgovornošću za usluge i promet nekretninama, OIB 37146438205, Zaton bb,22215 Zaton</item>
      <item>Altijana Mulaosmanović, OIB 20151605569, Dinka Šimunovića 5,21000 Split</item>
    </izvorni_sadrzaj>
    <derivirana_varijabla naziv="DomainObject.Predmet.SudioniciListAdressOIB_1">
      <item>FINA - Podružnica Šibenik, OIB 85821130368, Perivoj L. Marune 1,22000 Šibenik</item>
      <item>EXCLUSIVE NEKRETNINE DALMACIJA društvo s ograničenom odgovornošću za usluge i promet nekretninama, OIB 37146438205, Zaton bb,22215 Zaton</item>
      <item>Altijana Mulaosmanović, OIB 20151605569, Dinka Šimunovića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37146438205</item>
      <item>, OIB 20151605569</item>
    </izvorni_sadrzaj>
    <derivirana_varijabla naziv="DomainObject.Predmet.SudioniciListNazivOIB_1">
      <item>, OIB 85821130368</item>
      <item>, OIB 37146438205</item>
      <item>, OIB 20151605569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2618</properties:Characters>
  <properties:Lines>93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2016-01-22T13:18:00Z</dcterms:created>
  <dc:creator>Joško Livaković</dc:creator>
  <cp:lastModifiedBy>Joško Livaković</cp:lastModifiedBy>
  <dcterms:modified xmlns:xsi="http://www.w3.org/2001/XMLSchema-instance" xsi:type="dcterms:W3CDTF">2016-01-26T12:59:00Z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