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eecf" w14:paraId="103eecf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B16692">
        <w:rPr>
          <w:szCs w:val="24"/>
        </w:rPr>
        <w:t>168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B16692">
        <w:rPr>
          <w:szCs w:val="24"/>
        </w:rPr>
        <w:t>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16692" w:rsidRPr="00337280">
        <w:t>AM Partneri j.d.o.o.</w:t>
      </w:r>
      <w:r w:rsidR="00B16692" w:rsidRPr="00F42E4A">
        <w:t xml:space="preserve">, </w:t>
      </w:r>
      <w:r w:rsidR="00B16692">
        <w:t>Pleškovec</w:t>
      </w:r>
      <w:r w:rsidR="00B16692" w:rsidRPr="00F42E4A">
        <w:t xml:space="preserve">, </w:t>
      </w:r>
      <w:r w:rsidR="00B16692">
        <w:t>Pleškovec 68</w:t>
      </w:r>
      <w:r w:rsidR="00B16692" w:rsidRPr="00F42E4A">
        <w:t xml:space="preserve">, MBS: </w:t>
      </w:r>
      <w:r w:rsidR="00B16692" w:rsidRPr="00337280">
        <w:t>070108249</w:t>
      </w:r>
      <w:r w:rsidR="00B16692" w:rsidRPr="00F42E4A">
        <w:t xml:space="preserve">, OIB: </w:t>
      </w:r>
      <w:r w:rsidR="00B16692" w:rsidRPr="00BD132D">
        <w:t>21834849552</w:t>
      </w:r>
      <w:r w:rsidR="000571E3" w:rsidRPr="00BF11A3">
        <w:t xml:space="preserve">, 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16692" w:rsidRPr="00337280">
        <w:t>AM Partneri j.d.o.o.</w:t>
      </w:r>
      <w:r w:rsidR="00B16692" w:rsidRPr="00F42E4A">
        <w:t xml:space="preserve">, </w:t>
      </w:r>
      <w:r w:rsidR="00B16692">
        <w:t>Pleškovec</w:t>
      </w:r>
      <w:r w:rsidR="00B16692" w:rsidRPr="00F42E4A">
        <w:t xml:space="preserve">, </w:t>
      </w:r>
      <w:r w:rsidR="00B16692">
        <w:t>Pleškovec 68</w:t>
      </w:r>
      <w:r w:rsidR="00B16692" w:rsidRPr="00F42E4A">
        <w:t xml:space="preserve">, MBS: </w:t>
      </w:r>
      <w:r w:rsidR="00B16692" w:rsidRPr="00337280">
        <w:t>070108249</w:t>
      </w:r>
      <w:r w:rsidR="00B16692" w:rsidRPr="00F42E4A">
        <w:t xml:space="preserve">, OIB: </w:t>
      </w:r>
      <w:r w:rsidR="00B16692" w:rsidRPr="00BD132D">
        <w:t>21834849552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16692" w:rsidRPr="00337280">
        <w:t>AM Partneri j.d.o.o.</w:t>
      </w:r>
      <w:r w:rsidR="00B16692" w:rsidRPr="00F42E4A">
        <w:t xml:space="preserve">, </w:t>
      </w:r>
      <w:r w:rsidR="00B16692">
        <w:t>Pleškovec</w:t>
      </w:r>
      <w:r w:rsidR="00B16692" w:rsidRPr="00F42E4A">
        <w:t xml:space="preserve">, </w:t>
      </w:r>
      <w:r w:rsidR="00B16692">
        <w:t>Pleškovec 68</w:t>
      </w:r>
      <w:r w:rsidR="00B16692" w:rsidRPr="00F42E4A">
        <w:t xml:space="preserve">, MBS: </w:t>
      </w:r>
      <w:r w:rsidR="00B16692" w:rsidRPr="00337280">
        <w:t>070108249</w:t>
      </w:r>
      <w:r w:rsidR="00B16692" w:rsidRPr="00F42E4A">
        <w:t xml:space="preserve">, OIB: </w:t>
      </w:r>
      <w:r w:rsidR="00B16692" w:rsidRPr="00BD132D">
        <w:t>21834849552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B16692" w:rsidRPr="00B16692">
        <w:t>Irena Pikija, Varaždin, Trakošćanska 18, OIB: 10075192446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16692" w:rsidRPr="00337280">
        <w:t>AM Partneri j.d.o.o.</w:t>
      </w:r>
      <w:r w:rsidR="00B16692" w:rsidRPr="00F42E4A">
        <w:t xml:space="preserve">, </w:t>
      </w:r>
      <w:r w:rsidR="00B16692">
        <w:t>Pleškovec</w:t>
      </w:r>
      <w:r w:rsidR="00B16692" w:rsidRPr="00F42E4A">
        <w:t xml:space="preserve">, </w:t>
      </w:r>
      <w:r w:rsidR="00B16692">
        <w:t>Pleškovec 68</w:t>
      </w:r>
      <w:r w:rsidR="00B16692" w:rsidRPr="00F42E4A">
        <w:t xml:space="preserve">, MBS: </w:t>
      </w:r>
      <w:r w:rsidR="00B16692" w:rsidRPr="00337280">
        <w:t>070108249</w:t>
      </w:r>
      <w:r w:rsidR="00B16692" w:rsidRPr="00F42E4A">
        <w:t xml:space="preserve">, OIB: </w:t>
      </w:r>
      <w:r w:rsidR="00B16692" w:rsidRPr="00BD132D">
        <w:t>21834849552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F37B44" w:rsidR="00F37B44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F37B44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16692" w:rsidRPr="00337280">
        <w:t>AM Partneri j.d.o.o.</w:t>
      </w:r>
      <w:r w:rsidR="00B16692" w:rsidRPr="00F42E4A">
        <w:t xml:space="preserve">, </w:t>
      </w:r>
      <w:r w:rsidR="00B16692">
        <w:t>Pleškovec</w:t>
      </w:r>
      <w:r w:rsidR="00B16692" w:rsidRPr="00F42E4A">
        <w:t xml:space="preserve">, </w:t>
      </w:r>
      <w:r w:rsidR="00B16692">
        <w:t>Pleškovec 68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57D33">
        <w:rPr>
          <w:szCs w:val="24"/>
        </w:rPr>
        <w:t>Čakovec</w:t>
      </w:r>
      <w:r w:rsidR="00B625D1" w:rsidRPr="00BF11A3">
        <w:rPr>
          <w:szCs w:val="24"/>
        </w:rPr>
        <w:t xml:space="preserve">, </w:t>
      </w:r>
      <w:r w:rsidR="00457D33">
        <w:rPr>
          <w:szCs w:val="24"/>
        </w:rPr>
        <w:t>O. Keršovanija 11</w:t>
      </w:r>
    </w:p>
    <w:p w:rsidRDefault="00DF4B3F" w:rsidP="00B16692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16692" w:rsidRPr="00B16692">
        <w:t>Irena Pikija, Varaždin, T</w:t>
      </w:r>
      <w:r w:rsidR="00B16692">
        <w:t>rakošćanska 18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7B44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16692">
      <w:t>168</w:t>
    </w:r>
    <w:r w:rsidR="00B8373D" w:rsidRPr="00BF11A3">
      <w:t>/201</w:t>
    </w:r>
    <w:r w:rsidR="007B11AD">
      <w:t>6</w:t>
    </w:r>
    <w:r w:rsidR="00B8373D" w:rsidRPr="00BF11A3">
      <w:t>-</w:t>
    </w:r>
    <w:r w:rsidR="00B16692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37B44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B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B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B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B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B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B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B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B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Partneri jednostavno društvo s ograničenom odgovornošću za servis motocikla i skutera</izvorni_sadrzaj>
    <derivirana_varijabla naziv="DomainObject.Predmet.ProtustrankaFormated_1">  AM Partneri jednostavno društvo s ograničenom odgovornošću za servis motocikla i skutera</derivirana_varijabla>
  </DomainObject.Predmet.ProtustrankaFormated>
  <DomainObject.Predmet.ProtustrankaFormatedOIB>
    <izvorni_sadrzaj>  AM Partneri jednostavno društvo s ograničenom odgovornošću za servis motocikla i skutera, OIB 21834849552</izvorni_sadrzaj>
    <derivirana_varijabla naziv="DomainObject.Predmet.ProtustrankaFormatedOIB_1">  AM Partneri jednostavno društvo s ograničenom odgovornošću za servis motocikla i skutera, OIB 21834849552</derivirana_varijabla>
  </DomainObject.Predmet.ProtustrankaFormatedOIB>
  <DomainObject.Predmet.ProtustrankaFormatedWithAdress>
    <izvorni_sadrzaj> AM Partneri jednostavno društvo s ograničenom odgovornošću za servis motocikla i skutera, Pleškovec 68, 40000 Pleškovec</izvorni_sadrzaj>
    <derivirana_varijabla naziv="DomainObject.Predmet.ProtustrankaFormatedWithAdress_1"> AM Partneri jednostavno društvo s ograničenom odgovornošću za servis motocikla i skutera, Pleškovec 68, 40000 Pleškovec</derivirana_varijabla>
  </DomainObject.Predmet.ProtustrankaFormatedWithAdress>
  <DomainObject.Predmet.ProtustrankaFormatedWithAdressOIB>
    <izvorni_sadrzaj> AM Partneri jednostavno društvo s ograničenom odgovornošću za servis motocikla i skutera, OIB 21834849552, Pleškovec 68, 40000 Pleškovec</izvorni_sadrzaj>
    <derivirana_varijabla naziv="DomainObject.Predmet.ProtustrankaFormatedWithAdressOIB_1"> AM Partneri jednostavno društvo s ograničenom odgovornošću za servis motocikla i skutera, OIB 21834849552, Pleškovec 68, 40000 Pleškovec</derivirana_varijabla>
  </DomainObject.Predmet.ProtustrankaFormatedWithAdressOIB>
  <DomainObject.Predmet.ProtustrankaWithAdress>
    <izvorni_sadrzaj>AM Partneri jednostavno društvo s ograničenom odgovornošću za servis motocikla i skutera Pleškovec 68, 40000 Pleškovec</izvorni_sadrzaj>
    <derivirana_varijabla naziv="DomainObject.Predmet.ProtustrankaWithAdress_1">AM Partneri jednostavno društvo s ograničenom odgovornošću za servis motocikla i skutera Pleškovec 68, 40000 Pleškovec</derivirana_varijabla>
  </DomainObject.Predmet.ProtustrankaWithAdress>
  <DomainObject.Predmet.ProtustrankaWithAdressOIB>
    <izvorni_sadrzaj>AM Partneri jednostavno društvo s ograničenom odgovornošću za servis motocikla i skutera, OIB 21834849552, Pleškovec 68, 40000 Pleškovec</izvorni_sadrzaj>
    <derivirana_varijabla naziv="DomainObject.Predmet.ProtustrankaWithAdressOIB_1">AM Partneri jednostavno društvo s ograničenom odgovornošću za servis motocikla i skutera, OIB 21834849552, Pleškovec 68, 40000 Pleškovec</derivirana_varijabla>
  </DomainObject.Predmet.ProtustrankaWithAdressOIB>
  <DomainObject.Predmet.ProtustrankaNazivFormated>
    <izvorni_sadrzaj>AM Partneri jednostavno društvo s ograničenom odgovornošću za servis motocikla i skutera</izvorni_sadrzaj>
    <derivirana_varijabla naziv="DomainObject.Predmet.ProtustrankaNazivFormated_1">AM Partneri jednostavno društvo s ograničenom odgovornošću za servis motocikla i skutera</derivirana_varijabla>
  </DomainObject.Predmet.ProtustrankaNazivFormated>
  <DomainObject.Predmet.ProtustrankaNazivFormatedOIB>
    <izvorni_sadrzaj>AM Partneri jednostavno društvo s ograničenom odgovornošću za servis motocikla i skutera, OIB 21834849552</izvorni_sadrzaj>
    <derivirana_varijabla naziv="DomainObject.Predmet.ProtustrankaNazivFormatedOIB_1">AM Partneri jednostavno društvo s ograničenom odgovornošću za servis motocikla i skutera, OIB 21834849552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24029.42</izvorni_sadrzaj>
    <derivirana_varijabla naziv="DomainObject.Predmet.TrenutnaVrijednost_1">24029.42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 Partneri jednostavno društvo s ograničenom odgovornošću za servis motocikla i skutera</item>
    </izvorni_sadrzaj>
    <derivirana_varijabla naziv="DomainObject.Predmet.ProtuStrankaListFormated_1">
      <item>AM Partneri jednostavno društvo s ograničenom odgovornošću za servis motocikla i skutera</item>
    </derivirana_varijabla>
  </DomainObject.Predmet.ProtuStrankaListFormated>
  <DomainObject.Predmet.ProtuStrankaListFormatedOIB>
    <izvorni_sadrzaj>
      <item>AM Partneri jednostavno društvo s ograničenom odgovornošću za servis motocikla i skutera, OIB 21834849552</item>
    </izvorni_sadrzaj>
    <derivirana_varijabla naziv="DomainObject.Predmet.ProtuStrankaListFormatedOIB_1">
      <item>AM Partneri jednostavno društvo s ograničenom odgovornošću za servis motocikla i skutera, OIB 21834849552</item>
    </derivirana_varijabla>
  </DomainObject.Predmet.ProtuStrankaListFormatedOIB>
  <DomainObject.Predmet.ProtuStrankaListFormatedWithAdress>
    <izvorni_sadrzaj>
      <item>AM Partneri jednostavno društvo s ograničenom odgovornošću za servis motocikla i skutera, Pleškovec 68, 40000 Pleškovec</item>
    </izvorni_sadrzaj>
    <derivirana_varijabla naziv="DomainObject.Predmet.ProtuStrankaListFormatedWithAdress_1">
      <item>AM Partneri jednostavno društvo s ograničenom odgovornošću za servis motocikla i skutera, Pleškovec 68, 40000 Pleškovec</item>
    </derivirana_varijabla>
  </DomainObject.Predmet.ProtuStrankaListFormatedWithAdress>
  <DomainObject.Predmet.ProtuStrankaListFormatedWithAdressOIB>
    <izvorni_sadrzaj>
      <item>AM Partneri jednostavno društvo s ograničenom odgovornošću za servis motocikla i skutera, OIB 21834849552, Pleškovec 68, 40000 Pleškovec</item>
    </izvorni_sadrzaj>
    <derivirana_varijabla naziv="DomainObject.Predmet.ProtuStrankaListFormatedWithAdressOIB_1">
      <item>AM Partneri jednostavno društvo s ograničenom odgovornošću za servis motocikla i skutera, OIB 21834849552, Pleškovec 68, 40000 Pleškovec</item>
    </derivirana_varijabla>
  </DomainObject.Predmet.ProtuStrankaListFormatedWithAdressOIB>
  <DomainObject.Predmet.ProtuStrankaListNazivFormated>
    <izvorni_sadrzaj>
      <item>AM Partneri jednostavno društvo s ograničenom odgovornošću za servis motocikla i skutera</item>
    </izvorni_sadrzaj>
    <derivirana_varijabla naziv="DomainObject.Predmet.ProtuStrankaListNazivFormated_1">
      <item>AM Partneri jednostavno društvo s ograničenom odgovornošću za servis motocikla i skutera</item>
    </derivirana_varijabla>
  </DomainObject.Predmet.ProtuStrankaListNazivFormated>
  <DomainObject.Predmet.ProtuStrankaListNazivFormatedOIB>
    <izvorni_sadrzaj>
      <item>AM Partneri jednostavno društvo s ograničenom odgovornošću za servis motocikla i skutera, OIB 21834849552</item>
    </izvorni_sadrzaj>
    <derivirana_varijabla naziv="DomainObject.Predmet.ProtuStrankaListNazivFormatedOIB_1">
      <item>AM Partneri jednostavno društvo s ograničenom odgovornošću za servis motocikla i skutera, OIB 21834849552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 Partneri jednostavno društvo s ograničenom odgovornošću za servis motocikla i skutera</izvorni_sadrzaj>
    <derivirana_varijabla naziv="DomainObject.Predmet.ProtustrankaIDrugi_1">AM Partneri jednostavno društvo s ograničenom odgovornošću za servis motocikla i skutera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 Partneri jednostavno društvo s ograničenom odgovornošću za servis motocikla i skutera, OIB 21834849552, Pleškovec 68, 40000 Pleškovec</izvorni_sadrzaj>
    <derivirana_varijabla naziv="DomainObject.Predmet.ProtustrankaIDrugiAdressOIB_1">AM Partneri jednostavno društvo s ograničenom odgovornošću za servis motocikla i skutera, OIB 21834849552, Pleškovec 68,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 Partneri jednostavno društvo s ograničenom odgovornošću za servis motocikla i skutera</item>
      <item>Sudski registar</item>
    </izvorni_sadrzaj>
    <derivirana_varijabla naziv="DomainObject.Predmet.SudioniciListNaziv_1">
      <item>Financijska agencija</item>
      <item>AM Partneri jednostavno društvo s ograničenom odgovornošću za servis motocikla i skutera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AM Partneri jednostavno društvo s ograničenom odgovornošću za servis motocikla i skutera, OIB 21834849552, Pleškovec 68,40000 Pleškovec</item>
      <item>Sudski registar</item>
    </izvorni_sadrzaj>
    <derivirana_varijabla naziv="DomainObject.Predmet.SudioniciListAdressOIB_1">
      <item>Financijska agencija, OIB 85821130368, A. Cesarca 2,42000 Varaždin</item>
      <item>AM Partneri jednostavno društvo s ograničenom odgovornošću za servis motocikla i skutera, OIB 21834849552, Pleškovec 68,40000 Pleškovec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21834849552</item>
      <item>, OIB null</item>
    </izvorni_sadrzaj>
    <derivirana_varijabla naziv="DomainObject.Predmet.SudioniciListNazivOIB_1">
      <item>, OIB 85821130368</item>
      <item>, OIB 21834849552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F458E-59C2-47D4-9ECD-E3CE95140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2942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2016-04-08T06:04:00Z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2016-04-08T06:11:00Z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