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4d72" w14:paraId="d134d72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AC1AE1">
        <w:rPr>
          <w:szCs w:val="24"/>
        </w:rPr>
        <w:t>Split</w:t>
      </w:r>
      <w:r>
        <w:rPr>
          <w:szCs w:val="24"/>
        </w:rPr>
        <w:t xml:space="preserve">, Podružnica </w:t>
      </w:r>
      <w:r w:rsidR="009936D3">
        <w:rPr>
          <w:szCs w:val="24"/>
        </w:rPr>
        <w:t>Šibenik</w:t>
      </w:r>
      <w:r>
        <w:rPr>
          <w:szCs w:val="24"/>
        </w:rPr>
        <w:t xml:space="preserve"> od </w:t>
      </w:r>
      <w:r w:rsidR="009936D3">
        <w:rPr>
          <w:szCs w:val="24"/>
        </w:rPr>
        <w:t>29</w:t>
      </w:r>
      <w:r w:rsidR="0090293D">
        <w:rPr>
          <w:szCs w:val="24"/>
        </w:rPr>
        <w:t xml:space="preserve">. </w:t>
      </w:r>
      <w:r w:rsidR="00AC1AE1">
        <w:rPr>
          <w:szCs w:val="24"/>
        </w:rPr>
        <w:t xml:space="preserve">kolovoza </w:t>
      </w:r>
      <w:r>
        <w:rPr>
          <w:szCs w:val="24"/>
        </w:rPr>
        <w:t xml:space="preserve">2016. za provedbu skraćenog stečajnoga postupka nad dužnikom </w:t>
      </w:r>
      <w:r w:rsidR="009936D3">
        <w:rPr>
          <w:szCs w:val="24"/>
        </w:rPr>
        <w:t>OTOK SNOVA d.o.o., Pirovac, Stjepana Radića 24,</w:t>
      </w:r>
      <w:r w:rsidR="00AC1AE1">
        <w:rPr>
          <w:szCs w:val="24"/>
        </w:rPr>
        <w:t xml:space="preserve"> </w:t>
      </w:r>
      <w:r w:rsidR="00071958" w:rsidRPr="00071958">
        <w:t>OIB:</w:t>
      </w:r>
      <w:r w:rsidR="00937EC1">
        <w:t xml:space="preserve"> </w:t>
      </w:r>
      <w:r w:rsidR="009936D3">
        <w:t>02869718721</w:t>
      </w:r>
      <w:r w:rsidR="0064175E">
        <w:t>,</w:t>
      </w:r>
      <w:r w:rsidR="0090293D">
        <w:rPr>
          <w:szCs w:val="24"/>
        </w:rPr>
        <w:t xml:space="preserve"> </w:t>
      </w:r>
      <w:r w:rsidR="00AC1AE1">
        <w:rPr>
          <w:szCs w:val="24"/>
        </w:rPr>
        <w:t>30</w:t>
      </w:r>
      <w:r>
        <w:rPr>
          <w:szCs w:val="24"/>
        </w:rPr>
        <w:t xml:space="preserve">. </w:t>
      </w:r>
      <w:r w:rsidR="0064175E">
        <w:rPr>
          <w:szCs w:val="24"/>
        </w:rPr>
        <w:t xml:space="preserve">siječnja </w:t>
      </w:r>
      <w:r>
        <w:rPr>
          <w:szCs w:val="24"/>
        </w:rPr>
        <w:t>201</w:t>
      </w:r>
      <w:r w:rsidR="0064175E">
        <w:rPr>
          <w:szCs w:val="24"/>
        </w:rPr>
        <w:t>7</w:t>
      </w:r>
      <w:r>
        <w:rPr>
          <w:szCs w:val="24"/>
        </w:rPr>
        <w:t>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07195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2334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417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siječnja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64175E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9936D3" w:rsidR="009936D3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9936D3" w:rsidR="00255E5D" w:rsidRPr="00CF66E1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 – ovlaštena službenica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9936D3" w:rsidP="009936D3" w:rsidR="00255E5D" w:rsidRPr="0008549A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Merlina Klišmanić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175E" w:rsidP="00255E5D" w:rsidR="006417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255E5D" w:rsidR="009936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255E5D" w:rsidR="009936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255E5D" w:rsidR="009936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255E5D" w:rsidR="009936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255E5D" w:rsidR="009936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255E5D" w:rsidR="009936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255E5D" w:rsidR="009936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255E5D" w:rsidR="009936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255E5D" w:rsidR="009936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255E5D" w:rsidR="009936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255E5D" w:rsidR="009936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255E5D" w:rsidR="009936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255E5D" w:rsidR="009936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255E5D" w:rsidR="009936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255E5D" w:rsidR="009936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255E5D" w:rsidR="009936D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C1AE1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7D2609" w:rsidR="002040F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</w:t>
      </w:r>
      <w:r w:rsidR="00AC1AE1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Podružnica </w:t>
      </w:r>
      <w:r w:rsidR="009936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Šibenik 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623345">
      <w:rPr>
        <w:rFonts w:cs="Times New Roman" w:eastAsia="Times New Roman" w:hAnsi="Times New Roman" w:ascii="Times New Roman"/>
        <w:sz w:val="24"/>
        <w:szCs w:val="24"/>
        <w:lang w:eastAsia="hr-HR"/>
      </w:rPr>
      <w:t>102</w:t>
    </w:r>
    <w:r w:rsidR="009936D3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6-</w:t>
    </w:r>
    <w:r w:rsidR="00623345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1958"/>
    <w:rsid w:val="0008549A"/>
    <w:rsid w:val="0014789C"/>
    <w:rsid w:val="001B338E"/>
    <w:rsid w:val="002040FC"/>
    <w:rsid w:val="00223D57"/>
    <w:rsid w:val="00227EB1"/>
    <w:rsid w:val="00255E5D"/>
    <w:rsid w:val="0030158A"/>
    <w:rsid w:val="00302F28"/>
    <w:rsid w:val="003469A7"/>
    <w:rsid w:val="0058023C"/>
    <w:rsid w:val="00623345"/>
    <w:rsid w:val="0064175E"/>
    <w:rsid w:val="007D2609"/>
    <w:rsid w:val="00850DC5"/>
    <w:rsid w:val="0090293D"/>
    <w:rsid w:val="00937EC1"/>
    <w:rsid w:val="009936D3"/>
    <w:rsid w:val="00AC1AE1"/>
    <w:rsid w:val="00C0298E"/>
    <w:rsid w:val="00CE25E2"/>
    <w:rsid w:val="00DB5451"/>
    <w:rsid w:val="00D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3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38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338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338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338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33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3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B33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B33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B33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OTOK SNOVA, društvo s ograničenom odgovornošću za trgovinu i usluge</izvorni_sadrzaj>
    <derivirana_varijabla naziv="DomainObject.Predmet.ProtustrankaFormated_1">  OTOK SNOVA, društvo s ograničenom odgovornošću za trgovinu i usluge</derivirana_varijabla>
  </DomainObject.Predmet.ProtustrankaFormated>
  <DomainObject.Predmet.ProtustrankaFormatedOIB>
    <izvorni_sadrzaj>  OTOK SNOVA, društvo s ograničenom odgovornošću za trgovinu i usluge, OIB 02869718721</izvorni_sadrzaj>
    <derivirana_varijabla naziv="DomainObject.Predmet.ProtustrankaFormatedOIB_1">  OTOK SNOVA, društvo s ograničenom odgovornošću za trgovinu i usluge, OIB 02869718721</derivirana_varijabla>
  </DomainObject.Predmet.ProtustrankaFormatedOIB>
  <DomainObject.Predmet.ProtustrankaFormatedWithAdress>
    <izvorni_sadrzaj> OTOK SNOVA, društvo s ograničenom odgovornošću za trgovinu i usluge, Stjepana Radića 24, 22213 Pirovac</izvorni_sadrzaj>
    <derivirana_varijabla naziv="DomainObject.Predmet.ProtustrankaFormatedWithAdress_1"> OTOK SNOVA, društvo s ograničenom odgovornošću za trgovinu i usluge, Stjepana Radića 24, 22213 Pirovac</derivirana_varijabla>
  </DomainObject.Predmet.ProtustrankaFormatedWithAdress>
  <DomainObject.Predmet.ProtustrankaFormatedWithAdressOIB>
    <izvorni_sadrzaj> OTOK SNOVA, društvo s ograničenom odgovornošću za trgovinu i usluge, OIB 02869718721, Stjepana Radića 24, 22213 Pirovac</izvorni_sadrzaj>
    <derivirana_varijabla naziv="DomainObject.Predmet.ProtustrankaFormatedWithAdressOIB_1"> OTOK SNOVA, društvo s ograničenom odgovornošću za trgovinu i usluge, OIB 02869718721, Stjepana Radića 24, 22213 Pirovac</derivirana_varijabla>
  </DomainObject.Predmet.ProtustrankaFormatedWithAdressOIB>
  <DomainObject.Predmet.ProtustrankaWithAdress>
    <izvorni_sadrzaj>OTOK SNOVA, društvo s ograničenom odgovornošću za trgovinu i usluge Stjepana Radića 24, 22213 Pirovac</izvorni_sadrzaj>
    <derivirana_varijabla naziv="DomainObject.Predmet.ProtustrankaWithAdress_1">OTOK SNOVA, društvo s ograničenom odgovornošću za trgovinu i usluge Stjepana Radića 24, 22213 Pirovac</derivirana_varijabla>
  </DomainObject.Predmet.ProtustrankaWithAdress>
  <DomainObject.Predmet.ProtustrankaWithAdressOIB>
    <izvorni_sadrzaj>OTOK SNOVA, društvo s ograničenom odgovornošću za trgovinu i usluge, OIB 02869718721, Stjepana Radića 24, 22213 Pirovac</izvorni_sadrzaj>
    <derivirana_varijabla naziv="DomainObject.Predmet.ProtustrankaWithAdressOIB_1">OTOK SNOVA, društvo s ograničenom odgovornošću za trgovinu i usluge, OIB 02869718721, Stjepana Radića 24, 22213 Pirovac</derivirana_varijabla>
  </DomainObject.Predmet.ProtustrankaWithAdressOIB>
  <DomainObject.Predmet.ProtustrankaNazivFormated>
    <izvorni_sadrzaj>OTOK SNOVA, društvo s ograničenom odgovornošću za trgovinu i usluge</izvorni_sadrzaj>
    <derivirana_varijabla naziv="DomainObject.Predmet.ProtustrankaNazivFormated_1">OTOK SNOVA, društvo s ograničenom odgovornošću za trgovinu i usluge</derivirana_varijabla>
  </DomainObject.Predmet.ProtustrankaNazivFormated>
  <DomainObject.Predmet.ProtustrankaNazivFormatedOIB>
    <izvorni_sadrzaj>OTOK SNOVA, društvo s ograničenom odgovornošću za trgovinu i usluge, OIB 02869718721</izvorni_sadrzaj>
    <derivirana_varijabla naziv="DomainObject.Predmet.ProtustrankaNazivFormatedOIB_1">OTOK SNOVA, društvo s ograničenom odgovornošću za trgovinu i usluge, OIB 02869718721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OTOK SNOVA, društvo s ograničenom odgovornošću za trgovinu i usluge</item>
    </izvorni_sadrzaj>
    <derivirana_varijabla naziv="DomainObject.Predmet.ProtuStrankaListFormated_1">
      <item>OTOK SNOVA, društvo s ograničenom odgovornošću za trgovinu i usluge</item>
    </derivirana_varijabla>
  </DomainObject.Predmet.ProtuStrankaListFormated>
  <DomainObject.Predmet.ProtuStrankaListFormatedOIB>
    <izvorni_sadrzaj>
      <item>OTOK SNOVA, društvo s ograničenom odgovornošću za trgovinu i usluge, OIB 02869718721</item>
    </izvorni_sadrzaj>
    <derivirana_varijabla naziv="DomainObject.Predmet.ProtuStrankaListFormatedOIB_1">
      <item>OTOK SNOVA, društvo s ograničenom odgovornošću za trgovinu i usluge, OIB 02869718721</item>
    </derivirana_varijabla>
  </DomainObject.Predmet.ProtuStrankaListFormatedOIB>
  <DomainObject.Predmet.ProtuStrankaListFormatedWithAdress>
    <izvorni_sadrzaj>
      <item>OTOK SNOVA, društvo s ograničenom odgovornošću za trgovinu i usluge, Stjepana Radića 24, 22213 Pirovac</item>
    </izvorni_sadrzaj>
    <derivirana_varijabla naziv="DomainObject.Predmet.ProtuStrankaListFormatedWithAdress_1">
      <item>OTOK SNOVA, društvo s ograničenom odgovornošću za trgovinu i usluge, Stjepana Radića 24, 22213 Pirovac</item>
    </derivirana_varijabla>
  </DomainObject.Predmet.ProtuStrankaListFormatedWithAdress>
  <DomainObject.Predmet.ProtuStrankaListFormatedWithAdressOIB>
    <izvorni_sadrzaj>
      <item>OTOK SNOVA, društvo s ograničenom odgovornošću za trgovinu i usluge, OIB 02869718721, Stjepana Radića 24, 22213 Pirovac</item>
    </izvorni_sadrzaj>
    <derivirana_varijabla naziv="DomainObject.Predmet.ProtuStrankaListFormatedWithAdressOIB_1">
      <item>OTOK SNOVA, društvo s ograničenom odgovornošću za trgovinu i usluge, OIB 02869718721, Stjepana Radića 24, 22213 Pirovac</item>
    </derivirana_varijabla>
  </DomainObject.Predmet.ProtuStrankaListFormatedWithAdressOIB>
  <DomainObject.Predmet.ProtuStrankaListNazivFormated>
    <izvorni_sadrzaj>
      <item>OTOK SNOVA, društvo s ograničenom odgovornošću za trgovinu i usluge</item>
    </izvorni_sadrzaj>
    <derivirana_varijabla naziv="DomainObject.Predmet.ProtuStrankaListNazivFormated_1">
      <item>OTOK SNOVA, društvo s ograničenom odgovornošću za trgovinu i usluge</item>
    </derivirana_varijabla>
  </DomainObject.Predmet.ProtuStrankaListNazivFormated>
  <DomainObject.Predmet.ProtuStrankaListNazivFormatedOIB>
    <izvorni_sadrzaj>
      <item>OTOK SNOVA, društvo s ograničenom odgovornošću za trgovinu i usluge, OIB 02869718721</item>
    </izvorni_sadrzaj>
    <derivirana_varijabla naziv="DomainObject.Predmet.ProtuStrankaListNazivFormatedOIB_1">
      <item>OTOK SNOVA, društvo s ograničenom odgovornošću za trgovinu i usluge, OIB 02869718721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OTOK SNOVA, društvo s ograničenom odgovornošću za trgovinu i usluge</izvorni_sadrzaj>
    <derivirana_varijabla naziv="DomainObject.Predmet.ProtustrankaIDrugi_1">OTOK SNOVA,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OTOK SNOVA, društvo s ograničenom odgovornošću za trgovinu i usluge, OIB 02869718721, Stjepana Radića 24, 22213 Pirovac</izvorni_sadrzaj>
    <derivirana_varijabla naziv="DomainObject.Predmet.ProtustrankaIDrugiAdressOIB_1">OTOK SNOVA, društvo s ograničenom odgovornošću za trgovinu i usluge, OIB 02869718721, Stjepana Radića 24,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OTOK SNOVA, društvo s ograničenom odgovornošću za trgovinu i usluge</item>
    </izvorni_sadrzaj>
    <derivirana_varijabla naziv="DomainObject.Predmet.SudioniciListNaziv_1">
      <item>FINA - Podružnica Šibenik</item>
      <item>OTOK SNOVA,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OTOK SNOVA, društvo s ograničenom odgovornošću za trgovinu i usluge, OIB 02869718721, Stjepana Radića 24,22213 Pirovac</item>
    </izvorni_sadrzaj>
    <derivirana_varijabla naziv="DomainObject.Predmet.SudioniciListAdressOIB_1">
      <item>FINA - Podružnica Šibenik, OIB 85821130368, Perivoj L. Marune 1,22000 Šibenik</item>
      <item>OTOK SNOVA, društvo s ograničenom odgovornošću za trgovinu i usluge, OIB 02869718721, Stjepana Radića 24,22213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02869718721</item>
    </izvorni_sadrzaj>
    <derivirana_varijabla naziv="DomainObject.Predmet.SudioniciListNazivOIB_1">
      <item>, OIB 85821130368</item>
      <item>, OIB 02869718721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211</properties:Words>
  <properties:Characters>1077</properties:Characters>
  <properties:Lines>64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2017-01-30T10:06:00Z</dcterms:created>
  <dc:creator>Krešimir Torbarina</dc:creator>
  <cp:lastModifiedBy>wsadmin</cp:lastModifiedBy>
  <cp:lastPrinted>2017-01-30T10:06:00Z</cp:lastPrinted>
  <dcterms:modified xmlns:xsi="http://www.w3.org/2001/XMLSchema-instance" xsi:type="dcterms:W3CDTF">2017-01-30T11:42:00Z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