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06f4b" w14:paraId="1b06f4b"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2A5FBA"/>
    <w:rsid w:val="0034141F"/>
    <w:rsid w:val="00341AEA"/>
    <w:rsid w:val="003D2C27"/>
    <w:rsid w:val="003E5FD1"/>
    <w:rsid w:val="003E7E31"/>
    <w:rsid w:val="00473D63"/>
    <w:rsid w:val="004A0316"/>
    <w:rsid w:val="005125F9"/>
    <w:rsid w:val="00537279"/>
    <w:rsid w:val="00577FE3"/>
    <w:rsid w:val="005A0EF5"/>
    <w:rsid w:val="005A7986"/>
    <w:rsid w:val="005B4801"/>
    <w:rsid w:val="00617690"/>
    <w:rsid w:val="006202E3"/>
    <w:rsid w:val="00656EEB"/>
    <w:rsid w:val="00660313"/>
    <w:rsid w:val="00713667"/>
    <w:rsid w:val="007961A5"/>
    <w:rsid w:val="00926F8A"/>
    <w:rsid w:val="00955BCE"/>
    <w:rsid w:val="009E4833"/>
    <w:rsid w:val="009F6BC7"/>
    <w:rsid w:val="00AB2A0B"/>
    <w:rsid w:val="00B27CFB"/>
    <w:rsid w:val="00B70F26"/>
    <w:rsid w:val="00BA66DB"/>
    <w:rsid w:val="00E2186C"/>
    <w:rsid w:val="00E42D92"/>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AB2A0B"/>
    <w:rPr>
      <w:color w:val="808080"/>
      <w:bdr w:space="0" w:sz="0" w:color="auto" w:val="none"/>
      <w:shd w:fill="auto" w:color="auto" w:val="clear"/>
    </w:rPr>
  </w:style>
  <w:style w:customStyle="true" w:styleId="eSPISCCParagraphDefaultFont" w:type="character">
    <w:name w:val="eSPIS_CC_Paragraph Default Font"/>
    <w:basedOn w:val="FontStyle41"/>
    <w:rsid w:val="00AB2A0B"/>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AB2A0B"/>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B2A0B"/>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AB2A0B"/>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AB2A0B"/>
    <w:rPr>
      <w:color w:val="808080"/>
      <w:bdr w:color="auto" w:space="0" w:sz="0" w:val="none"/>
      <w:shd w:color="auto" w:fill="auto" w:val="clear"/>
    </w:rPr>
  </w:style>
  <w:style w:customStyle="1" w:styleId="eSPISCCParagraphDefaultFont" w:type="character">
    <w:name w:val="eSPIS_CC_Paragraph Default Font"/>
    <w:basedOn w:val="FontStyle41"/>
    <w:rsid w:val="00AB2A0B"/>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AB2A0B"/>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B2A0B"/>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AB2A0B"/>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H1 TELEKOM dioničko društvo za telekomunikacijske usluge</vt:lpwstr>
  </prop:property>
  <prop:property name="CC_coloring" pid="4" fmtid="{D5CDD505-2E9C-101B-9397-08002B2CF9AE}">
    <vt:bool>false</vt:bool>
  </prop:property>
  <prop:property name="BrojStranica" pid="5" fmtid="{D5CDD505-2E9C-101B-9397-08002B2CF9AE}">
    <vt:i4>2</vt:i4>
  </prop:property>
</prop:Properties>
</file>