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33410" w14:paraId="5333410" w:rsidRDefault="001C3441" w:rsidP="001C3441" w:rsidR="001C344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441" w:rsidP="001C3441" w:rsidR="001C344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C3441" w:rsidP="001C3441" w:rsidR="001C34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C3441" w:rsidP="001C3441" w:rsidR="001C344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C3441" w:rsidP="001C3441" w:rsidR="001C344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C3441" w:rsidP="001C3441" w:rsidR="001C344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C3441" w:rsidP="001C3441" w:rsidR="001C3441" w:rsidRPr="005D578C">
      <w:pPr>
        <w:jc w:val="center"/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9C63CC" w:rsidP="001C3441" w:rsidR="001C3441">
      <w:pPr>
        <w:ind w:firstLine="708"/>
        <w:rPr>
          <w:rFonts w:cs="Times New Roman" w:eastAsia="Times New Roman"/>
          <w:szCs w:val="24"/>
        </w:rPr>
      </w:pPr>
      <w:r w:rsidRPr="009C63CC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1C3441" w:rsidRPr="009C63CC">
        <w:rPr>
          <w:rFonts w:cs="Times New Roman" w:eastAsia="Times New Roman"/>
          <w:szCs w:val="24"/>
        </w:rPr>
        <w:t>,</w:t>
      </w:r>
      <w:r w:rsidR="001C3441" w:rsidRPr="009C63CC">
        <w:t xml:space="preserve"> </w:t>
      </w:r>
      <w:r w:rsidR="001C3441" w:rsidRPr="009C63CC">
        <w:rPr>
          <w:rFonts w:cs="Times New Roman" w:eastAsia="Times New Roman"/>
          <w:szCs w:val="24"/>
        </w:rPr>
        <w:t>u skraćenom</w:t>
      </w:r>
      <w:r w:rsidR="001C3441">
        <w:rPr>
          <w:rFonts w:cs="Times New Roman" w:eastAsia="Times New Roman"/>
          <w:szCs w:val="24"/>
        </w:rPr>
        <w:t xml:space="preserve"> stečajnom postupku nad </w:t>
      </w:r>
      <w:r w:rsidR="001C3441" w:rsidRPr="005D578C">
        <w:rPr>
          <w:rFonts w:cs="Times New Roman" w:eastAsia="Times New Roman"/>
          <w:szCs w:val="24"/>
        </w:rPr>
        <w:t>pravnom osobom (dužnikom)</w:t>
      </w:r>
      <w:r w:rsidR="001C3441">
        <w:rPr>
          <w:rFonts w:cs="Times New Roman" w:eastAsia="Times New Roman"/>
          <w:szCs w:val="24"/>
        </w:rPr>
        <w:t xml:space="preserve"> PROIZVODI CORPORE SANO d. o. o. Pula, Monte Lesso 42, OIB 15500080539</w:t>
      </w:r>
      <w:r w:rsidR="001C3441" w:rsidRPr="00D04320">
        <w:rPr>
          <w:rFonts w:cs="Times New Roman" w:eastAsia="Times New Roman"/>
          <w:szCs w:val="24"/>
        </w:rPr>
        <w:t>,</w:t>
      </w:r>
      <w:r w:rsidR="001C3441">
        <w:rPr>
          <w:rFonts w:cs="Times New Roman" w:eastAsia="Times New Roman"/>
          <w:szCs w:val="24"/>
        </w:rPr>
        <w:t xml:space="preserve"> MBS 130039699, povodom zahtjeva </w:t>
      </w:r>
      <w:r w:rsidR="001C3441" w:rsidRPr="008C0525">
        <w:rPr>
          <w:rFonts w:cs="Times New Roman" w:eastAsia="Times New Roman"/>
          <w:szCs w:val="24"/>
        </w:rPr>
        <w:t xml:space="preserve">Financijske agencije, </w:t>
      </w:r>
      <w:r w:rsidR="001C3441">
        <w:rPr>
          <w:rFonts w:cs="Times New Roman" w:eastAsia="Times New Roman"/>
          <w:szCs w:val="24"/>
        </w:rPr>
        <w:t xml:space="preserve">OIB 85821130368, </w:t>
      </w:r>
      <w:r w:rsidR="001C3441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1C3441">
        <w:rPr>
          <w:rFonts w:cs="Times New Roman" w:eastAsia="Times New Roman"/>
          <w:szCs w:val="24"/>
        </w:rPr>
        <w:t xml:space="preserve">Pula, </w:t>
      </w:r>
      <w:r w:rsidR="001C3441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1C344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1C3441">
        <w:rPr>
          <w:rFonts w:cs="Times New Roman" w:eastAsia="Times New Roman"/>
          <w:szCs w:val="24"/>
        </w:rPr>
        <w:t xml:space="preserve"> 2016.</w:t>
      </w: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PROIZVODI CORPORE SANO d. o. o. Pula, Monte Lesso 42, OIB 15500080539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130039699.</w:t>
      </w: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1C3441" w:rsidP="001C3441" w:rsidR="001C3441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1C3441" w:rsidP="001C3441" w:rsidR="001C3441">
      <w:pPr>
        <w:rPr>
          <w:rFonts w:cs="Times New Roman" w:eastAsia="Times New Roman"/>
          <w:szCs w:val="20"/>
        </w:rPr>
      </w:pPr>
    </w:p>
    <w:p w:rsidRDefault="001C3441" w:rsidP="001C3441" w:rsidR="001C34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PROIZVODI CORPORE SANO d. o. o. Pula, Monte Lesso 42, OIB 15500080539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130039699.</w:t>
      </w:r>
    </w:p>
    <w:p w:rsidRDefault="001C3441" w:rsidP="001C3441" w:rsidR="001C3441">
      <w:pPr>
        <w:ind w:firstLine="709"/>
        <w:rPr>
          <w:rFonts w:cs="Times New Roman" w:eastAsia="Times New Roman"/>
          <w:szCs w:val="24"/>
        </w:rPr>
      </w:pPr>
    </w:p>
    <w:p w:rsidRDefault="001C3441" w:rsidP="001C3441" w:rsidR="001C3441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PROIZVODI CORPORE SANO d. o. o. Pula, Monte Lesso 42, OIB 15500080539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130039699.</w:t>
      </w:r>
    </w:p>
    <w:p w:rsidRDefault="001C3441" w:rsidP="001C3441" w:rsidR="001C3441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C3441" w:rsidP="001C3441" w:rsidR="001C3441">
      <w:pPr>
        <w:ind w:firstLine="708"/>
        <w:rPr>
          <w:rFonts w:cs="Times New Roman" w:eastAsia="Times New Roman"/>
          <w:szCs w:val="24"/>
        </w:rPr>
      </w:pPr>
    </w:p>
    <w:p w:rsidRDefault="001C3441" w:rsidP="001C3441" w:rsidR="001C344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PROIZVODI CORPORE SANO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C3441" w:rsidP="001C3441" w:rsidR="001C3441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136163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136163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C3441" w:rsidP="001C3441" w:rsidR="001C3441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C3441" w:rsidP="001C3441" w:rsidR="001C344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E27C15">
        <w:rPr>
          <w:rFonts w:cs="Times New Roman" w:eastAsia="Times New Roman"/>
          <w:szCs w:val="24"/>
        </w:rPr>
        <w:t>, v.r.</w:t>
      </w:r>
    </w:p>
    <w:p w:rsidRDefault="001C3441" w:rsidP="001C3441" w:rsidR="001C3441">
      <w:pPr>
        <w:jc w:val="left"/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left"/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B19AE" w:rsidP="00FB19AE" w:rsidR="00FB19AE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FB19AE" w:rsidP="00FB19AE" w:rsidR="00FB19AE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1C3441" w:rsidP="001C3441" w:rsidR="001C3441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rPr>
          <w:rFonts w:cs="Times New Roman" w:eastAsia="Times New Roman"/>
          <w:szCs w:val="24"/>
        </w:rPr>
      </w:pPr>
    </w:p>
    <w:p w:rsidRDefault="001C3441" w:rsidP="001C3441" w:rsidR="001C3441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C3441" w:rsidP="001C3441" w:rsidR="001C3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C3441" w:rsidP="001C3441" w:rsidR="001C3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PROIZVODI CORPORE SANO d. o. o. Pula, Monte Lesso 42,</w:t>
      </w:r>
    </w:p>
    <w:p w:rsidRDefault="00882DF9" w:rsidP="001C3441" w:rsidR="001C3441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1C3441">
        <w:rPr>
          <w:rFonts w:cs="Times New Roman" w:eastAsia="Times New Roman"/>
          <w:szCs w:val="24"/>
        </w:rPr>
        <w:t xml:space="preserve">. RH, Ministarstvo financija, Porezna uprava, </w:t>
      </w:r>
      <w:r w:rsidR="001C3441" w:rsidRPr="00386167">
        <w:rPr>
          <w:rFonts w:cs="Times New Roman" w:eastAsia="Times New Roman"/>
          <w:szCs w:val="20"/>
        </w:rPr>
        <w:t xml:space="preserve">Područni ured </w:t>
      </w:r>
      <w:r w:rsidR="001C3441">
        <w:rPr>
          <w:rFonts w:cs="Times New Roman" w:eastAsia="Times New Roman"/>
          <w:szCs w:val="20"/>
        </w:rPr>
        <w:t>Istra, Primorje, Lika, Ispostava Pula – Pola, Pula, Carrarina 5,</w:t>
      </w:r>
    </w:p>
    <w:p w:rsidRDefault="00882DF9" w:rsidP="001C3441" w:rsidR="001C3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1C3441">
        <w:rPr>
          <w:rFonts w:cs="Times New Roman" w:eastAsia="Times New Roman"/>
          <w:szCs w:val="24"/>
        </w:rPr>
        <w:t>.</w:t>
      </w:r>
      <w:r w:rsidR="001C3441" w:rsidRPr="00386167">
        <w:rPr>
          <w:rFonts w:cs="Times New Roman" w:eastAsia="Times New Roman"/>
          <w:szCs w:val="24"/>
        </w:rPr>
        <w:t xml:space="preserve"> </w:t>
      </w:r>
      <w:r w:rsidR="001C3441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82DF9" w:rsidP="001C3441" w:rsidR="001C3441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1C3441">
        <w:rPr>
          <w:rFonts w:cs="Times New Roman" w:eastAsia="Times New Roman"/>
          <w:szCs w:val="24"/>
        </w:rPr>
        <w:t xml:space="preserve">. stečajni upravitelj </w:t>
      </w:r>
      <w:r w:rsidR="001C3441">
        <w:rPr>
          <w:rFonts w:cs="Times New Roman" w:eastAsia="Times New Roman"/>
          <w:szCs w:val="20"/>
        </w:rPr>
        <w:t xml:space="preserve">Nikola Delić, Pula, Kranjčevićeva 16, </w:t>
      </w:r>
    </w:p>
    <w:p w:rsidRDefault="00882DF9" w:rsidP="001C3441" w:rsidR="001C3441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1C3441">
        <w:rPr>
          <w:rFonts w:cs="Times New Roman" w:eastAsia="Times New Roman"/>
          <w:szCs w:val="24"/>
        </w:rPr>
        <w:t xml:space="preserve">. mrežna stranica e-Oglasna ploča sudova, </w:t>
      </w:r>
    </w:p>
    <w:p w:rsidRDefault="00882DF9" w:rsidP="001C3441" w:rsidR="001C3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1C3441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882DF9" w:rsidP="001C3441" w:rsidR="001C344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1C3441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1C3441" w:rsidP="001C3441" w:rsidR="001C3441"/>
    <w:p w:rsidRDefault="001C3441" w:rsidP="001C3441" w:rsidR="001C3441"/>
    <w:p w:rsidRDefault="001C3441" w:rsidP="001C3441" w:rsidR="001C3441"/>
    <w:p w:rsidRDefault="001C3441" w:rsidP="001C3441" w:rsidR="001C3441"/>
    <w:p w:rsidRDefault="001C3441" w:rsidP="001C3441" w:rsidR="001C3441"/>
    <w:p w:rsidRDefault="001C3441" w:rsidP="001C3441" w:rsidR="001C3441"/>
    <w:p w:rsidRDefault="00E27C15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441" w:rsidP="001C3441" w:rsidR="001C3441">
      <w:r>
        <w:separator/>
      </w:r>
    </w:p>
  </w:endnote>
  <w:endnote w:id="0" w:type="continuationSeparator">
    <w:p w:rsidRDefault="001C3441" w:rsidP="001C3441" w:rsidR="001C3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441" w:rsidP="001C3441" w:rsidR="001C3441">
      <w:r>
        <w:separator/>
      </w:r>
    </w:p>
  </w:footnote>
  <w:footnote w:id="0" w:type="continuationSeparator">
    <w:p w:rsidRDefault="001C3441" w:rsidP="001C3441" w:rsidR="001C3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441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E27C1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441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41A"/>
    <w:rsid w:val="00136163"/>
    <w:rsid w:val="001C3441"/>
    <w:rsid w:val="00216378"/>
    <w:rsid w:val="003E341A"/>
    <w:rsid w:val="0075528E"/>
    <w:rsid w:val="0079403F"/>
    <w:rsid w:val="00882DF9"/>
    <w:rsid w:val="009C63CC"/>
    <w:rsid w:val="00E27C15"/>
    <w:rsid w:val="00FB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44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4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34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34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34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34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C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C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7C1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7C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7C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44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C34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34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3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34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34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34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7C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C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7C1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7C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7C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850</izvorni_sadrzaj>
    <derivirana_varijabla naziv="DomainObject.Predmet.Broj_1">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St-850/2015</izvorni_sadrzaj>
    <derivirana_varijabla naziv="DomainObject.Predmet.OznakaBroj_1">St-850/2015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PROIZVODI CORPORE SANO d.o.o. PULA</izvorni_sadrzaj>
    <derivirana_varijabla naziv="DomainObject.Predmet.ProtustrankaFormated_1">  PROIZVODI CORPORE SANO d.o.o. PULA</derivirana_varijabla>
  </DomainObject.Predmet.ProtustrankaFormated>
  <DomainObject.Predmet.ProtustrankaFormatedOIB>
    <izvorni_sadrzaj>  PROIZVODI CORPORE SANO d.o.o. PULA, OIB 15500080539</izvorni_sadrzaj>
    <derivirana_varijabla naziv="DomainObject.Predmet.ProtustrankaFormatedOIB_1">  PROIZVODI CORPORE SANO d.o.o. PULA, OIB 15500080539</derivirana_varijabla>
  </DomainObject.Predmet.ProtustrankaFormatedOIB>
  <DomainObject.Predmet.ProtustrankaFormatedWithAdress>
    <izvorni_sadrzaj> PROIZVODI CORPORE SANO d.o.o. PULA, Monte Lesso 42, 52100 Pula</izvorni_sadrzaj>
    <derivirana_varijabla naziv="DomainObject.Predmet.ProtustrankaFormatedWithAdress_1"> PROIZVODI CORPORE SANO d.o.o. PULA, Monte Lesso 42, 52100 Pula</derivirana_varijabla>
  </DomainObject.Predmet.ProtustrankaFormatedWithAdress>
  <DomainObject.Predmet.ProtustrankaFormatedWithAdressOIB>
    <izvorni_sadrzaj> PROIZVODI CORPORE SANO d.o.o. PULA, OIB 15500080539, Monte Lesso 42, 52100 Pula</izvorni_sadrzaj>
    <derivirana_varijabla naziv="DomainObject.Predmet.ProtustrankaFormatedWithAdressOIB_1"> PROIZVODI CORPORE SANO d.o.o. PULA, OIB 15500080539, Monte Lesso 42, 52100 Pula</derivirana_varijabla>
  </DomainObject.Predmet.ProtustrankaFormatedWithAdressOIB>
  <DomainObject.Predmet.ProtustrankaWithAdress>
    <izvorni_sadrzaj>PROIZVODI CORPORE SANO d.o.o. PULA Monte Lesso 42, 52100 Pula</izvorni_sadrzaj>
    <derivirana_varijabla naziv="DomainObject.Predmet.ProtustrankaWithAdress_1">PROIZVODI CORPORE SANO d.o.o. PULA Monte Lesso 42, 52100 Pula</derivirana_varijabla>
  </DomainObject.Predmet.ProtustrankaWithAdress>
  <DomainObject.Predmet.ProtustrankaWithAdressOIB>
    <izvorni_sadrzaj>PROIZVODI CORPORE SANO d.o.o. PULA, OIB 15500080539, Monte Lesso 42, 52100 Pula</izvorni_sadrzaj>
    <derivirana_varijabla naziv="DomainObject.Predmet.ProtustrankaWithAdressOIB_1">PROIZVODI CORPORE SANO d.o.o. PULA, OIB 15500080539, Monte Lesso 42, 52100 Pula</derivirana_varijabla>
  </DomainObject.Predmet.ProtustrankaWithAdressOIB>
  <DomainObject.Predmet.ProtustrankaNazivFormated>
    <izvorni_sadrzaj>PROIZVODI CORPORE SANO d.o.o. PULA</izvorni_sadrzaj>
    <derivirana_varijabla naziv="DomainObject.Predmet.ProtustrankaNazivFormated_1">PROIZVODI CORPORE SANO d.o.o. PULA</derivirana_varijabla>
  </DomainObject.Predmet.ProtustrankaNazivFormated>
  <DomainObject.Predmet.ProtustrankaNazivFormatedOIB>
    <izvorni_sadrzaj>PROIZVODI CORPORE SANO d.o.o. PULA, OIB 15500080539</izvorni_sadrzaj>
    <derivirana_varijabla naziv="DomainObject.Predmet.ProtustrankaNazivFormatedOIB_1">PROIZVODI CORPORE SANO d.o.o. PULA, OIB 15500080539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20581.79</izvorni_sadrzaj>
    <derivirana_varijabla naziv="DomainObject.Predmet.TrenutnaVrijednost_1">20581.79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PROIZVODI CORPORE SANO d.o.o. PULA</item>
    </izvorni_sadrzaj>
    <derivirana_varijabla naziv="DomainObject.Predmet.ProtuStrankaListFormated_1">
      <item>PROIZVODI CORPORE SANO d.o.o. PULA</item>
    </derivirana_varijabla>
  </DomainObject.Predmet.ProtuStrankaListFormated>
  <DomainObject.Predmet.ProtuStrankaListFormatedOIB>
    <izvorni_sadrzaj>
      <item>PROIZVODI CORPORE SANO d.o.o. PULA, OIB 15500080539</item>
    </izvorni_sadrzaj>
    <derivirana_varijabla naziv="DomainObject.Predmet.ProtuStrankaListFormatedOIB_1">
      <item>PROIZVODI CORPORE SANO d.o.o. PULA, OIB 15500080539</item>
    </derivirana_varijabla>
  </DomainObject.Predmet.ProtuStrankaListFormatedOIB>
  <DomainObject.Predmet.ProtuStrankaListFormatedWithAdress>
    <izvorni_sadrzaj>
      <item>PROIZVODI CORPORE SANO d.o.o. PULA, Monte Lesso 42, 52100 Pula</item>
    </izvorni_sadrzaj>
    <derivirana_varijabla naziv="DomainObject.Predmet.ProtuStrankaListFormatedWithAdress_1">
      <item>PROIZVODI CORPORE SANO d.o.o. PULA, Monte Lesso 42, 52100 Pula</item>
    </derivirana_varijabla>
  </DomainObject.Predmet.ProtuStrankaListFormatedWithAdress>
  <DomainObject.Predmet.ProtuStrankaListFormatedWithAdressOIB>
    <izvorni_sadrzaj>
      <item>PROIZVODI CORPORE SANO d.o.o. PULA, OIB 15500080539, Monte Lesso 42, 52100 Pula</item>
    </izvorni_sadrzaj>
    <derivirana_varijabla naziv="DomainObject.Predmet.ProtuStrankaListFormatedWithAdressOIB_1">
      <item>PROIZVODI CORPORE SANO d.o.o. PULA, OIB 15500080539, Monte Lesso 42, 52100 Pula</item>
    </derivirana_varijabla>
  </DomainObject.Predmet.ProtuStrankaListFormatedWithAdressOIB>
  <DomainObject.Predmet.ProtuStrankaListNazivFormated>
    <izvorni_sadrzaj>
      <item>PROIZVODI CORPORE SANO d.o.o. PULA</item>
    </izvorni_sadrzaj>
    <derivirana_varijabla naziv="DomainObject.Predmet.ProtuStrankaListNazivFormated_1">
      <item>PROIZVODI CORPORE SANO d.o.o. PULA</item>
    </derivirana_varijabla>
  </DomainObject.Predmet.ProtuStrankaListNazivFormated>
  <DomainObject.Predmet.ProtuStrankaListNazivFormatedOIB>
    <izvorni_sadrzaj>
      <item>PROIZVODI CORPORE SANO d.o.o. PULA, OIB 15500080539</item>
    </izvorni_sadrzaj>
    <derivirana_varijabla naziv="DomainObject.Predmet.ProtuStrankaListNazivFormatedOIB_1">
      <item>PROIZVODI CORPORE SANO d.o.o. PULA, OIB 15500080539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PROIZVODI CORPORE SANO d.o.o. PULA</izvorni_sadrzaj>
    <derivirana_varijabla naziv="DomainObject.Predmet.ProtustrankaIDrugi_1">PROIZVODI CORPORE SANO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PROIZVODI CORPORE SANO d.o.o. PULA, OIB 15500080539, Monte Lesso 42, 52100 Pula</izvorni_sadrzaj>
    <derivirana_varijabla naziv="DomainObject.Predmet.ProtustrankaIDrugiAdressOIB_1">PROIZVODI CORPORE SANO d.o.o. PULA, OIB 15500080539, Monte Lesso 42,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PROIZVODI CORPORE SANO d.o.o. PULA</item>
    </izvorni_sadrzaj>
    <derivirana_varijabla naziv="DomainObject.Predmet.SudioniciListNaziv_1">
      <item>FINANCIJSKA AGENCIJA, RC RIJEKA, PODRUŽNICA PULA, PULA</item>
      <item>PROIZVODI CORPORE SANO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PROIZVODI CORPORE SANO d.o.o. PULA, OIB 15500080539, Monte Lesso 42,52100 Pula</item>
    </izvorni_sadrzaj>
    <derivirana_varijabla naziv="DomainObject.Predmet.SudioniciListAdressOIB_1">
      <item>FINANCIJSKA AGENCIJA, RC RIJEKA, PODRUŽNICA PULA, PULA, OIB 85821130368, GIARDINI 5,52100 Pula</item>
      <item>PROIZVODI CORPORE SANO d.o.o. PULA, OIB 15500080539, Monte Lesso 42,52100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15500080539</item>
    </izvorni_sadrzaj>
    <derivirana_varijabla naziv="DomainObject.Predmet.SudioniciListNazivOIB_1">
      <item>, OIB 85821130368</item>
      <item>, OIB 15500080539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3230</properties:Characters>
  <properties:Lines>84</properties:Lines>
  <properties:Paragraphs>29</properties:Paragraphs>
  <properties:TotalTime>6</properties:TotalTime>
  <properties:ScaleCrop>false</properties:ScaleCrop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2016-03-22T08:00:00Z</dcterms:created>
  <dc:creator>Mihaela Kaligari</dc:creator>
  <dc:description/>
  <cp:keywords/>
  <cp:lastModifiedBy>Ana Jeromela</cp:lastModifiedBy>
  <cp:lastPrinted>2016-04-22T11:22:00Z</cp:lastPrinted>
  <dcterms:modified xmlns:xsi="http://www.w3.org/2001/XMLSchema-instance" xsi:type="dcterms:W3CDTF">2016-04-22T11:22:00Z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