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1cd20" w14:paraId="eb1cd20" w:rsidRDefault="00681911" w:rsidP="00681911" w:rsidR="00681911" w:rsidRPr="00D0252F">
      <w:pPr>
        <w:jc w:val="center"/>
        <w15:collapsed w:val="false"/>
        <w:rPr>
          <w:rFonts w:hAnsi="Calibri" w:ascii="Calibri"/>
          <w:b/>
          <w:bCs/>
          <w:szCs w:val="24"/>
        </w:rPr>
      </w:pPr>
      <w:bookmarkStart w:name="_GoBack" w:id="0"/>
      <w:bookmarkEnd w:id="0"/>
      <w:r w:rsidRPr="00D0252F">
        <w:rPr>
          <w:rFonts w:hAnsi="Calibri" w:ascii="Calibri"/>
          <w:b/>
          <w:bCs/>
          <w:szCs w:val="24"/>
        </w:rPr>
        <w:t>Obrazac 20.</w:t>
      </w:r>
    </w:p>
    <w:p w:rsidRDefault="00681911" w:rsidP="00681911" w:rsidR="00681911" w:rsidRPr="00D0252F">
      <w:pPr>
        <w:jc w:val="center"/>
        <w:rPr>
          <w:rFonts w:cs="Tahoma" w:hAnsi="Calibri" w:ascii="Calibri"/>
          <w:b/>
          <w:bCs/>
          <w:szCs w:val="24"/>
        </w:rPr>
      </w:pPr>
      <w:r w:rsidRPr="00D0252F">
        <w:rPr>
          <w:rFonts w:cs="Tahoma" w:hAnsi="Calibri" w:ascii="Calibri"/>
          <w:b/>
          <w:bCs/>
          <w:szCs w:val="24"/>
        </w:rPr>
        <w:t>IZVJEŠĆE STEČAJNOGA UPRAVITELJA O TIJEKU STEČAJNOGA POSTUPKA I STANJU STEČAJNE MASE</w:t>
      </w:r>
    </w:p>
    <w:p w:rsidRDefault="00681911" w:rsidP="00681911" w:rsidR="00681911" w:rsidRPr="00D0252F">
      <w:pPr>
        <w:jc w:val="center"/>
        <w:rPr>
          <w:rFonts w:hAnsi="Calibri" w:ascii="Calibri"/>
          <w:b/>
          <w:bCs/>
          <w:sz w:val="16"/>
          <w:szCs w:val="16"/>
        </w:rPr>
      </w:pPr>
    </w:p>
    <w:p w:rsidRDefault="00681911" w:rsidP="00681911" w:rsidR="00681911" w:rsidRPr="00D0252F">
      <w:pPr>
        <w:jc w:val="center"/>
        <w:rPr>
          <w:rFonts w:hAnsi="Calibri" w:ascii="Calibri"/>
          <w:b/>
          <w:bCs/>
          <w:sz w:val="16"/>
          <w:szCs w:val="16"/>
        </w:rPr>
      </w:pPr>
    </w:p>
    <w:p w:rsidRDefault="00681911" w:rsidP="00681911" w:rsidR="00681911" w:rsidRPr="00D0252F">
      <w:pPr>
        <w:jc w:val="center"/>
        <w:rPr>
          <w:rFonts w:hAnsi="Calibri" w:ascii="Calibri"/>
          <w:b/>
          <w:bCs/>
          <w:szCs w:val="24"/>
        </w:rPr>
      </w:pPr>
    </w:p>
    <w:p w:rsidRDefault="00681911" w:rsidP="00681911" w:rsidR="00681911" w:rsidRPr="00D0252F">
      <w:pPr>
        <w:jc w:val="center"/>
        <w:rPr>
          <w:rFonts w:hAnsi="Calibri" w:ascii="Calibri"/>
          <w:b/>
          <w:bCs/>
          <w:szCs w:val="24"/>
        </w:rPr>
      </w:pPr>
    </w:p>
    <w:p w:rsidRDefault="00681911" w:rsidP="00681911" w:rsidR="00681911" w:rsidRPr="00D0252F">
      <w:pPr>
        <w:jc w:val="both"/>
        <w:rPr>
          <w:rFonts w:cs="Tahoma" w:hAnsi="Calibri" w:ascii="Calibri"/>
          <w:b/>
          <w:bCs/>
          <w:szCs w:val="24"/>
        </w:rPr>
      </w:pPr>
      <w:r w:rsidRPr="00D0252F">
        <w:rPr>
          <w:rFonts w:cs="Tahoma" w:hAnsi="Calibri" w:ascii="Calibri"/>
          <w:szCs w:val="24"/>
          <w:lang w:val="pl-PL"/>
        </w:rPr>
        <w:t>Nadle</w:t>
      </w:r>
      <w:r w:rsidRPr="00D0252F">
        <w:rPr>
          <w:rFonts w:cs="Tahoma" w:hAnsi="Calibri" w:ascii="Calibri"/>
          <w:szCs w:val="24"/>
        </w:rPr>
        <w:t>ž</w:t>
      </w:r>
      <w:r w:rsidRPr="00D0252F">
        <w:rPr>
          <w:rFonts w:cs="Tahoma" w:hAnsi="Calibri" w:ascii="Calibri"/>
          <w:szCs w:val="24"/>
          <w:lang w:val="pl-PL"/>
        </w:rPr>
        <w:t>ni</w:t>
      </w:r>
      <w:r w:rsidRPr="00D0252F">
        <w:rPr>
          <w:rFonts w:cs="Tahoma" w:hAnsi="Calibri" w:ascii="Calibri"/>
          <w:szCs w:val="24"/>
        </w:rPr>
        <w:t xml:space="preserve"> </w:t>
      </w:r>
      <w:r w:rsidRPr="00D0252F">
        <w:rPr>
          <w:rFonts w:cs="Tahoma" w:hAnsi="Calibri" w:ascii="Calibri"/>
          <w:szCs w:val="24"/>
          <w:lang w:val="pl-PL"/>
        </w:rPr>
        <w:t>trgova</w:t>
      </w:r>
      <w:r w:rsidRPr="00D0252F">
        <w:rPr>
          <w:rFonts w:cs="Tahoma" w:hAnsi="Calibri" w:ascii="Calibri"/>
          <w:szCs w:val="24"/>
        </w:rPr>
        <w:t>č</w:t>
      </w:r>
      <w:r w:rsidRPr="00D0252F">
        <w:rPr>
          <w:rFonts w:cs="Tahoma" w:hAnsi="Calibri" w:ascii="Calibri"/>
          <w:szCs w:val="24"/>
          <w:lang w:val="pl-PL"/>
        </w:rPr>
        <w:t>ki</w:t>
      </w:r>
      <w:r w:rsidRPr="00D0252F">
        <w:rPr>
          <w:rFonts w:cs="Tahoma" w:hAnsi="Calibri" w:ascii="Calibri"/>
          <w:szCs w:val="24"/>
        </w:rPr>
        <w:t xml:space="preserve"> </w:t>
      </w:r>
      <w:r w:rsidRPr="00D0252F">
        <w:rPr>
          <w:rFonts w:cs="Tahoma" w:hAnsi="Calibri" w:ascii="Calibri"/>
          <w:szCs w:val="24"/>
          <w:lang w:val="pl-PL"/>
        </w:rPr>
        <w:t>sud:</w:t>
      </w:r>
      <w:r w:rsidRPr="00D0252F">
        <w:rPr>
          <w:rFonts w:cs="Tahoma" w:hAnsi="Calibri" w:ascii="Calibri"/>
          <w:szCs w:val="24"/>
        </w:rPr>
        <w:t xml:space="preserve"> </w:t>
      </w:r>
      <w:r w:rsidRPr="00D0252F">
        <w:rPr>
          <w:rFonts w:cs="Tahoma" w:hAnsi="Calibri" w:ascii="Calibri"/>
          <w:b/>
          <w:bCs/>
          <w:szCs w:val="24"/>
        </w:rPr>
        <w:t>TRGOVAČKI SUD U ZAGREBU</w:t>
      </w:r>
    </w:p>
    <w:p w:rsidRDefault="00681911" w:rsidP="00681911" w:rsidR="00681911" w:rsidRPr="00D0252F">
      <w:pPr>
        <w:jc w:val="both"/>
        <w:rPr>
          <w:rFonts w:cs="Tahoma" w:hAnsi="Calibri" w:ascii="Calibri"/>
          <w:b/>
          <w:bCs/>
          <w:szCs w:val="24"/>
          <w:lang w:val="pl-PL"/>
        </w:rPr>
      </w:pPr>
      <w:r w:rsidRPr="00D0252F">
        <w:rPr>
          <w:rFonts w:cs="Tahoma" w:hAnsi="Calibri" w:ascii="Calibri"/>
          <w:szCs w:val="24"/>
          <w:lang w:val="pl-PL"/>
        </w:rPr>
        <w:t xml:space="preserve">Poslovni broj spisa:       </w:t>
      </w:r>
      <w:r w:rsidRPr="00D0252F">
        <w:rPr>
          <w:rFonts w:cs="Tahoma" w:hAnsi="Calibri" w:ascii="Calibri"/>
          <w:b/>
          <w:bCs/>
          <w:szCs w:val="24"/>
        </w:rPr>
        <w:t>St-350/09</w:t>
      </w:r>
    </w:p>
    <w:p w:rsidRDefault="00681911" w:rsidP="00681911" w:rsidR="00681911" w:rsidRPr="00D0252F">
      <w:pPr>
        <w:jc w:val="both"/>
        <w:rPr>
          <w:rFonts w:cs="Tahoma" w:hAnsi="Calibri" w:ascii="Calibri"/>
          <w:b/>
          <w:bCs/>
          <w:szCs w:val="24"/>
        </w:rPr>
      </w:pPr>
      <w:r w:rsidRPr="00D0252F">
        <w:rPr>
          <w:rFonts w:cs="Tahoma" w:hAnsi="Calibri" w:ascii="Calibri"/>
          <w:szCs w:val="24"/>
          <w:lang w:val="pl-PL"/>
        </w:rPr>
        <w:t xml:space="preserve">Dužnik (ime i prezime / tvrtka ili naziv, OIB, adresa / sjedište)       </w:t>
      </w:r>
      <w:r w:rsidRPr="00D0252F">
        <w:rPr>
          <w:rFonts w:cs="Tahoma" w:hAnsi="Calibri" w:ascii="Calibri"/>
          <w:b/>
          <w:bCs/>
          <w:szCs w:val="24"/>
        </w:rPr>
        <w:t>MONTKEMIJA d.d. u stečaju, Zaprešić, Lužnički odvojak 2, OIB: 76924477381</w:t>
      </w: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both"/>
        <w:rPr>
          <w:rFonts w:cs="Tahoma" w:hAnsi="Calibri" w:ascii="Calibri"/>
          <w:b/>
          <w:bCs/>
          <w:lang w:val="pl-PL"/>
        </w:rPr>
      </w:pPr>
      <w:r w:rsidRPr="00D0252F">
        <w:rPr>
          <w:rFonts w:cs="Tahoma" w:hAnsi="Calibri" w:ascii="Calibri"/>
          <w:b/>
          <w:bCs/>
          <w:lang w:val="pl-PL"/>
        </w:rPr>
        <w:t xml:space="preserve">I.  TIJEK STEČAJNOGA POSTUPKA U RAZDOBLJU OD </w:t>
      </w:r>
      <w:smartTag w:element="date" w:uri="urn:schemas-microsoft-com:office:smarttags">
        <w:smartTagPr>
          <w:attr w:val="2018" w:name="Year"/>
          <w:attr w:val="30" w:name="Day"/>
          <w:attr w:val="01" w:name="Month"/>
          <w:attr w:val="trans" w:name="ls"/>
        </w:smartTagPr>
        <w:r w:rsidR="009E0CFB">
          <w:rPr>
            <w:rFonts w:cs="Tahoma" w:hAnsi="Calibri" w:ascii="Calibri"/>
            <w:b/>
            <w:bCs/>
            <w:lang w:val="pl-PL"/>
          </w:rPr>
          <w:t>30.01.2018</w:t>
        </w:r>
        <w:r w:rsidRPr="00D0252F">
          <w:rPr>
            <w:rFonts w:cs="Tahoma" w:hAnsi="Calibri" w:ascii="Calibri"/>
            <w:b/>
            <w:bCs/>
            <w:lang w:val="pl-PL"/>
          </w:rPr>
          <w:t>.</w:t>
        </w:r>
      </w:smartTag>
      <w:r w:rsidRPr="00D0252F">
        <w:rPr>
          <w:rFonts w:cs="Tahoma" w:hAnsi="Calibri" w:ascii="Calibri"/>
          <w:b/>
          <w:bCs/>
          <w:lang w:val="pl-PL"/>
        </w:rPr>
        <w:t xml:space="preserve">  DO </w:t>
      </w:r>
      <w:smartTag w:element="date" w:uri="urn:schemas-microsoft-com:office:smarttags">
        <w:smartTagPr>
          <w:attr w:val="2018" w:name="Year"/>
          <w:attr w:val="02" w:name="Day"/>
          <w:attr w:val="05" w:name="Month"/>
          <w:attr w:val="trans" w:name="ls"/>
        </w:smartTagPr>
        <w:r w:rsidR="009E0CFB">
          <w:rPr>
            <w:rFonts w:cs="Tahoma" w:hAnsi="Calibri" w:ascii="Calibri"/>
            <w:b/>
            <w:bCs/>
            <w:lang w:val="pl-PL"/>
          </w:rPr>
          <w:t>02.05</w:t>
        </w:r>
        <w:r w:rsidRPr="00D0252F">
          <w:rPr>
            <w:rFonts w:cs="Tahoma" w:hAnsi="Calibri" w:ascii="Calibri"/>
            <w:b/>
            <w:bCs/>
            <w:lang w:val="pl-PL"/>
          </w:rPr>
          <w:t>.201</w:t>
        </w:r>
        <w:r w:rsidR="006815D3">
          <w:rPr>
            <w:rFonts w:cs="Tahoma" w:hAnsi="Calibri" w:ascii="Calibri"/>
            <w:b/>
            <w:bCs/>
            <w:lang w:val="pl-PL"/>
          </w:rPr>
          <w:t>8</w:t>
        </w:r>
        <w:r w:rsidRPr="00D0252F">
          <w:rPr>
            <w:rFonts w:cs="Tahoma" w:hAnsi="Calibri" w:ascii="Calibri"/>
            <w:b/>
            <w:bCs/>
            <w:lang w:val="pl-PL"/>
          </w:rPr>
          <w:t>.</w:t>
        </w:r>
      </w:smartTag>
    </w:p>
    <w:p w:rsidRDefault="00681911" w:rsidP="00681911" w:rsidR="00681911" w:rsidRPr="00D0252F">
      <w:pPr>
        <w:jc w:val="both"/>
        <w:rPr>
          <w:rFonts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Rješenjem Trgovačkog suda u Zagrebu broj St-350/09  od </w:t>
      </w:r>
      <w:smartTag w:element="date" w:uri="urn:schemas-microsoft-com:office:smarttags">
        <w:smartTagPr>
          <w:attr w:val="2010" w:name="Year"/>
          <w:attr w:val="25" w:name="Day"/>
          <w:attr w:val="3" w:name="Month"/>
          <w:attr w:val="trans" w:name="ls"/>
        </w:smartTagPr>
        <w:r w:rsidRPr="00D0252F">
          <w:rPr>
            <w:rFonts w:cs="Tahoma" w:hAnsi="Calibri" w:ascii="Calibri"/>
            <w:szCs w:val="24"/>
          </w:rPr>
          <w:t>25. ožujka 2010</w:t>
        </w:r>
      </w:smartTag>
      <w:r w:rsidRPr="00D0252F">
        <w:rPr>
          <w:rFonts w:cs="Tahoma" w:hAnsi="Calibri" w:ascii="Calibri"/>
          <w:szCs w:val="24"/>
        </w:rPr>
        <w:t xml:space="preserve">. godine,  otvoren je stečajni postupak nad dužnikom </w:t>
      </w:r>
      <w:r w:rsidRPr="00D0252F">
        <w:rPr>
          <w:rFonts w:cs="Tahoma" w:hAnsi="Calibri" w:ascii="Calibri"/>
          <w:bCs/>
          <w:szCs w:val="24"/>
        </w:rPr>
        <w:t>MONTKEMIJA d.d. u stečaju, Zaprešić, Lužnički odvojak 2, OIB: 76924477381</w:t>
      </w:r>
      <w:r w:rsidRPr="00D0252F">
        <w:rPr>
          <w:rFonts w:cs="Tahoma" w:hAnsi="Calibri" w:ascii="Calibri"/>
          <w:szCs w:val="24"/>
        </w:rPr>
        <w:t>.</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Ispitno i izvještajno ročište održano je dana </w:t>
      </w:r>
      <w:smartTag w:element="date" w:uri="urn:schemas-microsoft-com:office:smarttags">
        <w:smartTagPr>
          <w:attr w:val="2010" w:name="Year"/>
          <w:attr w:val="08" w:name="Day"/>
          <w:attr w:val="7" w:name="Month"/>
          <w:attr w:val="trans" w:name="ls"/>
        </w:smartTagPr>
        <w:r w:rsidRPr="00D0252F">
          <w:rPr>
            <w:rFonts w:cs="Tahoma" w:hAnsi="Calibri" w:ascii="Calibri"/>
            <w:szCs w:val="24"/>
          </w:rPr>
          <w:t>08. lipnja 2010</w:t>
        </w:r>
      </w:smartTag>
      <w:r w:rsidRPr="00D0252F">
        <w:rPr>
          <w:rFonts w:cs="Tahoma" w:hAnsi="Calibri" w:ascii="Calibri"/>
          <w:szCs w:val="24"/>
        </w:rPr>
        <w:t xml:space="preserve">. godine </w:t>
      </w:r>
    </w:p>
    <w:p w:rsidRDefault="00681911" w:rsidP="00681911" w:rsidR="00681911" w:rsidRPr="00D0252F">
      <w:pPr>
        <w:jc w:val="both"/>
        <w:rPr>
          <w:rFonts w:cs="Tahoma" w:hAnsi="Calibri" w:ascii="Calibri"/>
          <w:szCs w:val="24"/>
          <w:lang w:val="pl-PL"/>
        </w:rPr>
      </w:pPr>
      <w:r w:rsidRPr="00D0252F">
        <w:rPr>
          <w:rFonts w:cs="Tahoma" w:hAnsi="Calibri" w:ascii="Calibri"/>
          <w:szCs w:val="24"/>
        </w:rPr>
        <w:t xml:space="preserve">Posebno ispitno ročište održano je dana  </w:t>
      </w:r>
      <w:smartTag w:element="date" w:uri="urn:schemas-microsoft-com:office:smarttags">
        <w:smartTagPr>
          <w:attr w:val="2010" w:name="Year"/>
          <w:attr w:val="08" w:name="Day"/>
          <w:attr w:val="12" w:name="Month"/>
          <w:attr w:val="trans" w:name="ls"/>
        </w:smartTagPr>
        <w:r w:rsidRPr="00D0252F">
          <w:rPr>
            <w:rFonts w:cs="Tahoma" w:hAnsi="Calibri" w:ascii="Calibri"/>
            <w:szCs w:val="24"/>
          </w:rPr>
          <w:t>08. prosinca 2010</w:t>
        </w:r>
      </w:smartTag>
      <w:r w:rsidRPr="00D0252F">
        <w:rPr>
          <w:rFonts w:cs="Tahoma" w:hAnsi="Calibri" w:ascii="Calibri"/>
          <w:szCs w:val="24"/>
        </w:rPr>
        <w:t>. godine</w:t>
      </w:r>
    </w:p>
    <w:p w:rsidRDefault="00681911" w:rsidP="00681911" w:rsidR="00681911" w:rsidRPr="00D0252F">
      <w:pPr>
        <w:jc w:val="both"/>
        <w:rPr>
          <w:rFonts w:cs="Tahoma" w:hAnsi="Calibri" w:ascii="Calibri"/>
          <w:sz w:val="16"/>
          <w:szCs w:val="16"/>
          <w:lang w:val="pl-PL"/>
        </w:rPr>
      </w:pPr>
    </w:p>
    <w:p w:rsidRDefault="00681911" w:rsidP="00681911" w:rsidR="00681911" w:rsidRPr="00D0252F">
      <w:pPr>
        <w:jc w:val="both"/>
        <w:rPr>
          <w:rFonts w:cs="Tahoma" w:hAnsi="Calibri" w:ascii="Calibri"/>
          <w:sz w:val="16"/>
          <w:szCs w:val="16"/>
          <w:lang w:val="pl-PL"/>
        </w:rPr>
      </w:pPr>
    </w:p>
    <w:p w:rsidRDefault="00681911" w:rsidP="00681911" w:rsidR="00681911" w:rsidRPr="00D0252F">
      <w:pPr>
        <w:jc w:val="both"/>
        <w:rPr>
          <w:rFonts w:cs="Tahoma" w:hAnsi="Calibri" w:ascii="Calibri"/>
          <w:sz w:val="16"/>
          <w:szCs w:val="16"/>
          <w:lang w:val="pl-PL"/>
        </w:rPr>
      </w:pPr>
    </w:p>
    <w:p w:rsidRDefault="00681911" w:rsidP="00681911" w:rsidR="00681911" w:rsidRPr="00D0252F">
      <w:pPr>
        <w:rPr>
          <w:rFonts w:cs="Tahoma" w:hAnsi="Calibri" w:ascii="Calibri"/>
          <w:b/>
          <w:bCs/>
          <w:lang w:val="pl-PL"/>
        </w:rPr>
      </w:pPr>
      <w:r w:rsidRPr="00D0252F">
        <w:rPr>
          <w:rFonts w:cs="Tahoma" w:hAnsi="Calibri" w:ascii="Calibri"/>
          <w:b/>
          <w:bCs/>
          <w:lang w:val="pl-PL"/>
        </w:rPr>
        <w:t>II. STANJE STEČAJNE MASE</w:t>
      </w:r>
    </w:p>
    <w:p w:rsidRDefault="00681911" w:rsidP="00681911" w:rsidR="00681911" w:rsidRPr="00D0252F">
      <w:pPr>
        <w:rPr>
          <w:rFonts w:cs="Tahoma" w:hAnsi="Calibri" w:ascii="Calibri"/>
          <w:b/>
          <w:bCs/>
          <w:sz w:val="16"/>
          <w:szCs w:val="16"/>
          <w:lang w:val="pl-PL"/>
        </w:rPr>
      </w:pPr>
    </w:p>
    <w:p w:rsidRDefault="009355F8" w:rsidP="00681911" w:rsidR="00681911" w:rsidRPr="009355F8">
      <w:pPr>
        <w:jc w:val="both"/>
        <w:rPr>
          <w:rFonts w:cs="Tahoma" w:hAnsi="Calibri" w:ascii="Calibri"/>
          <w:b/>
          <w:bCs/>
          <w:i/>
          <w:szCs w:val="24"/>
        </w:rPr>
      </w:pPr>
      <w:r w:rsidRPr="009355F8">
        <w:rPr>
          <w:rFonts w:cs="Tahoma" w:hAnsi="Calibri" w:ascii="Calibri"/>
          <w:b/>
          <w:bCs/>
          <w:i/>
          <w:szCs w:val="24"/>
        </w:rPr>
        <w:t>Unovčenjem imovine stečajnog dužnika i okončanju stečajnog postupka zapriječili su se sudski postupci u tijeku, a koji su opisani u nastavku ovog izvješća. Razvidno je da su to temeljni problemi koji u bitnom određuju tijek stečajnog postupka.</w:t>
      </w:r>
    </w:p>
    <w:p w:rsidRDefault="009355F8" w:rsidP="00681911" w:rsidR="009355F8" w:rsidRPr="00600E80">
      <w:pPr>
        <w:jc w:val="both"/>
        <w:rPr>
          <w:rFonts w:cs="Tahoma" w:hAnsi="Calibri" w:ascii="Calibri"/>
          <w:bCs/>
          <w:i/>
          <w:szCs w:val="24"/>
          <w:u w:val="single"/>
        </w:rPr>
      </w:pPr>
    </w:p>
    <w:p w:rsidRDefault="009355F8" w:rsidP="00681911" w:rsidR="00681911" w:rsidRPr="009355F8">
      <w:pPr>
        <w:jc w:val="both"/>
        <w:rPr>
          <w:rFonts w:cs="Tahoma" w:hAnsi="Calibri" w:ascii="Calibri"/>
          <w:b/>
          <w:bCs/>
          <w:i/>
          <w:szCs w:val="24"/>
        </w:rPr>
      </w:pPr>
      <w:r w:rsidRPr="009355F8">
        <w:rPr>
          <w:rFonts w:cs="Tahoma" w:hAnsi="Calibri" w:ascii="Calibri"/>
          <w:b/>
          <w:bCs/>
          <w:i/>
          <w:szCs w:val="24"/>
        </w:rPr>
        <w:t>I</w:t>
      </w:r>
      <w:r w:rsidR="00681911" w:rsidRPr="009355F8">
        <w:rPr>
          <w:rFonts w:cs="Tahoma" w:hAnsi="Calibri" w:ascii="Calibri"/>
          <w:b/>
          <w:bCs/>
          <w:i/>
          <w:szCs w:val="24"/>
        </w:rPr>
        <w:t xml:space="preserve">shod spomenutih sudskih postupaka posebno </w:t>
      </w:r>
      <w:r>
        <w:rPr>
          <w:rFonts w:cs="Tahoma" w:hAnsi="Calibri" w:ascii="Calibri"/>
          <w:b/>
          <w:bCs/>
          <w:i/>
          <w:szCs w:val="24"/>
        </w:rPr>
        <w:t>presudom</w:t>
      </w:r>
      <w:r w:rsidR="00681911" w:rsidRPr="009355F8">
        <w:rPr>
          <w:rFonts w:cs="Tahoma" w:hAnsi="Calibri" w:ascii="Calibri"/>
          <w:b/>
          <w:bCs/>
          <w:i/>
          <w:szCs w:val="24"/>
        </w:rPr>
        <w:t xml:space="preserve"> u korist stečajnog dužnika, odnosno odbijanjem tužbi tužitelja, ovdje </w:t>
      </w:r>
      <w:r w:rsidR="00681911" w:rsidRPr="009355F8">
        <w:rPr>
          <w:rFonts w:cs="Tahoma" w:hAnsi="Calibri" w:ascii="Calibri"/>
          <w:b/>
          <w:i/>
          <w:szCs w:val="24"/>
        </w:rPr>
        <w:t xml:space="preserve">DRUŽBE SESTARA MILOSRDNICA SV.VINKA PAULSKOG, </w:t>
      </w:r>
      <w:r w:rsidR="00681911" w:rsidRPr="009355F8">
        <w:rPr>
          <w:rFonts w:cs="Tahoma" w:hAnsi="Calibri" w:ascii="Calibri"/>
          <w:b/>
          <w:bCs/>
          <w:i/>
          <w:szCs w:val="24"/>
        </w:rPr>
        <w:t>ukidanjem mjera zabrane, otuđenja i terećenja i na kraju utvrđenje prava vlasništva su prethodna pitanja čijim će se rješenjem moći provesti unovčenje nekretnina stečajnog dužnika.</w:t>
      </w:r>
    </w:p>
    <w:p w:rsidRDefault="00681911" w:rsidP="00681911" w:rsidR="00681911" w:rsidRPr="00D0252F">
      <w:pPr>
        <w:jc w:val="both"/>
        <w:rPr>
          <w:rFonts w:cs="Tahoma" w:hAnsi="Calibri" w:ascii="Calibri"/>
          <w:bCs/>
          <w:sz w:val="20"/>
        </w:rPr>
      </w:pPr>
    </w:p>
    <w:p w:rsidRDefault="00681911" w:rsidP="00681911" w:rsidR="00681911" w:rsidRPr="00D0252F">
      <w:pPr>
        <w:rPr>
          <w:rFonts w:cs="Tahoma" w:hAnsi="Calibri" w:ascii="Calibri"/>
          <w:b/>
          <w:bCs/>
          <w:sz w:val="16"/>
          <w:szCs w:val="16"/>
          <w:lang w:val="pl-PL"/>
        </w:rPr>
      </w:pPr>
    </w:p>
    <w:p w:rsidRDefault="00681911" w:rsidP="00681911" w:rsidR="00681911" w:rsidRPr="00D0252F">
      <w:pPr>
        <w:rPr>
          <w:rFonts w:cs="Tahoma" w:hAnsi="Calibri" w:ascii="Calibri"/>
          <w:b/>
          <w:bCs/>
          <w:sz w:val="16"/>
          <w:szCs w:val="16"/>
          <w:lang w:val="pl-PL"/>
        </w:rPr>
      </w:pPr>
    </w:p>
    <w:p w:rsidRDefault="00681911" w:rsidP="00681911" w:rsidR="00681911" w:rsidRPr="00D0252F">
      <w:pPr>
        <w:jc w:val="both"/>
        <w:rPr>
          <w:rFonts w:cs="Tahoma" w:hAnsi="Calibri" w:ascii="Calibri"/>
          <w:b/>
          <w:bCs/>
          <w:szCs w:val="24"/>
        </w:rPr>
      </w:pPr>
      <w:r w:rsidRPr="00D0252F">
        <w:rPr>
          <w:rFonts w:cs="Tahoma" w:hAnsi="Calibri" w:ascii="Calibri"/>
          <w:b/>
          <w:bCs/>
          <w:szCs w:val="24"/>
        </w:rPr>
        <w:t>II.1. Unovčenje imovine stečajnog dužnika</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MONTKEMIJA d.d. u stečaju u zemljišnim knjigama Općinskog suda u Zaprešiću upisana je kao vlasnik nekretnina: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zk. ul. br. 5157 k.o. Brdovec,</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1094/1 u naravi oranica površine </w:t>
      </w:r>
      <w:smartTag w:element="metricconverter" w:uri="urn:schemas-microsoft-com:office:smarttags">
        <w:smartTagPr>
          <w:attr w:val="9958 mﾲ" w:name="ProductID"/>
        </w:smartTagPr>
        <w:r w:rsidRPr="00D0252F">
          <w:rPr>
            <w:rFonts w:cs="Tahoma" w:hAnsi="Calibri" w:ascii="Calibri"/>
            <w:szCs w:val="24"/>
          </w:rPr>
          <w:t>9958 m²</w:t>
        </w:r>
      </w:smartTag>
      <w:r w:rsidRPr="00D0252F">
        <w:rPr>
          <w:rFonts w:cs="Tahoma" w:hAnsi="Calibri" w:ascii="Calibri"/>
          <w:szCs w:val="24"/>
        </w:rPr>
        <w:t xml:space="preserve">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 xml:space="preserve">zk.ul. br. 3609,  k.o. Brdovec, </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1090/4 u naravi oranica u Lužnici površine </w:t>
      </w:r>
      <w:smartTag w:element="metricconverter" w:uri="urn:schemas-microsoft-com:office:smarttags">
        <w:smartTagPr>
          <w:attr w:val="5257 mﾲ" w:name="ProductID"/>
        </w:smartTagPr>
        <w:r w:rsidRPr="00D0252F">
          <w:rPr>
            <w:rFonts w:cs="Tahoma" w:hAnsi="Calibri" w:ascii="Calibri"/>
            <w:szCs w:val="24"/>
          </w:rPr>
          <w:t>5257 m²</w:t>
        </w:r>
      </w:smartTag>
      <w:r w:rsidRPr="00D0252F">
        <w:rPr>
          <w:rFonts w:cs="Tahoma" w:hAnsi="Calibri" w:ascii="Calibri"/>
          <w:szCs w:val="24"/>
        </w:rPr>
        <w:t xml:space="preserve">,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 xml:space="preserve">zk. ul. br. 986, k.o. Brdovec, </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1080/19 u naravi oranica u Šibicama, Lužnički odvojak površine </w:t>
      </w:r>
      <w:smartTag w:element="metricconverter" w:uri="urn:schemas-microsoft-com:office:smarttags">
        <w:smartTagPr>
          <w:attr w:val="1874 mﾲ" w:name="ProductID"/>
        </w:smartTagPr>
        <w:r w:rsidRPr="00D0252F">
          <w:rPr>
            <w:rFonts w:cs="Tahoma" w:hAnsi="Calibri" w:ascii="Calibri"/>
            <w:szCs w:val="24"/>
          </w:rPr>
          <w:t>1874 m²</w:t>
        </w:r>
      </w:smartTag>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1080/20 u naravi oranica u Šibicama, Lužnički odvojak površine </w:t>
      </w:r>
      <w:smartTag w:element="metricconverter" w:uri="urn:schemas-microsoft-com:office:smarttags">
        <w:smartTagPr>
          <w:attr w:val="2190 mﾲ" w:name="ProductID"/>
        </w:smartTagPr>
        <w:r w:rsidRPr="00D0252F">
          <w:rPr>
            <w:rFonts w:cs="Tahoma" w:hAnsi="Calibri" w:ascii="Calibri"/>
            <w:szCs w:val="24"/>
          </w:rPr>
          <w:t>2190 m²</w:t>
        </w:r>
      </w:smartTag>
    </w:p>
    <w:p w:rsidRDefault="00681911" w:rsidP="00681911" w:rsidR="00681911" w:rsidRPr="00D0252F">
      <w:pPr>
        <w:ind w:left="360"/>
        <w:jc w:val="both"/>
        <w:rPr>
          <w:rFonts w:cs="Tahoma" w:hAnsi="Calibri" w:ascii="Calibri"/>
          <w:szCs w:val="24"/>
        </w:rPr>
      </w:pPr>
      <w:r w:rsidRPr="00D0252F">
        <w:rPr>
          <w:rFonts w:cs="Tahoma" w:hAnsi="Calibri" w:ascii="Calibri"/>
          <w:szCs w:val="24"/>
        </w:rPr>
        <w:t xml:space="preserve">k.č.br. 1090/1 u naravi upravna zgrada, dvije potrirnice, četiri proizvodne hale, zgrada-ambar, zgrada-skladište gootove robe, zgrada-skladište repromaterijala, zgrada – skladište alata, </w:t>
      </w:r>
      <w:r w:rsidRPr="00D0252F">
        <w:rPr>
          <w:rFonts w:cs="Tahoma" w:hAnsi="Calibri" w:ascii="Calibri"/>
          <w:szCs w:val="24"/>
        </w:rPr>
        <w:lastRenderedPageBreak/>
        <w:t>zgrada- skladište kalupa, zgrada – opće skladište, zgrada- kotlovnica sa hidroforom i dimnjakom, zgrada-spremnik energenata, zgrada-rezaona, zgrada- stara trafostanica, zgrada-nova trafostanica, prostor za plin i parovod, tvorničko dvorište</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1090/5 u naravi Put u Lužnici površine </w:t>
      </w:r>
      <w:smartTag w:element="metricconverter" w:uri="urn:schemas-microsoft-com:office:smarttags">
        <w:smartTagPr>
          <w:attr w:val="968 mﾲ" w:name="ProductID"/>
        </w:smartTagPr>
        <w:r w:rsidRPr="00D0252F">
          <w:rPr>
            <w:rFonts w:cs="Tahoma" w:hAnsi="Calibri" w:ascii="Calibri"/>
            <w:szCs w:val="24"/>
          </w:rPr>
          <w:t>968 m²</w:t>
        </w:r>
      </w:smartTag>
    </w:p>
    <w:p w:rsidRDefault="00681911" w:rsidP="00681911" w:rsidR="00681911" w:rsidRPr="00D0252F">
      <w:pPr>
        <w:ind w:firstLine="360"/>
        <w:jc w:val="both"/>
        <w:rPr>
          <w:rFonts w:cs="Tahoma" w:hAnsi="Calibri" w:ascii="Calibri"/>
          <w:szCs w:val="24"/>
        </w:rPr>
      </w:pPr>
      <w:r w:rsidRPr="00D0252F">
        <w:rPr>
          <w:rFonts w:cs="Tahoma" w:hAnsi="Calibri" w:ascii="Calibri"/>
          <w:szCs w:val="24"/>
        </w:rPr>
        <w:t>k.č.br. 1096/2 u naravi Livada Luščić uz Potok površine 110 čhv</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k.č.br. 1096/3 u naravi Livada Luščić uz Potok površine 660 čhv</w:t>
      </w:r>
    </w:p>
    <w:p w:rsidRDefault="00681911" w:rsidP="00681911" w:rsidR="00681911" w:rsidRPr="00D0252F">
      <w:pPr>
        <w:jc w:val="both"/>
        <w:rPr>
          <w:rFonts w:cs="Tahoma" w:hAnsi="Calibri" w:ascii="Calibri"/>
          <w:szCs w:val="24"/>
        </w:rPr>
      </w:pPr>
    </w:p>
    <w:p w:rsidRDefault="00681911" w:rsidP="00681911" w:rsidR="00681911" w:rsidRPr="00D0252F">
      <w:pPr>
        <w:jc w:val="both"/>
        <w:rPr>
          <w:rFonts w:cs="Tahoma" w:hAnsi="Calibri" w:ascii="Calibri"/>
          <w:szCs w:val="24"/>
        </w:rPr>
      </w:pPr>
      <w:r w:rsidRPr="00D0252F">
        <w:rPr>
          <w:rFonts w:cs="Tahoma" w:hAnsi="Calibri" w:ascii="Calibri"/>
          <w:szCs w:val="24"/>
        </w:rPr>
        <w:t>Unovčenje gore opisanih nekretnina biti će moguće tek po okončanju sudskih postupaka.</w:t>
      </w:r>
    </w:p>
    <w:p w:rsidRDefault="00681911" w:rsidP="00681911" w:rsidR="00681911" w:rsidRPr="00D0252F">
      <w:pPr>
        <w:jc w:val="both"/>
        <w:rPr>
          <w:rFonts w:cs="Tahoma" w:hAnsi="Calibri" w:ascii="Calibri"/>
          <w:sz w:val="16"/>
          <w:szCs w:val="16"/>
        </w:rPr>
      </w:pPr>
    </w:p>
    <w:p w:rsidRDefault="00681911" w:rsidP="00681911" w:rsidR="00681911">
      <w:pPr>
        <w:jc w:val="both"/>
        <w:rPr>
          <w:rFonts w:cs="Tahoma" w:hAnsi="Calibri" w:ascii="Calibri"/>
          <w:sz w:val="16"/>
          <w:szCs w:val="16"/>
        </w:rPr>
      </w:pPr>
    </w:p>
    <w:p w:rsidRDefault="00681911" w:rsidP="00681911" w:rsidR="00681911" w:rsidRPr="00D0252F">
      <w:pPr>
        <w:jc w:val="both"/>
        <w:rPr>
          <w:rFonts w:cs="Tahoma" w:hAnsi="Calibri" w:ascii="Calibri"/>
          <w:sz w:val="16"/>
          <w:szCs w:val="16"/>
        </w:rPr>
      </w:pPr>
    </w:p>
    <w:p w:rsidRDefault="00681911" w:rsidP="00681911" w:rsidR="00681911" w:rsidRPr="00D0252F">
      <w:pPr>
        <w:ind w:hanging="561" w:left="561"/>
        <w:jc w:val="both"/>
        <w:rPr>
          <w:rFonts w:cs="Tahoma" w:hAnsi="Calibri" w:ascii="Calibri"/>
          <w:b/>
          <w:szCs w:val="24"/>
        </w:rPr>
      </w:pPr>
      <w:r w:rsidRPr="00D0252F">
        <w:rPr>
          <w:rFonts w:cs="Tahoma" w:hAnsi="Calibri" w:ascii="Calibri"/>
          <w:b/>
          <w:szCs w:val="24"/>
        </w:rPr>
        <w:t xml:space="preserve">II.2. 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b/>
            <w:szCs w:val="24"/>
          </w:rPr>
          <w:t>28. srpnja 2012</w:t>
        </w:r>
      </w:smartTag>
      <w:r w:rsidRPr="00D0252F">
        <w:rPr>
          <w:rFonts w:cs="Tahoma" w:hAnsi="Calibri" w:ascii="Calibri"/>
          <w:b/>
          <w:szCs w:val="24"/>
        </w:rPr>
        <w:t>.   godine upućen od strane ŽDO Velika Gorica</w:t>
      </w:r>
    </w:p>
    <w:p w:rsidRDefault="00681911" w:rsidP="00681911" w:rsidR="00681911" w:rsidRPr="00D0252F">
      <w:pPr>
        <w:ind w:hanging="561" w:left="561"/>
        <w:jc w:val="both"/>
        <w:rPr>
          <w:rFonts w:cs="Tahoma" w:hAnsi="Calibri" w:ascii="Calibri"/>
          <w:b/>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szCs w:val="24"/>
          </w:rPr>
          <w:t>28. srpnja 2012</w:t>
        </w:r>
      </w:smartTag>
      <w:r w:rsidRPr="00D0252F">
        <w:rPr>
          <w:rFonts w:cs="Tahoma" w:hAnsi="Calibri" w:ascii="Calibri"/>
          <w:szCs w:val="24"/>
        </w:rPr>
        <w:t>.   godine upućen od strane ŽDO Velika Gorica, kao i cjelokupni stečajni postupak zavisi od okončanja sudskih postupaka u tijeku, odnosno postupak za mirno rješenje spora oko suvlasništva nekretnina između Republike Hrvatske zastupane po Županijskom državnom odvjetništvu i Montkemije d.d. u stečaju imati će smisla jedino i ukoliko tužba DRUŽBA SESTARA MILOSRDNICA SV.VINKA PAULSKOG bude odbijena kao neosnovana.</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b/>
          <w:bCs/>
          <w:szCs w:val="24"/>
        </w:rPr>
      </w:pPr>
      <w:r w:rsidRPr="00D0252F">
        <w:rPr>
          <w:rFonts w:cs="Tahoma" w:hAnsi="Calibri" w:ascii="Calibri"/>
          <w:b/>
          <w:bCs/>
          <w:szCs w:val="24"/>
        </w:rPr>
        <w:t>II.3.  Pravni predmeti</w:t>
      </w:r>
    </w:p>
    <w:p w:rsidRDefault="00681911" w:rsidP="00681911" w:rsidR="00681911" w:rsidRPr="00D0252F">
      <w:pPr>
        <w:jc w:val="both"/>
        <w:rPr>
          <w:rFonts w:cs="Tahoma" w:hAnsi="Calibri" w:ascii="Calibri"/>
          <w:b/>
          <w:sz w:val="20"/>
        </w:rPr>
      </w:pPr>
    </w:p>
    <w:p w:rsidRDefault="00681911" w:rsidP="00681911" w:rsidR="00681911" w:rsidRPr="00D0252F">
      <w:pPr>
        <w:jc w:val="both"/>
        <w:rPr>
          <w:rFonts w:cs="Tahoma" w:hAnsi="Calibri" w:ascii="Calibri"/>
          <w:b/>
          <w:i/>
          <w:szCs w:val="24"/>
        </w:rPr>
      </w:pPr>
      <w:r w:rsidRPr="00D0252F">
        <w:rPr>
          <w:rFonts w:cs="Tahoma" w:hAnsi="Calibri" w:ascii="Calibri"/>
          <w:szCs w:val="24"/>
        </w:rPr>
        <w:t>posl. broj:</w:t>
      </w:r>
      <w:r w:rsidRPr="00D0252F">
        <w:rPr>
          <w:rFonts w:cs="Tahoma" w:hAnsi="Calibri" w:ascii="Calibri"/>
          <w:b/>
          <w:szCs w:val="24"/>
        </w:rPr>
        <w:t xml:space="preserve">  P-212/04 </w:t>
      </w:r>
    </w:p>
    <w:p w:rsidRDefault="00681911" w:rsidP="00681911" w:rsidR="00681911" w:rsidRPr="00D0252F">
      <w:pPr>
        <w:jc w:val="both"/>
        <w:rPr>
          <w:rFonts w:cs="Tahoma" w:hAnsi="Calibri" w:ascii="Calibri"/>
          <w:szCs w:val="24"/>
        </w:rPr>
      </w:pPr>
      <w:r w:rsidRPr="00D0252F">
        <w:rPr>
          <w:rFonts w:cs="Tahoma" w:hAnsi="Calibri" w:ascii="Calibri"/>
          <w:szCs w:val="24"/>
        </w:rPr>
        <w:t>MONTKEMIJA d.d. – u stečaju c/a DRUŽBA SESTARA MILOSRDNICA</w:t>
      </w:r>
    </w:p>
    <w:p w:rsidRDefault="00681911" w:rsidP="00681911" w:rsidR="00681911" w:rsidRPr="00D0252F">
      <w:pPr>
        <w:jc w:val="both"/>
        <w:rPr>
          <w:rFonts w:cs="Tahoma" w:hAnsi="Calibri" w:ascii="Calibri"/>
          <w:szCs w:val="24"/>
        </w:rPr>
      </w:pPr>
      <w:r w:rsidRPr="00D0252F">
        <w:rPr>
          <w:rFonts w:cs="Tahoma" w:hAnsi="Calibri" w:ascii="Calibri"/>
          <w:szCs w:val="24"/>
        </w:rPr>
        <w:t>sud:           Općinski sud u Zaprešiću</w:t>
      </w:r>
    </w:p>
    <w:p w:rsidRDefault="00681911" w:rsidP="00681911" w:rsidR="00681911" w:rsidRPr="00D0252F">
      <w:pPr>
        <w:jc w:val="both"/>
        <w:rPr>
          <w:rFonts w:cs="Tahoma" w:hAnsi="Calibri" w:ascii="Calibri"/>
          <w:szCs w:val="24"/>
        </w:rPr>
      </w:pPr>
      <w:r w:rsidRPr="00D0252F">
        <w:rPr>
          <w:rFonts w:cs="Tahoma" w:hAnsi="Calibri" w:ascii="Calibri"/>
          <w:szCs w:val="24"/>
        </w:rPr>
        <w:t>radi:           utvrđenja i predaje u posjed</w:t>
      </w:r>
    </w:p>
    <w:p w:rsidRDefault="00681911" w:rsidP="00681911" w:rsidR="00681911" w:rsidRPr="00D0252F">
      <w:pPr>
        <w:jc w:val="both"/>
        <w:rPr>
          <w:rFonts w:cs="Tahoma" w:hAnsi="Calibri" w:ascii="Calibri"/>
          <w:szCs w:val="24"/>
        </w:rPr>
      </w:pPr>
      <w:r w:rsidRPr="00D0252F">
        <w:rPr>
          <w:rFonts w:cs="Tahoma" w:hAnsi="Calibri" w:ascii="Calibri"/>
          <w:szCs w:val="24"/>
        </w:rPr>
        <w:t>povod:       prijedlog tuženika za ponavljanje pravomoćno okončanog postupka</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U navedenom predmetu tužitelj je podnio dana </w:t>
      </w:r>
      <w:smartTag w:element="date" w:uri="urn:schemas-microsoft-com:office:smarttags">
        <w:smartTagPr>
          <w:attr w:val="2010" w:name="Year"/>
          <w:attr w:val="19" w:name="Day"/>
          <w:attr w:val="04" w:name="Month"/>
          <w:attr w:val="trans" w:name="ls"/>
        </w:smartTagPr>
        <w:r w:rsidRPr="00D0252F">
          <w:rPr>
            <w:rFonts w:cs="Tahoma" w:hAnsi="Calibri" w:ascii="Calibri"/>
            <w:szCs w:val="24"/>
          </w:rPr>
          <w:t>19.04.2010.</w:t>
        </w:r>
      </w:smartTag>
      <w:r w:rsidRPr="00D0252F">
        <w:rPr>
          <w:rFonts w:cs="Tahoma" w:hAnsi="Calibri" w:ascii="Calibri"/>
          <w:szCs w:val="24"/>
        </w:rPr>
        <w:t xml:space="preserve">g. prijedlog za ponavljanje postupka, a na koji prijedlog smo dali odgovor dana </w:t>
      </w:r>
      <w:smartTag w:element="date" w:uri="urn:schemas-microsoft-com:office:smarttags">
        <w:smartTagPr>
          <w:attr w:val="2010" w:name="Year"/>
          <w:attr w:val="28" w:name="Day"/>
          <w:attr w:val="05" w:name="Month"/>
          <w:attr w:val="trans" w:name="ls"/>
        </w:smartTagPr>
        <w:r w:rsidRPr="00D0252F">
          <w:rPr>
            <w:rFonts w:cs="Tahoma" w:hAnsi="Calibri" w:ascii="Calibri"/>
            <w:szCs w:val="24"/>
          </w:rPr>
          <w:t>28.05.2010.</w:t>
        </w:r>
      </w:smartTag>
      <w:r w:rsidRPr="00D0252F">
        <w:rPr>
          <w:rFonts w:cs="Tahoma" w:hAnsi="Calibri" w:ascii="Calibri"/>
          <w:szCs w:val="24"/>
        </w:rPr>
        <w:t xml:space="preserve"> Također, obzirom je nad tuženikom otvoren stečajni postupak rješenjem Općinskog suda u Zaprešiću od </w:t>
      </w:r>
      <w:smartTag w:element="date" w:uri="urn:schemas-microsoft-com:office:smarttags">
        <w:smartTagPr>
          <w:attr w:val="2010" w:name="Year"/>
          <w:attr w:val="30" w:name="Day"/>
          <w:attr w:val="09" w:name="Month"/>
          <w:attr w:val="trans" w:name="ls"/>
        </w:smartTagPr>
        <w:r w:rsidRPr="00D0252F">
          <w:rPr>
            <w:rFonts w:cs="Tahoma" w:hAnsi="Calibri" w:ascii="Calibri"/>
            <w:szCs w:val="24"/>
          </w:rPr>
          <w:t>30.09.2010.</w:t>
        </w:r>
      </w:smartTag>
      <w:r w:rsidRPr="00D0252F">
        <w:rPr>
          <w:rFonts w:cs="Tahoma" w:hAnsi="Calibri" w:ascii="Calibri"/>
          <w:szCs w:val="24"/>
        </w:rPr>
        <w:t xml:space="preserve"> utvrđen je prekid postupka uslijed nastupanja pravnih posljedica otvaranja stečajnog postupka te je odlučeno da se predmet ustupi stvarno nadležnom Trgovačkom sudu u Zagrebu. U navedenom predmetu nije bilo promjena od prethodnog izvješća, odnosno do dana pisanja ovog izvješća nije dobiven nikakav poziv. </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posl. broj:  </w:t>
      </w:r>
      <w:r w:rsidRPr="00D0252F">
        <w:rPr>
          <w:rFonts w:cs="Tahoma" w:hAnsi="Calibri" w:ascii="Calibri"/>
          <w:b/>
          <w:szCs w:val="24"/>
        </w:rPr>
        <w:t xml:space="preserve">P-303/12 </w:t>
      </w:r>
    </w:p>
    <w:p w:rsidRDefault="00681911" w:rsidP="00681911" w:rsidR="00681911" w:rsidRPr="00D0252F">
      <w:pPr>
        <w:jc w:val="both"/>
        <w:rPr>
          <w:rFonts w:cs="Tahoma" w:hAnsi="Calibri" w:ascii="Calibri"/>
          <w:szCs w:val="24"/>
        </w:rPr>
      </w:pPr>
      <w:r w:rsidRPr="00D0252F">
        <w:rPr>
          <w:rFonts w:cs="Tahoma" w:hAnsi="Calibri" w:ascii="Calibri"/>
          <w:szCs w:val="24"/>
        </w:rPr>
        <w:t>sud:           Trgovački sud u Zagrebu</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radi:           utvrđenja prava vlasništva i brisanja upisa </w:t>
      </w:r>
    </w:p>
    <w:p w:rsidRDefault="00681911" w:rsidP="00681911" w:rsidR="00681911" w:rsidRPr="00D0252F">
      <w:pPr>
        <w:jc w:val="both"/>
        <w:rPr>
          <w:rFonts w:cs="Tahoma" w:hAnsi="Calibri" w:ascii="Calibri"/>
          <w:szCs w:val="24"/>
        </w:rPr>
      </w:pPr>
      <w:r w:rsidRPr="00D0252F">
        <w:rPr>
          <w:rFonts w:cs="Tahoma" w:hAnsi="Calibri" w:ascii="Calibri"/>
          <w:szCs w:val="24"/>
        </w:rPr>
        <w:t>povod:       tužba DRUŽBE SESTARA MILOSRDNICA SV.VINKA PAULSKOG kao tužitelja</w:t>
      </w:r>
    </w:p>
    <w:p w:rsidRDefault="00681911" w:rsidP="00681911" w:rsidR="00BC34C8">
      <w:pPr>
        <w:jc w:val="both"/>
        <w:rPr>
          <w:rFonts w:cs="Tahoma" w:hAnsi="Calibri" w:ascii="Calibri"/>
          <w:szCs w:val="24"/>
        </w:rPr>
      </w:pPr>
      <w:r w:rsidRPr="00D0252F">
        <w:rPr>
          <w:rFonts w:cs="Tahoma" w:hAnsi="Calibri" w:ascii="Calibri"/>
          <w:szCs w:val="24"/>
        </w:rPr>
        <w:t xml:space="preserve">Predmet se  nalazi u rješavanju Visokog trgovačkog suda RH i to od </w:t>
      </w:r>
      <w:smartTag w:element="date" w:uri="urn:schemas-microsoft-com:office:smarttags">
        <w:smartTagPr>
          <w:attr w:val="2014" w:name="Year"/>
          <w:attr w:val="10" w:name="Day"/>
          <w:attr w:val="03" w:name="Month"/>
          <w:attr w:val="trans" w:name="ls"/>
        </w:smartTagPr>
        <w:r w:rsidRPr="00D0252F">
          <w:rPr>
            <w:rFonts w:cs="Tahoma" w:hAnsi="Calibri" w:ascii="Calibri"/>
            <w:szCs w:val="24"/>
          </w:rPr>
          <w:t>10.03.2014.</w:t>
        </w:r>
      </w:smartTag>
      <w:r w:rsidRPr="00D0252F">
        <w:rPr>
          <w:rFonts w:cs="Tahoma" w:hAnsi="Calibri" w:ascii="Calibri"/>
          <w:szCs w:val="24"/>
        </w:rPr>
        <w:t xml:space="preserve">,  a  po žalbi tužitelja. </w:t>
      </w:r>
    </w:p>
    <w:p w:rsidRDefault="00BC34C8" w:rsidP="00681911" w:rsidR="00BC34C8">
      <w:pPr>
        <w:jc w:val="both"/>
        <w:rPr>
          <w:rFonts w:cs="Tahoma" w:hAnsi="Calibri" w:ascii="Calibri"/>
          <w:szCs w:val="24"/>
        </w:rPr>
      </w:pPr>
      <w:r>
        <w:rPr>
          <w:rFonts w:cs="Tahoma" w:hAnsi="Calibri" w:ascii="Calibri"/>
          <w:szCs w:val="24"/>
        </w:rPr>
        <w:t xml:space="preserve">VTS RH dana </w:t>
      </w:r>
      <w:smartTag w:element="date" w:uri="urn:schemas-microsoft-com:office:smarttags">
        <w:smartTagPr>
          <w:attr w:val="2018" w:name="Year"/>
          <w:attr w:val="21" w:name="Day"/>
          <w:attr w:val="03" w:name="Month"/>
          <w:attr w:val="trans" w:name="ls"/>
        </w:smartTagPr>
        <w:r>
          <w:rPr>
            <w:rFonts w:cs="Tahoma" w:hAnsi="Calibri" w:ascii="Calibri"/>
            <w:szCs w:val="24"/>
          </w:rPr>
          <w:t>21.03.2018.</w:t>
        </w:r>
      </w:smartTag>
      <w:r>
        <w:rPr>
          <w:rFonts w:cs="Tahoma" w:hAnsi="Calibri" w:ascii="Calibri"/>
          <w:szCs w:val="24"/>
        </w:rPr>
        <w:t xml:space="preserve"> godine donio je rješenje poslovni broj 17 Pž-2242/2014-2 kojim se pod </w:t>
      </w:r>
      <w:r w:rsidRPr="00B91CF2">
        <w:rPr>
          <w:rFonts w:cs="Tahoma" w:hAnsi="Calibri" w:ascii="Calibri"/>
          <w:szCs w:val="24"/>
          <w:u w:val="single"/>
        </w:rPr>
        <w:t>točkom I.</w:t>
      </w:r>
      <w:r>
        <w:rPr>
          <w:rFonts w:cs="Tahoma" w:hAnsi="Calibri" w:ascii="Calibri"/>
          <w:szCs w:val="24"/>
        </w:rPr>
        <w:t xml:space="preserve"> ukida presuda Trgovačkog suda u Zagrebu poslovni broj P-303/2012 od </w:t>
      </w:r>
      <w:smartTag w:element="date" w:uri="urn:schemas-microsoft-com:office:smarttags">
        <w:smartTagPr>
          <w:attr w:val="2014" w:name="Year"/>
          <w:attr w:val="14" w:name="Day"/>
          <w:attr w:val="01" w:name="Month"/>
          <w:attr w:val="trans" w:name="ls"/>
        </w:smartTagPr>
        <w:r>
          <w:rPr>
            <w:rFonts w:cs="Tahoma" w:hAnsi="Calibri" w:ascii="Calibri"/>
            <w:szCs w:val="24"/>
          </w:rPr>
          <w:t>14.01.2014.</w:t>
        </w:r>
      </w:smartTag>
      <w:r>
        <w:rPr>
          <w:rFonts w:cs="Tahoma" w:hAnsi="Calibri" w:ascii="Calibri"/>
          <w:szCs w:val="24"/>
        </w:rPr>
        <w:t xml:space="preserve"> godine u točkama 1., 2. i 3. izreka i predmet se vraća prvostup</w:t>
      </w:r>
      <w:r w:rsidR="00B91CF2">
        <w:rPr>
          <w:rFonts w:cs="Tahoma" w:hAnsi="Calibri" w:ascii="Calibri"/>
          <w:szCs w:val="24"/>
        </w:rPr>
        <w:t xml:space="preserve">anjskom sudu na ponovno suđenje. U </w:t>
      </w:r>
      <w:r w:rsidR="00B91CF2" w:rsidRPr="00B91CF2">
        <w:rPr>
          <w:rFonts w:cs="Tahoma" w:hAnsi="Calibri" w:ascii="Calibri"/>
          <w:szCs w:val="24"/>
          <w:u w:val="single"/>
        </w:rPr>
        <w:t>točci II.</w:t>
      </w:r>
      <w:r w:rsidR="00B91CF2">
        <w:rPr>
          <w:rFonts w:cs="Tahoma" w:hAnsi="Calibri" w:ascii="Calibri"/>
          <w:szCs w:val="24"/>
        </w:rPr>
        <w:t xml:space="preserve"> istog rješenja odbacuje se kao nepravovremena tužiteljeva dopuna žalbe  podnesena </w:t>
      </w:r>
      <w:smartTag w:element="date" w:uri="urn:schemas-microsoft-com:office:smarttags">
        <w:smartTagPr>
          <w:attr w:val="2015" w:name="Year"/>
          <w:attr w:val="03" w:name="Day"/>
          <w:attr w:val="08" w:name="Month"/>
          <w:attr w:val="trans" w:name="ls"/>
        </w:smartTagPr>
        <w:r w:rsidR="00B91CF2">
          <w:rPr>
            <w:rFonts w:cs="Tahoma" w:hAnsi="Calibri" w:ascii="Calibri"/>
            <w:szCs w:val="24"/>
          </w:rPr>
          <w:t>03.08.2015.</w:t>
        </w:r>
      </w:smartTag>
      <w:r w:rsidR="00B91CF2">
        <w:rPr>
          <w:rFonts w:cs="Tahoma" w:hAnsi="Calibri" w:ascii="Calibri"/>
          <w:szCs w:val="24"/>
        </w:rPr>
        <w:t xml:space="preserve"> godine protiv presude Trgovačkog suda u Zagrebu poslovni broj P-303/2012 od </w:t>
      </w:r>
      <w:smartTag w:element="date" w:uri="urn:schemas-microsoft-com:office:smarttags">
        <w:smartTagPr>
          <w:attr w:val="2014" w:name="Year"/>
          <w:attr w:val="14" w:name="Day"/>
          <w:attr w:val="01" w:name="Month"/>
          <w:attr w:val="trans" w:name="ls"/>
        </w:smartTagPr>
        <w:r w:rsidR="00B91CF2">
          <w:rPr>
            <w:rFonts w:cs="Tahoma" w:hAnsi="Calibri" w:ascii="Calibri"/>
            <w:szCs w:val="24"/>
          </w:rPr>
          <w:t>14-01-2014.</w:t>
        </w:r>
      </w:smartTag>
      <w:r w:rsidR="00B91CF2">
        <w:rPr>
          <w:rFonts w:cs="Tahoma" w:hAnsi="Calibri" w:ascii="Calibri"/>
          <w:szCs w:val="24"/>
        </w:rPr>
        <w:t xml:space="preserve"> godine u točkama 1., 2. i 3. izreke.</w:t>
      </w:r>
      <w:r>
        <w:rPr>
          <w:rFonts w:cs="Tahoma" w:hAnsi="Calibri" w:ascii="Calibri"/>
          <w:szCs w:val="24"/>
        </w:rPr>
        <w:t xml:space="preserve"> </w:t>
      </w:r>
      <w:r w:rsidR="00B91CF2">
        <w:rPr>
          <w:rFonts w:cs="Tahoma" w:hAnsi="Calibri" w:ascii="Calibri"/>
          <w:szCs w:val="24"/>
        </w:rPr>
        <w:t xml:space="preserve"> Obzirom da je predmet vraćen na ponovni postupak očekuje se zakazivanje ročišta.</w:t>
      </w:r>
    </w:p>
    <w:p w:rsidRDefault="00BC34C8" w:rsidP="00681911" w:rsidR="00BC34C8">
      <w:pPr>
        <w:jc w:val="both"/>
        <w:rPr>
          <w:rFonts w:cs="Tahoma" w:hAnsi="Calibri" w:ascii="Calibri"/>
          <w:szCs w:val="24"/>
        </w:rPr>
      </w:pPr>
    </w:p>
    <w:p w:rsidRDefault="00681911" w:rsidP="00681911" w:rsidR="00681911" w:rsidRPr="00D0252F">
      <w:pPr>
        <w:jc w:val="both"/>
        <w:rPr>
          <w:rFonts w:cs="Tahoma" w:hAnsi="Calibri" w:ascii="Calibri"/>
          <w:b/>
          <w:szCs w:val="24"/>
          <w:u w:val="single"/>
        </w:rPr>
      </w:pPr>
      <w:r w:rsidRPr="00D0252F">
        <w:rPr>
          <w:rFonts w:cs="Tahoma" w:hAnsi="Calibri" w:ascii="Calibri"/>
          <w:szCs w:val="24"/>
        </w:rPr>
        <w:t xml:space="preserve">posl. broj:  </w:t>
      </w:r>
      <w:r w:rsidRPr="00D0252F">
        <w:rPr>
          <w:rFonts w:cs="Tahoma" w:hAnsi="Calibri" w:ascii="Calibri"/>
          <w:b/>
          <w:szCs w:val="24"/>
        </w:rPr>
        <w:t>Ovr 441/15</w:t>
      </w:r>
      <w:r w:rsidRPr="00D0252F">
        <w:rPr>
          <w:rFonts w:cs="Tahoma" w:hAnsi="Calibri" w:ascii="Calibri"/>
          <w:szCs w:val="24"/>
        </w:rPr>
        <w:t xml:space="preserve"> (ranije Ovr-912/13)</w:t>
      </w:r>
    </w:p>
    <w:p w:rsidRDefault="00681911" w:rsidP="00681911" w:rsidR="00681911" w:rsidRPr="00D0252F">
      <w:pPr>
        <w:jc w:val="both"/>
        <w:rPr>
          <w:rFonts w:cs="Tahoma" w:hAnsi="Calibri" w:ascii="Calibri"/>
          <w:szCs w:val="24"/>
        </w:rPr>
      </w:pPr>
      <w:r w:rsidRPr="00D0252F">
        <w:rPr>
          <w:rFonts w:cs="Tahoma" w:hAnsi="Calibri" w:ascii="Calibri"/>
          <w:szCs w:val="24"/>
        </w:rPr>
        <w:t>DRUŽBA SESTARA MILOSRDNICA c/a MONTKEMIJA d.d. – u stečaju</w:t>
      </w:r>
    </w:p>
    <w:p w:rsidRDefault="00681911" w:rsidP="00681911" w:rsidR="00681911" w:rsidRPr="00D0252F">
      <w:pPr>
        <w:jc w:val="both"/>
        <w:rPr>
          <w:rFonts w:cs="Tahoma" w:hAnsi="Calibri" w:ascii="Calibri"/>
          <w:szCs w:val="24"/>
        </w:rPr>
      </w:pPr>
      <w:r w:rsidRPr="00D0252F">
        <w:rPr>
          <w:rFonts w:cs="Tahoma" w:hAnsi="Calibri" w:ascii="Calibri"/>
          <w:szCs w:val="24"/>
        </w:rPr>
        <w:t>sud:           Općinski sud u Zaprešiću</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radi:           osiguranja nenovčane tražbine </w:t>
      </w:r>
    </w:p>
    <w:p w:rsidRDefault="00681911" w:rsidP="00681911" w:rsidR="00681911" w:rsidRPr="00D0252F">
      <w:pPr>
        <w:jc w:val="both"/>
        <w:rPr>
          <w:rFonts w:cs="Tahoma" w:hAnsi="Calibri" w:ascii="Calibri"/>
          <w:szCs w:val="24"/>
        </w:rPr>
      </w:pPr>
      <w:r w:rsidRPr="00D0252F">
        <w:rPr>
          <w:rFonts w:cs="Tahoma" w:hAnsi="Calibri" w:ascii="Calibri"/>
          <w:szCs w:val="24"/>
        </w:rPr>
        <w:t>povod:       prijedlog predlagatelja osiguranja za određivanjem privremene mjere</w:t>
      </w:r>
    </w:p>
    <w:p w:rsidRDefault="00DC4289" w:rsidP="00DC4289" w:rsidR="00DC4289" w:rsidRPr="00DC4289">
      <w:pPr>
        <w:jc w:val="both"/>
        <w:rPr>
          <w:rFonts w:cs="Tahoma" w:hAnsi="Calibri" w:ascii="Calibri"/>
          <w:szCs w:val="24"/>
        </w:rPr>
      </w:pPr>
      <w:r w:rsidRPr="00DC4289">
        <w:rPr>
          <w:rFonts w:cs="Tahoma" w:hAnsi="Calibri" w:ascii="Calibri"/>
          <w:szCs w:val="24"/>
        </w:rPr>
        <w:t>u ovom ovršnom postupku koji se vodi radi osiguranja nenovčane tražbine predlagatelja osiguranja Zagrebačke provincije družbe sestara milosrdnica sv. Vinka Paulskog, doneseno je rješenje kojim se radi osiguranja nenovčane tražbine predalagatelja određuje privremena mjera zabranom otuđenja i opterećenja samo na </w:t>
      </w:r>
      <w:hyperlink r:id="rId9" w:history="true" w:tgtFrame="_blank">
        <w:r w:rsidRPr="00DC4289">
          <w:rPr>
            <w:rStyle w:val="Hiperveza"/>
            <w:rFonts w:cs="Tahoma" w:hAnsi="Calibri" w:ascii="Calibri"/>
            <w:szCs w:val="24"/>
          </w:rPr>
          <w:t>k.č.br</w:t>
        </w:r>
      </w:hyperlink>
      <w:r w:rsidRPr="00DC4289">
        <w:rPr>
          <w:rFonts w:cs="Tahoma" w:hAnsi="Calibri" w:ascii="Calibri"/>
          <w:szCs w:val="24"/>
        </w:rPr>
        <w:t>. 1090/4 upisanoj u </w:t>
      </w:r>
      <w:hyperlink r:id="rId10" w:history="true" w:tgtFrame="_blank">
        <w:r w:rsidRPr="00DC4289">
          <w:rPr>
            <w:rStyle w:val="Hiperveza"/>
            <w:rFonts w:cs="Tahoma" w:hAnsi="Calibri" w:ascii="Calibri"/>
            <w:szCs w:val="24"/>
          </w:rPr>
          <w:t>zk.ul.br</w:t>
        </w:r>
      </w:hyperlink>
      <w:r w:rsidRPr="00DC4289">
        <w:rPr>
          <w:rFonts w:cs="Tahoma" w:hAnsi="Calibri" w:ascii="Calibri"/>
          <w:szCs w:val="24"/>
        </w:rPr>
        <w:t>. 3609 k.o. Brdovec i </w:t>
      </w:r>
      <w:hyperlink r:id="rId11" w:history="true" w:tgtFrame="_blank">
        <w:r w:rsidRPr="00DC4289">
          <w:rPr>
            <w:rStyle w:val="Hiperveza"/>
            <w:rFonts w:cs="Tahoma" w:hAnsi="Calibri" w:ascii="Calibri"/>
            <w:szCs w:val="24"/>
          </w:rPr>
          <w:t>zk.č.br</w:t>
        </w:r>
      </w:hyperlink>
      <w:r w:rsidRPr="00DC4289">
        <w:rPr>
          <w:rFonts w:cs="Tahoma" w:hAnsi="Calibri" w:ascii="Calibri"/>
          <w:szCs w:val="24"/>
        </w:rPr>
        <w:t>. 1094/1 upisanoj u zk.ul.br.5157k.o. Brdovec dok privremena mjera nije određena i na nekretninama upisanim u </w:t>
      </w:r>
      <w:hyperlink r:id="rId12" w:history="true" w:tgtFrame="_blank">
        <w:r w:rsidRPr="00DC4289">
          <w:rPr>
            <w:rStyle w:val="Hiperveza"/>
            <w:rFonts w:cs="Tahoma" w:hAnsi="Calibri" w:ascii="Calibri"/>
            <w:szCs w:val="24"/>
          </w:rPr>
          <w:t>zk.ul.br</w:t>
        </w:r>
      </w:hyperlink>
      <w:r w:rsidRPr="00DC4289">
        <w:rPr>
          <w:rFonts w:cs="Tahoma" w:hAnsi="Calibri" w:ascii="Calibri"/>
          <w:szCs w:val="24"/>
        </w:rPr>
        <w:t xml:space="preserve">. 986 k.o. Brdovec te je za navedene nekretnine postupak obustavljen. Od strane odvjetničkog ureda uložena je žalba na točku I rješenja u dijelu u kojem je privremena mjera prihvaćena, dok je predlagatelj uložio žalbu u dijelu </w:t>
      </w:r>
      <w:r>
        <w:rPr>
          <w:rFonts w:cs="Tahoma" w:hAnsi="Calibri" w:ascii="Calibri"/>
          <w:szCs w:val="24"/>
        </w:rPr>
        <w:t xml:space="preserve">u kojem je postupak obustavljen, </w:t>
      </w:r>
      <w:r w:rsidRPr="00DC4289">
        <w:rPr>
          <w:rFonts w:cs="Tahoma" w:hAnsi="Calibri" w:ascii="Calibri"/>
          <w:szCs w:val="24"/>
        </w:rPr>
        <w:t xml:space="preserve">tako da je po žalbama stranaka u tijeku postupak pred višim sudom. Rješenjem Županijskog suda u Velikoj Gorici Gž ovr 11/2016 od </w:t>
      </w:r>
      <w:smartTag w:element="date" w:uri="urn:schemas-microsoft-com:office:smarttags">
        <w:smartTagPr>
          <w:attr w:val="2017" w:name="Year"/>
          <w:attr w:val="13" w:name="Day"/>
          <w:attr w:val="06" w:name="Month"/>
          <w:attr w:val="trans" w:name="ls"/>
        </w:smartTagPr>
        <w:r w:rsidRPr="00DC4289">
          <w:rPr>
            <w:rFonts w:cs="Tahoma" w:hAnsi="Calibri" w:ascii="Calibri"/>
            <w:szCs w:val="24"/>
          </w:rPr>
          <w:t>13.06.2017.</w:t>
        </w:r>
      </w:smartTag>
      <w:r>
        <w:rPr>
          <w:rFonts w:cs="Tahoma" w:hAnsi="Calibri" w:ascii="Calibri"/>
          <w:szCs w:val="24"/>
        </w:rPr>
        <w:t xml:space="preserve"> godine </w:t>
      </w:r>
      <w:r w:rsidRPr="00DC4289">
        <w:rPr>
          <w:rFonts w:cs="Tahoma" w:hAnsi="Calibri" w:ascii="Calibri"/>
          <w:szCs w:val="24"/>
        </w:rPr>
        <w:t xml:space="preserve"> žalbe odbijene. </w:t>
      </w:r>
    </w:p>
    <w:p w:rsidRDefault="00681911" w:rsidP="00681911" w:rsidR="00681911" w:rsidRPr="00D0252F">
      <w:pPr>
        <w:jc w:val="both"/>
        <w:rPr>
          <w:rFonts w:cs="Tahoma" w:hAnsi="Calibri" w:ascii="Calibri"/>
          <w:sz w:val="20"/>
        </w:rPr>
      </w:pPr>
    </w:p>
    <w:p w:rsidRDefault="00681911" w:rsidP="00681911" w:rsidR="00681911" w:rsidRPr="00D0252F">
      <w:pPr>
        <w:jc w:val="both"/>
        <w:rPr>
          <w:rFonts w:cs="Tahoma" w:hAnsi="Calibri" w:ascii="Calibri"/>
          <w:szCs w:val="24"/>
        </w:rPr>
      </w:pPr>
      <w:r w:rsidRPr="00D0252F">
        <w:rPr>
          <w:rFonts w:cs="Tahoma" w:hAnsi="Calibri" w:ascii="Calibri"/>
          <w:szCs w:val="24"/>
        </w:rPr>
        <w:t>Posl. broj:</w:t>
      </w:r>
      <w:r w:rsidRPr="00D0252F">
        <w:rPr>
          <w:rFonts w:cs="Tahoma" w:hAnsi="Calibri" w:ascii="Calibri"/>
          <w:szCs w:val="24"/>
        </w:rPr>
        <w:tab/>
      </w:r>
      <w:r w:rsidRPr="00D0252F">
        <w:rPr>
          <w:rFonts w:cs="Tahoma" w:hAnsi="Calibri" w:ascii="Calibri"/>
          <w:b/>
          <w:szCs w:val="24"/>
        </w:rPr>
        <w:t>P-1338/2011</w:t>
      </w:r>
    </w:p>
    <w:p w:rsidRDefault="00A2674A" w:rsidP="00681911" w:rsidR="00681911" w:rsidRPr="00D0252F">
      <w:pPr>
        <w:jc w:val="both"/>
        <w:rPr>
          <w:rFonts w:cs="Tahoma" w:hAnsi="Calibri" w:ascii="Calibri"/>
          <w:szCs w:val="24"/>
        </w:rPr>
      </w:pPr>
      <w:r>
        <w:rPr>
          <w:rFonts w:cs="Tahoma" w:hAnsi="Calibri" w:ascii="Calibri"/>
          <w:szCs w:val="24"/>
        </w:rPr>
        <w:t>Tužitelj:</w:t>
      </w:r>
      <w:r>
        <w:rPr>
          <w:rFonts w:cs="Tahoma" w:hAnsi="Calibri" w:ascii="Calibri"/>
          <w:szCs w:val="24"/>
        </w:rPr>
        <w:tab/>
      </w:r>
      <w:r w:rsidR="00681911" w:rsidRPr="00D0252F">
        <w:rPr>
          <w:rFonts w:cs="Tahoma" w:hAnsi="Calibri" w:ascii="Calibri"/>
          <w:szCs w:val="24"/>
        </w:rPr>
        <w:t>Montkemija d.d. u stečaju</w:t>
      </w:r>
    </w:p>
    <w:p w:rsidRDefault="00681911" w:rsidP="00681911" w:rsidR="0068191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Trgovački sud u Zagrebu</w:t>
      </w:r>
    </w:p>
    <w:p w:rsidRDefault="00681911" w:rsidP="00681911" w:rsidR="00681911"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Automaksimir d.o.o., Zagreb, Kraljevićeva 24</w:t>
      </w:r>
    </w:p>
    <w:p w:rsidRDefault="00681911" w:rsidP="00681911" w:rsidR="0068191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predaje vozila – VPS: 49.000,00 kn </w:t>
      </w:r>
    </w:p>
    <w:p w:rsidRDefault="00681911" w:rsidP="00681911" w:rsidR="00681911" w:rsidRPr="00D0252F">
      <w:pPr>
        <w:jc w:val="both"/>
        <w:rPr>
          <w:rFonts w:cs="Tahoma" w:hAnsi="Calibri" w:ascii="Calibri"/>
          <w:bCs/>
          <w:szCs w:val="24"/>
        </w:rPr>
      </w:pPr>
      <w:r w:rsidRPr="00D0252F">
        <w:rPr>
          <w:rFonts w:cs="Tahoma" w:hAnsi="Calibri" w:ascii="Calibri"/>
          <w:bCs/>
          <w:szCs w:val="24"/>
        </w:rPr>
        <w:t xml:space="preserve">Stečajni dužnik podnio je tužbeni zahtjev kojim traži da mu tuženik preda u posjed vozilo reg. oznake ZG-608-AZ, marke Peugeot </w:t>
      </w:r>
      <w:smartTag w:element="metricconverter" w:uri="urn:schemas-microsoft-com:office:smarttags">
        <w:smartTagPr>
          <w:attr w:val="407 ST" w:name="ProductID"/>
        </w:smartTagPr>
        <w:r w:rsidRPr="00D0252F">
          <w:rPr>
            <w:rFonts w:cs="Tahoma" w:hAnsi="Calibri" w:ascii="Calibri"/>
            <w:bCs/>
            <w:szCs w:val="24"/>
          </w:rPr>
          <w:t>407 ST</w:t>
        </w:r>
      </w:smartTag>
      <w:r w:rsidRPr="00D0252F">
        <w:rPr>
          <w:rFonts w:cs="Tahoma" w:hAnsi="Calibri" w:ascii="Calibri"/>
          <w:bCs/>
          <w:szCs w:val="24"/>
        </w:rPr>
        <w:t xml:space="preserve"> Comfort 2.0 HDI, godina proizvodnje 2004., broj šasije VF36DRHRH21077441.</w:t>
      </w:r>
    </w:p>
    <w:p w:rsidRDefault="00681911" w:rsidP="00681911" w:rsidR="00BC34C8">
      <w:pPr>
        <w:jc w:val="both"/>
        <w:rPr>
          <w:rFonts w:cs="Tahoma" w:hAnsi="Calibri" w:ascii="Calibri"/>
          <w:szCs w:val="24"/>
        </w:rPr>
      </w:pPr>
      <w:r w:rsidRPr="00D0252F">
        <w:rPr>
          <w:rFonts w:cs="Tahoma" w:hAnsi="Calibri" w:ascii="Calibri"/>
          <w:szCs w:val="24"/>
        </w:rPr>
        <w:t xml:space="preserve">Trgovački sud u Zagrebu dana </w:t>
      </w:r>
      <w:smartTag w:element="date" w:uri="urn:schemas-microsoft-com:office:smarttags">
        <w:smartTagPr>
          <w:attr w:val="2013" w:name="Year"/>
          <w:attr w:val="22" w:name="Day"/>
          <w:attr w:val="11" w:name="Month"/>
          <w:attr w:val="trans" w:name="ls"/>
        </w:smartTagPr>
        <w:r w:rsidRPr="00D0252F">
          <w:rPr>
            <w:rFonts w:cs="Tahoma" w:hAnsi="Calibri" w:ascii="Calibri"/>
            <w:szCs w:val="24"/>
          </w:rPr>
          <w:t>22. studenog 2013</w:t>
        </w:r>
      </w:smartTag>
      <w:r w:rsidRPr="00D0252F">
        <w:rPr>
          <w:rFonts w:cs="Tahoma" w:hAnsi="Calibri" w:ascii="Calibri"/>
          <w:szCs w:val="24"/>
        </w:rPr>
        <w:t xml:space="preserve">. godine donio je presudu kojom se odbija tužbeni zahtjev tužitelja Montkemija d.d. u stečaju uz obrazloženje kako tužitelj nije dokazao da je usluga plaćena tuženiku, slijedom čega je i odbijen tužbeni zahtjev. Dana </w:t>
      </w:r>
      <w:smartTag w:element="date" w:uri="urn:schemas-microsoft-com:office:smarttags">
        <w:smartTagPr>
          <w:attr w:val="2013" w:name="Year"/>
          <w:attr w:val="26" w:name="Day"/>
          <w:attr w:val="11" w:name="Month"/>
          <w:attr w:val="trans" w:name="ls"/>
        </w:smartTagPr>
        <w:r w:rsidRPr="00D0252F">
          <w:rPr>
            <w:rFonts w:cs="Tahoma" w:hAnsi="Calibri" w:ascii="Calibri"/>
            <w:szCs w:val="24"/>
          </w:rPr>
          <w:t>26. studenog 2013</w:t>
        </w:r>
      </w:smartTag>
      <w:r w:rsidRPr="00D0252F">
        <w:rPr>
          <w:rFonts w:cs="Tahoma" w:hAnsi="Calibri" w:ascii="Calibri"/>
          <w:szCs w:val="24"/>
        </w:rPr>
        <w:t xml:space="preserve">. godine stečajni upravitelj je putem punomoćnika Trgovačkom sudu u Zagrebu  podnio Žalbu tužitelja zbog bitne povrede odredbi parničnog postupka, pogrešno i nepotpuno utvrđenog činjeničnog stanja, te pogrešne primjene materijalnog prava. Tuženik je zadržao automobil zato što mu tužitelj nije platio prijašnje račune koji su  nastali prije nego je nad tužiteljem otvoren stečajni postupak, a ne zbog neplaćenog računa nakon otvaranja stečajnog postupka. Za tako ispostavljene, a neplaćene račune, tuženik se prijavio u stečajnu masu, sukladno zakonu, jer je stečajni vjerovnik i njegova tražbina je priznata. </w:t>
      </w:r>
    </w:p>
    <w:p w:rsidRDefault="00B91CF2" w:rsidP="00681911" w:rsidR="00BC34C8">
      <w:pPr>
        <w:jc w:val="both"/>
        <w:rPr>
          <w:rFonts w:cs="Tahoma" w:hAnsi="Calibri" w:ascii="Calibri"/>
          <w:szCs w:val="24"/>
        </w:rPr>
      </w:pPr>
      <w:r>
        <w:rPr>
          <w:rFonts w:cs="Tahoma" w:hAnsi="Calibri" w:ascii="Calibri"/>
          <w:szCs w:val="24"/>
        </w:rPr>
        <w:t xml:space="preserve">Dana </w:t>
      </w:r>
      <w:smartTag w:element="date" w:uri="urn:schemas-microsoft-com:office:smarttags">
        <w:smartTagPr>
          <w:attr w:val="2018" w:name="Year"/>
          <w:attr w:val="13" w:name="Day"/>
          <w:attr w:val="03" w:name="Month"/>
          <w:attr w:val="trans" w:name="ls"/>
        </w:smartTagPr>
        <w:r>
          <w:rPr>
            <w:rFonts w:cs="Tahoma" w:hAnsi="Calibri" w:ascii="Calibri"/>
            <w:szCs w:val="24"/>
          </w:rPr>
          <w:t>13.03.2018.</w:t>
        </w:r>
      </w:smartTag>
      <w:r>
        <w:rPr>
          <w:rFonts w:cs="Tahoma" w:hAnsi="Calibri" w:ascii="Calibri"/>
          <w:szCs w:val="24"/>
        </w:rPr>
        <w:t xml:space="preserve"> godine VTS RH donio je presudu kojom je uvažena žalba tužitelja,  te se </w:t>
      </w:r>
      <w:r w:rsidR="00346CE1">
        <w:rPr>
          <w:rFonts w:cs="Tahoma" w:hAnsi="Calibri" w:ascii="Calibri"/>
          <w:szCs w:val="24"/>
        </w:rPr>
        <w:t xml:space="preserve">u točci I. </w:t>
      </w:r>
      <w:r>
        <w:rPr>
          <w:rFonts w:cs="Tahoma" w:hAnsi="Calibri" w:ascii="Calibri"/>
          <w:szCs w:val="24"/>
        </w:rPr>
        <w:t xml:space="preserve">nalaže  </w:t>
      </w:r>
      <w:r w:rsidR="00346CE1">
        <w:rPr>
          <w:rFonts w:cs="Tahoma" w:hAnsi="Calibri" w:ascii="Calibri"/>
          <w:szCs w:val="24"/>
        </w:rPr>
        <w:t xml:space="preserve">tuženiku Automaksimir d.o.o. da u roku od osam dana predaju tužitelju Montkemija d.o.o., ovdje stečajnom dužniku, vozilo marke Peugeot </w:t>
      </w:r>
      <w:smartTag w:element="metricconverter" w:uri="urn:schemas-microsoft-com:office:smarttags">
        <w:smartTagPr>
          <w:attr w:val="407 ST" w:name="ProductID"/>
        </w:smartTagPr>
        <w:r w:rsidR="00346CE1">
          <w:rPr>
            <w:rFonts w:cs="Tahoma" w:hAnsi="Calibri" w:ascii="Calibri"/>
            <w:szCs w:val="24"/>
          </w:rPr>
          <w:t>407 ST</w:t>
        </w:r>
      </w:smartTag>
      <w:r w:rsidR="00346CE1">
        <w:rPr>
          <w:rFonts w:cs="Tahoma" w:hAnsi="Calibri" w:ascii="Calibri"/>
          <w:szCs w:val="24"/>
        </w:rPr>
        <w:t xml:space="preserve"> Comfort 2.0 HDI, godina proizvodnje 2004, broj šasije  VF36DRHRH21077441, REGISTARSKIH OZNAKA ZG-608-AZ. </w:t>
      </w:r>
    </w:p>
    <w:p w:rsidRDefault="00346CE1" w:rsidP="00BC34C8" w:rsidR="00BC34C8" w:rsidRPr="00BC34C8">
      <w:pPr>
        <w:jc w:val="both"/>
        <w:rPr>
          <w:rFonts w:cs="Tahoma" w:hAnsi="Calibri" w:ascii="Calibri"/>
          <w:szCs w:val="24"/>
        </w:rPr>
      </w:pPr>
      <w:r>
        <w:rPr>
          <w:rFonts w:cs="Tahoma" w:hAnsi="Calibri" w:ascii="Calibri"/>
          <w:szCs w:val="24"/>
        </w:rPr>
        <w:t xml:space="preserve">Ukoliko tuženik ne postupi po navedenoj presudi, tužitelj će </w:t>
      </w:r>
      <w:r w:rsidR="00BC34C8" w:rsidRPr="00BC34C8">
        <w:rPr>
          <w:rFonts w:cs="Tahoma" w:hAnsi="Calibri" w:ascii="Calibri"/>
          <w:szCs w:val="24"/>
        </w:rPr>
        <w:t xml:space="preserve"> ići s ovrhom</w:t>
      </w:r>
      <w:r w:rsidR="001F5F67">
        <w:rPr>
          <w:rFonts w:cs="Tahoma" w:hAnsi="Calibri" w:ascii="Calibri"/>
          <w:szCs w:val="24"/>
        </w:rPr>
        <w:t xml:space="preserve">. </w:t>
      </w:r>
      <w:r w:rsidR="00BC34C8" w:rsidRPr="00BC34C8">
        <w:rPr>
          <w:rFonts w:cs="Tahoma" w:hAnsi="Calibri" w:ascii="Calibri"/>
          <w:szCs w:val="24"/>
        </w:rPr>
        <w:t xml:space="preserve"> </w:t>
      </w:r>
    </w:p>
    <w:p w:rsidRDefault="00681911" w:rsidP="00681911" w:rsidR="00681911" w:rsidRPr="00D0252F">
      <w:pPr>
        <w:jc w:val="both"/>
        <w:rPr>
          <w:rFonts w:cs="Tahoma" w:hAnsi="Calibri" w:ascii="Calibri"/>
          <w:sz w:val="20"/>
        </w:rPr>
      </w:pPr>
    </w:p>
    <w:p w:rsidRDefault="00A2674A" w:rsidP="00A2674A" w:rsidR="00A2674A">
      <w:pPr>
        <w:jc w:val="both"/>
        <w:rPr>
          <w:rFonts w:cs="Tahoma" w:hAnsi="Calibri" w:ascii="Calibri"/>
          <w:b/>
          <w:szCs w:val="24"/>
        </w:rPr>
      </w:pPr>
      <w:r w:rsidRPr="00D0252F">
        <w:rPr>
          <w:rFonts w:cs="Tahoma" w:hAnsi="Calibri" w:ascii="Calibri"/>
          <w:szCs w:val="24"/>
        </w:rPr>
        <w:t>Posl.broj:</w:t>
      </w:r>
      <w:r w:rsidRPr="00D0252F">
        <w:rPr>
          <w:rFonts w:cs="Tahoma" w:hAnsi="Calibri" w:ascii="Calibri"/>
          <w:b/>
          <w:szCs w:val="24"/>
        </w:rPr>
        <w:tab/>
      </w:r>
      <w:r>
        <w:rPr>
          <w:rFonts w:cs="Tahoma" w:hAnsi="Calibri" w:ascii="Calibri"/>
          <w:b/>
          <w:szCs w:val="24"/>
        </w:rPr>
        <w:t>P-3001/12 (Pž-5824/15)</w:t>
      </w:r>
      <w:r w:rsidRPr="00D0252F">
        <w:rPr>
          <w:rFonts w:cs="Tahoma" w:hAnsi="Calibri" w:ascii="Calibri"/>
          <w:b/>
          <w:szCs w:val="24"/>
        </w:rPr>
        <w:t xml:space="preserve"> </w:t>
      </w:r>
    </w:p>
    <w:p w:rsidRDefault="00A2674A" w:rsidP="00A2674A" w:rsidR="00A2674A" w:rsidRPr="00D0252F">
      <w:pPr>
        <w:jc w:val="both"/>
        <w:rPr>
          <w:rFonts w:cs="Tahoma" w:hAnsi="Calibri" w:ascii="Calibri"/>
          <w:szCs w:val="24"/>
        </w:rPr>
      </w:pPr>
      <w:r>
        <w:rPr>
          <w:rFonts w:cs="Tahoma" w:hAnsi="Calibri" w:ascii="Calibri"/>
          <w:szCs w:val="24"/>
        </w:rPr>
        <w:t>Tužitelj:</w:t>
      </w:r>
      <w:r>
        <w:rPr>
          <w:rFonts w:cs="Tahoma" w:hAnsi="Calibri" w:ascii="Calibri"/>
          <w:szCs w:val="24"/>
        </w:rPr>
        <w:tab/>
        <w:t>Ana Ferdelja i dr</w:t>
      </w:r>
    </w:p>
    <w:p w:rsidRDefault="00A2674A" w:rsidP="00A2674A" w:rsidR="00A2674A"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r>
      <w:r>
        <w:rPr>
          <w:rFonts w:cs="Tahoma" w:hAnsi="Calibri" w:ascii="Calibri"/>
          <w:szCs w:val="24"/>
        </w:rPr>
        <w:t>Trgovački sud u Zagrebu</w:t>
      </w:r>
    </w:p>
    <w:p w:rsidRDefault="00A2674A" w:rsidP="00A2674A" w:rsidR="00A2674A"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Montkemija d.d. u stečaju</w:t>
      </w:r>
    </w:p>
    <w:p w:rsidRDefault="00A2674A" w:rsidP="00681911" w:rsidR="00681911" w:rsidRPr="00A2674A">
      <w:pPr>
        <w:jc w:val="both"/>
        <w:rPr>
          <w:rFonts w:cs="Tahoma" w:hAnsi="Calibri" w:ascii="Calibri"/>
          <w:szCs w:val="24"/>
        </w:rPr>
      </w:pPr>
      <w:r w:rsidRPr="00A2674A">
        <w:rPr>
          <w:rFonts w:cs="Tahoma" w:hAnsi="Calibri" w:ascii="Calibri"/>
          <w:szCs w:val="24"/>
        </w:rPr>
        <w:t xml:space="preserve">Dana </w:t>
      </w:r>
      <w:smartTag w:element="date" w:uri="urn:schemas-microsoft-com:office:smarttags">
        <w:smartTagPr>
          <w:attr w:val="trans" w:name="ls"/>
          <w:attr w:val="01" w:name="Month"/>
          <w:attr w:val="18" w:name="Day"/>
          <w:attr w:val="2016" w:name="Year"/>
        </w:smartTagPr>
        <w:r w:rsidRPr="00A2674A">
          <w:rPr>
            <w:rFonts w:cs="Tahoma" w:hAnsi="Calibri" w:ascii="Calibri"/>
            <w:szCs w:val="24"/>
          </w:rPr>
          <w:t>18.01.2016.</w:t>
        </w:r>
      </w:smartTag>
      <w:r w:rsidRPr="00A2674A">
        <w:rPr>
          <w:rFonts w:cs="Tahoma" w:hAnsi="Calibri" w:ascii="Calibri"/>
          <w:szCs w:val="24"/>
        </w:rPr>
        <w:t xml:space="preserve"> godine uložena je revizija.</w:t>
      </w:r>
    </w:p>
    <w:p w:rsidRDefault="00A2674A" w:rsidP="00681911" w:rsidR="00A2674A">
      <w:pPr>
        <w:jc w:val="both"/>
        <w:rPr>
          <w:rFonts w:cs="Tahoma" w:hAnsi="Calibri" w:ascii="Calibri"/>
          <w:sz w:val="20"/>
        </w:rPr>
      </w:pPr>
    </w:p>
    <w:p w:rsidRDefault="00A2674A" w:rsidP="00681911" w:rsidR="00A2674A" w:rsidRPr="00D0252F">
      <w:pPr>
        <w:jc w:val="both"/>
        <w:rPr>
          <w:rFonts w:cs="Tahoma" w:hAnsi="Calibri" w:ascii="Calibri"/>
          <w:sz w:val="20"/>
        </w:rPr>
      </w:pPr>
    </w:p>
    <w:p w:rsidRDefault="00681911" w:rsidP="00681911" w:rsidR="00681911" w:rsidRPr="00D0252F">
      <w:pPr>
        <w:jc w:val="both"/>
        <w:rPr>
          <w:rFonts w:cs="Tahoma" w:hAnsi="Calibri" w:ascii="Calibri"/>
          <w:b/>
          <w:szCs w:val="24"/>
        </w:rPr>
      </w:pPr>
      <w:r w:rsidRPr="00D0252F">
        <w:rPr>
          <w:rFonts w:cs="Tahoma" w:hAnsi="Calibri" w:ascii="Calibri"/>
          <w:szCs w:val="24"/>
        </w:rPr>
        <w:lastRenderedPageBreak/>
        <w:t>Posl.broj:</w:t>
      </w:r>
      <w:r w:rsidRPr="00D0252F">
        <w:rPr>
          <w:rFonts w:cs="Tahoma" w:hAnsi="Calibri" w:ascii="Calibri"/>
          <w:b/>
          <w:szCs w:val="24"/>
        </w:rPr>
        <w:tab/>
        <w:t xml:space="preserve">UP/I-363-04/14-01/32 </w:t>
      </w:r>
    </w:p>
    <w:p w:rsidRDefault="00681911" w:rsidP="00681911" w:rsidR="0068191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Grad Zaprešić, Upravni odjel za graditeljstvo i zaštitu okoliša</w:t>
      </w:r>
    </w:p>
    <w:p w:rsidRDefault="00681911" w:rsidP="00681911" w:rsidR="0068191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uklanjanja ruševine zgrade na k.č.br. 1090/1, 1094/1 sve k.o. Brdovec</w:t>
      </w:r>
    </w:p>
    <w:p w:rsidRDefault="00681911" w:rsidP="00681911" w:rsidR="00681911" w:rsidRPr="00D0252F">
      <w:pPr>
        <w:jc w:val="both"/>
        <w:rPr>
          <w:rFonts w:cs="Tahoma" w:hAnsi="Calibri" w:ascii="Calibri"/>
          <w:szCs w:val="24"/>
        </w:rPr>
      </w:pPr>
      <w:r w:rsidRPr="00D0252F">
        <w:rPr>
          <w:rFonts w:cs="Tahoma" w:hAnsi="Calibri" w:ascii="Calibri"/>
          <w:szCs w:val="24"/>
        </w:rPr>
        <w:t>Povod:</w:t>
      </w:r>
      <w:r w:rsidRPr="00D0252F">
        <w:rPr>
          <w:rFonts w:cs="Tahoma" w:hAnsi="Calibri" w:ascii="Calibri"/>
          <w:szCs w:val="24"/>
        </w:rPr>
        <w:tab/>
      </w:r>
      <w:r w:rsidRPr="00D0252F">
        <w:rPr>
          <w:rFonts w:cs="Tahoma" w:hAnsi="Calibri" w:ascii="Calibri"/>
          <w:szCs w:val="24"/>
        </w:rPr>
        <w:tab/>
        <w:t>izvršenje rješenja komunalnog redara</w:t>
      </w:r>
    </w:p>
    <w:p w:rsidRDefault="00681911" w:rsidP="00681911" w:rsidR="00681911" w:rsidRPr="00D0252F">
      <w:pPr>
        <w:jc w:val="both"/>
        <w:rPr>
          <w:rFonts w:cs="Tahoma" w:hAnsi="Calibri" w:ascii="Calibri"/>
          <w:szCs w:val="24"/>
        </w:rPr>
      </w:pPr>
      <w:r w:rsidRPr="00D0252F">
        <w:rPr>
          <w:rFonts w:cs="Tahoma" w:hAnsi="Calibri" w:ascii="Calibri"/>
          <w:szCs w:val="24"/>
        </w:rPr>
        <w:t>Upravni postupak uklanjanja ruševine na </w:t>
      </w:r>
      <w:hyperlink r:id="rId13" w:history="true" w:tgtFrame="_blank">
        <w:r w:rsidRPr="00D0252F">
          <w:rPr>
            <w:rStyle w:val="Hiperveza"/>
            <w:rFonts w:cs="Tahoma" w:hAnsi="Calibri" w:ascii="Calibri"/>
            <w:szCs w:val="24"/>
          </w:rPr>
          <w:t>k.č.br</w:t>
        </w:r>
      </w:hyperlink>
      <w:r w:rsidRPr="00D0252F">
        <w:rPr>
          <w:rFonts w:cs="Tahoma" w:hAnsi="Calibri" w:ascii="Calibri"/>
          <w:szCs w:val="24"/>
        </w:rPr>
        <w:t>. 1090/</w:t>
      </w:r>
      <w:smartTag w:element="date" w:uri="urn:schemas-microsoft-com:office:smarttags">
        <w:smartTagPr>
          <w:attr w:val="10" w:name="Year"/>
          <w:attr w:val="1" w:name="Day"/>
          <w:attr w:val="1" w:name="Month"/>
          <w:attr w:val="trans" w:name="ls"/>
        </w:smartTagPr>
        <w:r w:rsidRPr="00D0252F">
          <w:rPr>
            <w:rFonts w:cs="Tahoma" w:hAnsi="Calibri" w:ascii="Calibri"/>
            <w:szCs w:val="24"/>
          </w:rPr>
          <w:t>1 i 10</w:t>
        </w:r>
      </w:smartTag>
      <w:r w:rsidRPr="00D0252F">
        <w:rPr>
          <w:rFonts w:cs="Tahoma" w:hAnsi="Calibri" w:ascii="Calibri"/>
          <w:szCs w:val="24"/>
        </w:rPr>
        <w:t>94/1 sve k.o. Brdovec</w:t>
      </w:r>
    </w:p>
    <w:p w:rsidRDefault="00681911" w:rsidP="00681911" w:rsidR="00681911">
      <w:pPr>
        <w:jc w:val="both"/>
        <w:rPr>
          <w:rFonts w:cs="Tahoma" w:hAnsi="Calibri" w:ascii="Calibri"/>
          <w:szCs w:val="24"/>
        </w:rPr>
      </w:pPr>
      <w:r w:rsidRPr="00D0252F">
        <w:rPr>
          <w:rFonts w:cs="Tahoma" w:hAnsi="Calibri" w:ascii="Calibri"/>
          <w:szCs w:val="24"/>
        </w:rPr>
        <w:t xml:space="preserve">Po rješenju Upravnog odjela za graditeljstvo, zaštitu okoliša, stambene i komunalne poslove Grada Zaprešića od </w:t>
      </w:r>
      <w:smartTag w:element="date" w:uri="urn:schemas-microsoft-com:office:smarttags">
        <w:smartTagPr>
          <w:attr w:val="2014" w:name="Year"/>
          <w:attr w:val="8" w:name="Day"/>
          <w:attr w:val="12" w:name="Month"/>
          <w:attr w:val="trans" w:name="ls"/>
        </w:smartTagPr>
        <w:r w:rsidRPr="00D0252F">
          <w:rPr>
            <w:rFonts w:cs="Tahoma" w:hAnsi="Calibri" w:ascii="Calibri"/>
            <w:szCs w:val="24"/>
          </w:rPr>
          <w:t>8.12.2014.</w:t>
        </w:r>
      </w:smartTag>
      <w:r w:rsidRPr="00D0252F">
        <w:rPr>
          <w:rFonts w:cs="Tahoma" w:hAnsi="Calibri" w:ascii="Calibri"/>
          <w:szCs w:val="24"/>
        </w:rPr>
        <w:t xml:space="preserve">kojim je naređeno stečajnom upravitelju ukloniti ruševnu zgradu na navedenim česticama, a po uloženoj žalbi od strane odvjetničkog ureda kojeg je angažirao stečajni dužnik od </w:t>
      </w:r>
      <w:smartTag w:element="date" w:uri="urn:schemas-microsoft-com:office:smarttags">
        <w:smartTagPr>
          <w:attr w:val="2014" w:name="Year"/>
          <w:attr w:val="19" w:name="Day"/>
          <w:attr w:val="12" w:name="Month"/>
          <w:attr w:val="trans" w:name="ls"/>
        </w:smartTagPr>
        <w:r w:rsidRPr="00D0252F">
          <w:rPr>
            <w:rFonts w:cs="Tahoma" w:hAnsi="Calibri" w:ascii="Calibri"/>
            <w:szCs w:val="24"/>
          </w:rPr>
          <w:t>19.12.2014.</w:t>
        </w:r>
      </w:smartTag>
      <w:r w:rsidRPr="00D0252F">
        <w:rPr>
          <w:rFonts w:cs="Tahoma" w:hAnsi="Calibri" w:ascii="Calibri"/>
          <w:szCs w:val="24"/>
        </w:rPr>
        <w:t xml:space="preserve">, rješenjem istog tijela od </w:t>
      </w:r>
      <w:smartTag w:element="date" w:uri="urn:schemas-microsoft-com:office:smarttags">
        <w:smartTagPr>
          <w:attr w:val="2015" w:name="Year"/>
          <w:attr w:val="8" w:name="Day"/>
          <w:attr w:val="1" w:name="Month"/>
          <w:attr w:val="trans" w:name="ls"/>
        </w:smartTagPr>
        <w:r w:rsidRPr="00D0252F">
          <w:rPr>
            <w:rFonts w:cs="Tahoma" w:hAnsi="Calibri" w:ascii="Calibri"/>
            <w:szCs w:val="24"/>
          </w:rPr>
          <w:t>8.1.2015.</w:t>
        </w:r>
      </w:smartTag>
      <w:r w:rsidRPr="00D0252F">
        <w:rPr>
          <w:rFonts w:cs="Tahoma" w:hAnsi="Calibri" w:ascii="Calibri"/>
          <w:szCs w:val="24"/>
        </w:rPr>
        <w:t xml:space="preserve"> odgođen je postupak izvršenja rješenja za uklanjanjem građevine jer izvršenje nije moguće provesti radi utvrđivanja prava vlasništva.</w:t>
      </w:r>
    </w:p>
    <w:p w:rsidRDefault="00681911" w:rsidP="00681911" w:rsidR="00681911">
      <w:pPr>
        <w:jc w:val="both"/>
        <w:rPr>
          <w:rFonts w:cs="Tahoma" w:hAnsi="Calibri" w:ascii="Calibri"/>
          <w:szCs w:val="24"/>
        </w:rPr>
      </w:pPr>
    </w:p>
    <w:p w:rsidRDefault="00681911" w:rsidP="00681911" w:rsidR="00681911" w:rsidRPr="00D0252F">
      <w:pPr>
        <w:jc w:val="both"/>
        <w:rPr>
          <w:rFonts w:cs="Tahoma" w:hAnsi="Calibri" w:ascii="Calibri"/>
          <w:szCs w:val="24"/>
        </w:rPr>
      </w:pPr>
    </w:p>
    <w:p w:rsidRDefault="00681911" w:rsidP="00681911" w:rsidR="00681911" w:rsidRPr="00D0252F">
      <w:pPr>
        <w:shd w:fill="FFFFFF" w:color="auto" w:val="clear"/>
        <w:rPr>
          <w:rFonts w:cs="Arial" w:hAnsi="Calibri" w:ascii="Calibri"/>
          <w:color w:val="222222"/>
          <w:sz w:val="19"/>
          <w:szCs w:val="19"/>
        </w:rPr>
      </w:pPr>
    </w:p>
    <w:p w:rsidRDefault="00681911" w:rsidP="00681911" w:rsidR="00681911" w:rsidRPr="00D0252F">
      <w:pPr>
        <w:ind w:firstLine="708"/>
        <w:rPr>
          <w:rFonts w:cs="Tahoma" w:hAnsi="Calibri" w:ascii="Calibri"/>
          <w:b/>
          <w:bCs/>
          <w:szCs w:val="24"/>
          <w:lang w:val="pl-PL"/>
        </w:rPr>
      </w:pPr>
      <w:r w:rsidRPr="00D0252F">
        <w:rPr>
          <w:rFonts w:cs="Tahoma" w:hAnsi="Calibri" w:ascii="Calibri"/>
          <w:b/>
          <w:bCs/>
          <w:szCs w:val="24"/>
          <w:lang w:val="pl-PL"/>
        </w:rPr>
        <w:t>III. RADNJE KOJE ĆE SE PODUZETI U NAREDNOM RAZDOBLJU</w:t>
      </w:r>
    </w:p>
    <w:p w:rsidRDefault="00681911" w:rsidP="00681911" w:rsidR="00681911" w:rsidRPr="00D0252F">
      <w:pPr>
        <w:jc w:val="both"/>
        <w:rPr>
          <w:rFonts w:cs="Tahoma" w:hAnsi="Calibri" w:ascii="Calibri"/>
          <w:szCs w:val="24"/>
          <w:lang w:val="pl-PL"/>
        </w:rPr>
      </w:pPr>
    </w:p>
    <w:p w:rsidRDefault="00681911" w:rsidP="00681911" w:rsidR="00681911" w:rsidRPr="00D0252F">
      <w:pPr>
        <w:jc w:val="both"/>
        <w:rPr>
          <w:rFonts w:cs="Tahoma" w:hAnsi="Calibri" w:ascii="Calibri"/>
          <w:szCs w:val="24"/>
          <w:lang w:val="pl-PL"/>
        </w:rPr>
      </w:pPr>
      <w:r w:rsidRPr="00D0252F">
        <w:rPr>
          <w:rFonts w:cs="Tahoma" w:hAnsi="Calibri" w:ascii="Calibri"/>
          <w:szCs w:val="24"/>
          <w:lang w:val="pl-PL"/>
        </w:rPr>
        <w:t>U narednom tromjesečnom razdoblju poduzet će se slijedeće radnje:</w:t>
      </w:r>
    </w:p>
    <w:p w:rsidRDefault="00681911" w:rsidP="00681911" w:rsidR="00681911" w:rsidRPr="00D0252F">
      <w:pPr>
        <w:numPr>
          <w:ilvl w:val="0"/>
          <w:numId w:val="2"/>
        </w:numPr>
        <w:tabs>
          <w:tab w:pos="720" w:val="clear"/>
          <w:tab w:pos="360" w:val="num"/>
        </w:tabs>
        <w:ind w:left="360"/>
        <w:jc w:val="both"/>
        <w:rPr>
          <w:rFonts w:cs="Tahoma" w:hAnsi="Calibri" w:ascii="Calibri"/>
          <w:szCs w:val="24"/>
          <w:lang w:val="pl-PL"/>
        </w:rPr>
      </w:pPr>
      <w:r w:rsidRPr="00D0252F">
        <w:rPr>
          <w:rFonts w:cs="Tahoma" w:hAnsi="Calibri" w:ascii="Calibri"/>
          <w:szCs w:val="24"/>
          <w:lang w:val="pl-PL"/>
        </w:rPr>
        <w:t>Po okončanju pravnih postupaka pristupit će se unovčenju nekretnina stečajnog dužnika</w:t>
      </w: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tabs>
          <w:tab w:pos="720" w:val="left"/>
        </w:tabs>
        <w:ind w:left="540"/>
        <w:rPr>
          <w:rFonts w:cs="Tahoma" w:hAnsi="Calibri" w:ascii="Calibri"/>
          <w:b/>
          <w:bCs/>
          <w:szCs w:val="24"/>
        </w:rPr>
      </w:pPr>
      <w:r w:rsidRPr="00D0252F">
        <w:rPr>
          <w:rFonts w:cs="Tahoma" w:hAnsi="Calibri" w:ascii="Calibri"/>
          <w:b/>
          <w:bCs/>
          <w:szCs w:val="24"/>
        </w:rPr>
        <w:t>PRIJEDLOZI STEČAJNOG UPRAVITELJA</w:t>
      </w:r>
    </w:p>
    <w:p w:rsidRDefault="00681911" w:rsidP="00681911" w:rsidR="00681911" w:rsidRPr="00D0252F">
      <w:pPr>
        <w:rPr>
          <w:rFonts w:cs="Tahoma" w:hAnsi="Calibri" w:ascii="Calibri"/>
          <w:sz w:val="20"/>
          <w:lang w:val="pl-PL"/>
        </w:rPr>
      </w:pPr>
    </w:p>
    <w:p w:rsidRDefault="00681911" w:rsidP="00681911" w:rsidR="00681911" w:rsidRPr="00D0252F">
      <w:pPr>
        <w:rPr>
          <w:rFonts w:cs="Tahoma" w:hAnsi="Calibri" w:ascii="Calibri"/>
          <w:szCs w:val="24"/>
          <w:lang w:val="pl-PL"/>
        </w:rPr>
      </w:pPr>
      <w:r w:rsidRPr="00D0252F">
        <w:rPr>
          <w:rFonts w:cs="Tahoma" w:hAnsi="Calibri" w:ascii="Calibri"/>
          <w:szCs w:val="24"/>
          <w:lang w:val="pl-PL"/>
        </w:rPr>
        <w:t xml:space="preserve">Shodno svemu iznesenome u ovome izvješću stečajni upravitelj </w:t>
      </w:r>
    </w:p>
    <w:p w:rsidRDefault="00681911" w:rsidP="00681911" w:rsidR="00681911" w:rsidRPr="00D0252F">
      <w:pPr>
        <w:rPr>
          <w:rFonts w:cs="Tahoma" w:hAnsi="Calibri" w:ascii="Calibri"/>
          <w:sz w:val="20"/>
          <w:lang w:val="pl-PL"/>
        </w:rPr>
      </w:pPr>
    </w:p>
    <w:p w:rsidRDefault="00681911" w:rsidP="00681911" w:rsidR="00681911" w:rsidRPr="00D0252F">
      <w:pPr>
        <w:jc w:val="center"/>
        <w:rPr>
          <w:rFonts w:cs="Tahoma" w:hAnsi="Calibri" w:ascii="Calibri"/>
          <w:i/>
          <w:iCs/>
          <w:szCs w:val="24"/>
          <w:lang w:val="pl-PL"/>
        </w:rPr>
      </w:pPr>
      <w:r w:rsidRPr="00D0252F">
        <w:rPr>
          <w:rFonts w:cs="Tahoma" w:hAnsi="Calibri" w:ascii="Calibri"/>
          <w:i/>
          <w:iCs/>
          <w:szCs w:val="24"/>
          <w:lang w:val="pl-PL"/>
        </w:rPr>
        <w:t>p r e d l a ž e</w:t>
      </w:r>
    </w:p>
    <w:p w:rsidRDefault="00681911" w:rsidP="00681911" w:rsidR="00681911" w:rsidRPr="00D0252F">
      <w:pPr>
        <w:jc w:val="center"/>
        <w:rPr>
          <w:rFonts w:cs="Tahoma" w:hAnsi="Calibri" w:ascii="Calibri"/>
          <w:i/>
          <w:iCs/>
          <w:sz w:val="20"/>
          <w:lang w:val="pl-PL"/>
        </w:rPr>
      </w:pPr>
    </w:p>
    <w:p w:rsidRDefault="00681911" w:rsidP="00681911" w:rsidR="00681911" w:rsidRPr="00D0252F">
      <w:pPr>
        <w:numPr>
          <w:ilvl w:val="0"/>
          <w:numId w:val="1"/>
        </w:numPr>
        <w:tabs>
          <w:tab w:pos="720" w:val="clear"/>
        </w:tabs>
        <w:spacing w:after="80"/>
        <w:rPr>
          <w:rFonts w:cs="Tahoma" w:hAnsi="Calibri" w:ascii="Calibri"/>
          <w:szCs w:val="24"/>
        </w:rPr>
      </w:pPr>
      <w:r w:rsidRPr="00D0252F">
        <w:rPr>
          <w:rFonts w:cs="Tahoma" w:hAnsi="Calibri" w:ascii="Calibri"/>
          <w:szCs w:val="24"/>
        </w:rPr>
        <w:t xml:space="preserve">da stečajni sudac primi na znanje sve radnje koje je stečajni upravitelj poduzeo od u razdoblju od </w:t>
      </w:r>
      <w:smartTag w:element="date" w:uri="urn:schemas-microsoft-com:office:smarttags">
        <w:smartTagPr>
          <w:attr w:val="2018" w:name="Year"/>
          <w:attr w:val="30" w:name="Day"/>
          <w:attr w:val="01" w:name="Month"/>
          <w:attr w:val="trans" w:name="ls"/>
        </w:smartTagPr>
        <w:r w:rsidR="001F5F67" w:rsidRPr="001F5F67">
          <w:rPr>
            <w:rFonts w:cs="Tahoma" w:hAnsi="Calibri" w:ascii="Calibri"/>
            <w:bCs/>
            <w:szCs w:val="24"/>
            <w:lang w:val="pl-PL"/>
          </w:rPr>
          <w:t>30.01.2018.</w:t>
        </w:r>
      </w:smartTag>
      <w:r w:rsidR="001F5F67" w:rsidRPr="001F5F67">
        <w:rPr>
          <w:rFonts w:cs="Tahoma" w:hAnsi="Calibri" w:ascii="Calibri"/>
          <w:bCs/>
          <w:szCs w:val="24"/>
          <w:lang w:val="pl-PL"/>
        </w:rPr>
        <w:t xml:space="preserve">  DO </w:t>
      </w:r>
      <w:smartTag w:element="date" w:uri="urn:schemas-microsoft-com:office:smarttags">
        <w:smartTagPr>
          <w:attr w:val="2018" w:name="Year"/>
          <w:attr w:val="02" w:name="Day"/>
          <w:attr w:val="05" w:name="Month"/>
          <w:attr w:val="trans" w:name="ls"/>
        </w:smartTagPr>
        <w:r w:rsidR="001F5F67" w:rsidRPr="001F5F67">
          <w:rPr>
            <w:rFonts w:cs="Tahoma" w:hAnsi="Calibri" w:ascii="Calibri"/>
            <w:bCs/>
            <w:szCs w:val="24"/>
            <w:lang w:val="pl-PL"/>
          </w:rPr>
          <w:t>02.05.2018</w:t>
        </w:r>
        <w:r w:rsidRPr="001F5F67">
          <w:rPr>
            <w:rFonts w:cs="Tahoma" w:hAnsi="Calibri" w:ascii="Calibri"/>
            <w:bCs/>
            <w:szCs w:val="24"/>
          </w:rPr>
          <w:t>.</w:t>
        </w:r>
      </w:smartTag>
      <w:r w:rsidRPr="00D0252F">
        <w:rPr>
          <w:rFonts w:cs="Tahoma" w:hAnsi="Calibri" w:ascii="Calibri"/>
          <w:bCs/>
          <w:szCs w:val="24"/>
        </w:rPr>
        <w:t xml:space="preserve"> godine</w:t>
      </w: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firstLine="360"/>
        <w:rPr>
          <w:rFonts w:cs="Tahoma" w:hAnsi="Calibri" w:ascii="Calibri"/>
          <w:szCs w:val="24"/>
          <w:lang w:val="pl-PL"/>
        </w:rPr>
      </w:pPr>
      <w:r w:rsidRPr="00D0252F">
        <w:rPr>
          <w:rFonts w:cs="Tahoma" w:hAnsi="Calibri" w:ascii="Calibri"/>
          <w:szCs w:val="24"/>
          <w:lang w:val="pl-PL"/>
        </w:rPr>
        <w:t xml:space="preserve">    Mjesto i datum: </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t>Stečajni upravitelj:</w:t>
      </w:r>
    </w:p>
    <w:p w:rsidRDefault="00681911" w:rsidP="00681911" w:rsidR="00681911" w:rsidRPr="00D0252F">
      <w:pPr>
        <w:ind w:firstLine="360"/>
        <w:rPr>
          <w:rFonts w:cs="Tahoma" w:hAnsi="Calibri" w:ascii="Calibri"/>
          <w:sz w:val="16"/>
          <w:szCs w:val="16"/>
          <w:lang w:val="pl-PL"/>
        </w:rPr>
      </w:pPr>
    </w:p>
    <w:p w:rsidRDefault="00681911" w:rsidP="00681911" w:rsidR="00681911" w:rsidRPr="00D0252F">
      <w:pPr>
        <w:rPr>
          <w:rFonts w:cs="Arial" w:hAnsi="Calibri" w:ascii="Calibri"/>
          <w:szCs w:val="24"/>
        </w:rPr>
      </w:pPr>
      <w:r w:rsidRPr="00D0252F">
        <w:rPr>
          <w:rFonts w:cs="Tahoma" w:hAnsi="Calibri" w:ascii="Calibri"/>
          <w:szCs w:val="24"/>
          <w:lang w:val="pl-PL"/>
        </w:rPr>
        <w:t xml:space="preserve">Zagreb, </w:t>
      </w:r>
      <w:r w:rsidR="001F5F67">
        <w:rPr>
          <w:rFonts w:cs="Tahoma" w:hAnsi="Calibri" w:ascii="Calibri"/>
          <w:szCs w:val="24"/>
          <w:lang w:val="pl-PL"/>
        </w:rPr>
        <w:t>07. svibnja</w:t>
      </w:r>
      <w:r w:rsidR="00600E80">
        <w:rPr>
          <w:rFonts w:cs="Tahoma" w:hAnsi="Calibri" w:ascii="Calibri"/>
          <w:szCs w:val="24"/>
          <w:lang w:val="pl-PL"/>
        </w:rPr>
        <w:t xml:space="preserve"> </w:t>
      </w:r>
      <w:r w:rsidRPr="00D0252F">
        <w:rPr>
          <w:rFonts w:cs="Tahoma" w:hAnsi="Calibri" w:ascii="Calibri"/>
          <w:szCs w:val="24"/>
          <w:lang w:val="pl-PL"/>
        </w:rPr>
        <w:t xml:space="preserve"> 201</w:t>
      </w:r>
      <w:r w:rsidR="006815D3">
        <w:rPr>
          <w:rFonts w:cs="Tahoma" w:hAnsi="Calibri" w:ascii="Calibri"/>
          <w:szCs w:val="24"/>
          <w:lang w:val="pl-PL"/>
        </w:rPr>
        <w:t>8</w:t>
      </w:r>
      <w:r w:rsidRPr="00D0252F">
        <w:rPr>
          <w:rFonts w:cs="Tahoma" w:hAnsi="Calibri" w:ascii="Calibri"/>
          <w:szCs w:val="24"/>
          <w:lang w:val="pl-PL"/>
        </w:rPr>
        <w:t>. godine</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Pr>
          <w:rFonts w:cs="Tahoma" w:hAnsi="Calibri" w:ascii="Calibri"/>
          <w:szCs w:val="24"/>
          <w:lang w:val="pl-PL"/>
        </w:rPr>
        <w:tab/>
      </w:r>
      <w:r w:rsidRPr="00D0252F">
        <w:rPr>
          <w:rFonts w:cs="Tahoma" w:hAnsi="Calibri" w:ascii="Calibri"/>
          <w:szCs w:val="24"/>
          <w:lang w:val="pl-PL"/>
        </w:rPr>
        <w:t>Miron Markičević</w:t>
      </w: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rPr>
          <w:rFonts w:hAnsi="Calibri" w:ascii="Calibri"/>
        </w:rPr>
      </w:pPr>
    </w:p>
    <w:p w:rsidRDefault="00942CBD" w:rsidR="00942CBD"/>
    <w:sectPr w:rsidSect="00681911" w:rsidR="00942CBD">
      <w:footerReference w:type="even" r:id="rId14"/>
      <w:footerReference w:type="default" r:id="rId15"/>
      <w:pgSz w:h="15842" w:w="12242"/>
      <w:pgMar w:gutter="0" w:footer="720" w:header="720" w:left="1440" w:bottom="180" w:right="1262" w:top="90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37CE" w:rsidR="000437CE">
      <w:r>
        <w:separator/>
      </w:r>
    </w:p>
  </w:endnote>
  <w:endnote w:id="0" w:type="continuationSeparator">
    <w:p w:rsidRDefault="000437CE" w:rsidR="000437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5D3" w:rsidP="00681911" w:rsidR="006815D3">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5D3" w:rsidP="00681911" w:rsidR="006815D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5D3" w:rsidP="00681911" w:rsidR="006815D3" w:rsidRPr="00D72EEB">
    <w:pPr>
      <w:pStyle w:val="Podnoje"/>
      <w:framePr w:y="1" w:xAlign="right" w:vAnchor="text" w:hAnchor="margin" w:wrap="auto"/>
      <w:rPr>
        <w:rStyle w:val="Brojstranice"/>
        <w:rFonts w:cs="Arial"/>
        <w:sz w:val="18"/>
        <w:szCs w:val="18"/>
      </w:rPr>
    </w:pPr>
    <w:r w:rsidRPr="00D72EEB">
      <w:rPr>
        <w:rStyle w:val="Brojstranice"/>
        <w:rFonts w:cs="Arial"/>
        <w:sz w:val="18"/>
        <w:szCs w:val="18"/>
      </w:rPr>
      <w:fldChar w:fldCharType="begin"/>
    </w:r>
    <w:r w:rsidRPr="00D72EEB">
      <w:rPr>
        <w:rStyle w:val="Brojstranice"/>
        <w:rFonts w:cs="Arial"/>
        <w:sz w:val="18"/>
        <w:szCs w:val="18"/>
      </w:rPr>
      <w:instrText xml:space="preserve">PAGE  </w:instrText>
    </w:r>
    <w:r w:rsidRPr="00D72EEB">
      <w:rPr>
        <w:rStyle w:val="Brojstranice"/>
        <w:rFonts w:cs="Arial"/>
        <w:sz w:val="18"/>
        <w:szCs w:val="18"/>
      </w:rPr>
      <w:fldChar w:fldCharType="separate"/>
    </w:r>
    <w:r w:rsidR="00A64EDC">
      <w:rPr>
        <w:rStyle w:val="Brojstranice"/>
        <w:rFonts w:cs="Arial"/>
        <w:noProof/>
        <w:sz w:val="18"/>
        <w:szCs w:val="18"/>
      </w:rPr>
      <w:t>4</w:t>
    </w:r>
    <w:r w:rsidRPr="00D72EEB">
      <w:rPr>
        <w:rStyle w:val="Brojstranice"/>
        <w:rFonts w:cs="Arial"/>
        <w:sz w:val="18"/>
        <w:szCs w:val="18"/>
      </w:rPr>
      <w:fldChar w:fldCharType="end"/>
    </w:r>
  </w:p>
  <w:p w:rsidRDefault="006815D3" w:rsidP="00681911" w:rsidR="006815D3">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37CE" w:rsidR="000437CE">
      <w:r>
        <w:separator/>
      </w:r>
    </w:p>
  </w:footnote>
  <w:footnote w:id="0" w:type="continuationSeparator">
    <w:p w:rsidRDefault="000437CE" w:rsidR="000437C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EFF2D6C"/>
    <w:multiLevelType w:val="hybridMultilevel"/>
    <w:tmpl w:val="02944BF0"/>
    <w:lvl w:tplc="6EE495BE" w:ilvl="0">
      <w:start w:val="10"/>
      <w:numFmt w:val="bullet"/>
      <w:lvlText w:val="-"/>
      <w:lvlJc w:val="left"/>
      <w:pPr>
        <w:ind w:hanging="360" w:left="360"/>
      </w:pPr>
      <w:rPr>
        <w:rFonts w:eastAsia="Times New Roman" w:hAnsi="Cambria" w:ascii="Cambria" w:hint="default"/>
      </w:rPr>
    </w:lvl>
    <w:lvl w:tplc="041A0003" w:ilvl="1">
      <w:start w:val="1"/>
      <w:numFmt w:val="bullet"/>
      <w:lvlText w:val="o"/>
      <w:lvlJc w:val="left"/>
      <w:pPr>
        <w:ind w:hanging="360" w:left="1080"/>
      </w:pPr>
      <w:rPr>
        <w:rFonts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911"/>
    <w:rsid w:val="000437CE"/>
    <w:rsid w:val="001F5F67"/>
    <w:rsid w:val="00255998"/>
    <w:rsid w:val="00346CE1"/>
    <w:rsid w:val="003A3FCC"/>
    <w:rsid w:val="004F38CE"/>
    <w:rsid w:val="00600E80"/>
    <w:rsid w:val="00635389"/>
    <w:rsid w:val="006815D3"/>
    <w:rsid w:val="00681911"/>
    <w:rsid w:val="0071649B"/>
    <w:rsid w:val="008B692F"/>
    <w:rsid w:val="009355F8"/>
    <w:rsid w:val="00942CBD"/>
    <w:rsid w:val="009E0CFB"/>
    <w:rsid w:val="00A2674A"/>
    <w:rsid w:val="00A64EDC"/>
    <w:rsid w:val="00B24A63"/>
    <w:rsid w:val="00B71064"/>
    <w:rsid w:val="00B91CF2"/>
    <w:rsid w:val="00BC34C8"/>
    <w:rsid w:val="00C12CDC"/>
    <w:rsid w:val="00DC4289"/>
    <w:rsid w:val="00F34CC5"/>
    <w:rsid w:val="00F746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1911"/>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81911"/>
    <w:pPr>
      <w:tabs>
        <w:tab w:pos="4536" w:val="center"/>
        <w:tab w:pos="9072" w:val="right"/>
      </w:tabs>
    </w:pPr>
  </w:style>
  <w:style w:styleId="Brojstranice" w:type="character">
    <w:name w:val="page number"/>
    <w:basedOn w:val="Zadanifontodlomka"/>
    <w:rsid w:val="00681911"/>
    <w:rPr>
      <w:rFonts w:cs="Times New Roman"/>
    </w:rPr>
  </w:style>
  <w:style w:styleId="Hiperveza" w:type="character">
    <w:name w:val="Hyperlink"/>
    <w:basedOn w:val="Zadanifontodlomka"/>
    <w:rsid w:val="00681911"/>
    <w:rPr>
      <w:color w:val="0000FF"/>
      <w:u w:val="single"/>
    </w:rPr>
  </w:style>
  <w:style w:styleId="Tekstrezerviranogmjesta" w:type="character">
    <w:name w:val="Placeholder Text"/>
    <w:basedOn w:val="Zadanifontodlomka"/>
    <w:uiPriority w:val="99"/>
    <w:semiHidden/>
    <w:rsid w:val="00A64EDC"/>
    <w:rPr>
      <w:color w:val="808080"/>
      <w:bdr w:space="0" w:sz="0" w:color="auto" w:val="none"/>
      <w:shd w:fill="auto" w:color="auto" w:val="clear"/>
    </w:rPr>
  </w:style>
  <w:style w:customStyle="true" w:styleId="eSPISCCParagraphDefaultFont" w:type="character">
    <w:name w:val="eSPIS_CC_Paragraph Default Font"/>
    <w:basedOn w:val="Zadanifontodlomka"/>
    <w:rsid w:val="00A64EDC"/>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A64EDC"/>
    <w:rPr>
      <w:rFonts w:hAnsi="Calibri" w:ascii="Calibri"/>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A64EDC"/>
    <w:rPr>
      <w:rFonts w:cs="Times New Roman" w:hAnsi="Calibri" w:ascii="Calibri"/>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4EDC"/>
    <w:rPr>
      <w:rFonts w:cs="Times New Roman" w:hAnsi="Calibri" w:ascii="Calibri"/>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1911"/>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81911"/>
    <w:pPr>
      <w:tabs>
        <w:tab w:pos="4536" w:val="center"/>
        <w:tab w:pos="9072" w:val="right"/>
      </w:tabs>
    </w:pPr>
  </w:style>
  <w:style w:styleId="Brojstranice" w:type="character">
    <w:name w:val="page number"/>
    <w:basedOn w:val="Zadanifontodlomka"/>
    <w:rsid w:val="00681911"/>
    <w:rPr>
      <w:rFonts w:cs="Times New Roman"/>
    </w:rPr>
  </w:style>
  <w:style w:styleId="Hiperveza" w:type="character">
    <w:name w:val="Hyperlink"/>
    <w:basedOn w:val="Zadanifontodlomka"/>
    <w:rsid w:val="00681911"/>
    <w:rPr>
      <w:color w:val="0000FF"/>
      <w:u w:val="single"/>
    </w:rPr>
  </w:style>
  <w:style w:styleId="Tekstrezerviranogmjesta" w:type="character">
    <w:name w:val="Placeholder Text"/>
    <w:basedOn w:val="Zadanifontodlomka"/>
    <w:uiPriority w:val="99"/>
    <w:semiHidden/>
    <w:rsid w:val="00A64EDC"/>
    <w:rPr>
      <w:color w:val="808080"/>
      <w:bdr w:color="auto" w:space="0" w:sz="0" w:val="none"/>
      <w:shd w:color="auto" w:fill="auto" w:val="clear"/>
    </w:rPr>
  </w:style>
  <w:style w:customStyle="1" w:styleId="eSPISCCParagraphDefaultFont" w:type="character">
    <w:name w:val="eSPIS_CC_Paragraph Default Font"/>
    <w:basedOn w:val="Zadanifontodlomka"/>
    <w:rsid w:val="00A64EDC"/>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A64EDC"/>
    <w:rPr>
      <w:rFonts w:ascii="Calibri" w:hAnsi="Calibri"/>
      <w:b/>
      <w:bCs/>
      <w:szCs w:val="24"/>
      <w:bdr w:color="auto" w:space="0" w:sz="0" w:val="none"/>
      <w:shd w:color="auto" w:fill="FFFFCC" w:val="clear"/>
      <w:lang w:val="hr-HR"/>
    </w:rPr>
  </w:style>
  <w:style w:customStyle="1" w:styleId="PozadinaSvijetloCrvena" w:type="character">
    <w:name w:val="Pozadina_SvijetloCrvena"/>
    <w:basedOn w:val="eSPISCCParagraphDefaultFont"/>
    <w:rsid w:val="00A64EDC"/>
    <w:rPr>
      <w:rFonts w:ascii="Calibri" w:cs="Times New Roman" w:hAnsi="Calibri"/>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4EDC"/>
    <w:rPr>
      <w:rFonts w:ascii="Calibri" w:cs="Times New Roman" w:hAnsi="Calibri"/>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107902">
      <w:bodyDiv w:val="true"/>
      <w:marLeft w:val="0"/>
      <w:marRight w:val="0"/>
      <w:marTop w:val="0"/>
      <w:marBottom w:val="0"/>
      <w:divBdr>
        <w:top w:space="0" w:sz="0" w:color="auto" w:val="none"/>
        <w:left w:space="0" w:sz="0" w:color="auto" w:val="none"/>
        <w:bottom w:space="0" w:sz="0" w:color="auto" w:val="none"/>
        <w:right w:space="0" w:sz="0" w:color="auto" w:val="none"/>
      </w:divBdr>
      <w:divsChild>
        <w:div w:id="905456994">
          <w:marLeft w:val="0"/>
          <w:marRight w:val="0"/>
          <w:marTop w:val="0"/>
          <w:marBottom w:val="0"/>
          <w:divBdr>
            <w:top w:space="0" w:sz="0" w:color="auto" w:val="none"/>
            <w:left w:space="0" w:sz="0" w:color="auto" w:val="none"/>
            <w:bottom w:space="0" w:sz="0" w:color="auto" w:val="none"/>
            <w:right w:space="0" w:sz="0" w:color="auto" w:val="none"/>
          </w:divBdr>
        </w:div>
      </w:divsChild>
    </w:div>
    <w:div w:id="912131494">
      <w:bodyDiv w:val="true"/>
      <w:marLeft w:val="0"/>
      <w:marRight w:val="0"/>
      <w:marTop w:val="0"/>
      <w:marBottom w:val="0"/>
      <w:divBdr>
        <w:top w:space="0" w:sz="0" w:color="auto" w:val="none"/>
        <w:left w:space="0" w:sz="0" w:color="auto" w:val="none"/>
        <w:bottom w:space="0" w:sz="0" w:color="auto" w:val="none"/>
        <w:right w:space="0" w:sz="0" w:color="auto" w:val="none"/>
      </w:divBdr>
      <w:divsChild>
        <w:div w:id="1367949091">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xn--bea.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k.ul.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k.xn--bea.b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zk.ul.br/" TargetMode="External"/><Relationship Id="rId4" Type="http://schemas.microsoft.com/office/2007/relationships/stylesWithEffects" Target="stylesWithEffects.xml"/><Relationship Id="rId9" Type="http://schemas.openxmlformats.org/officeDocument/2006/relationships/hyperlink" Target="http://k.xn--bea.br/" TargetMode="Externa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1322</properties:Words>
  <properties:Characters>7862</properties:Characters>
  <properties:Lines>190</properties:Lines>
  <properties:Paragraphs>76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9273</properties:CharactersWithSpaces>
  <properties:SharedDoc>false</properties:SharedDoc>
  <properties:HLinks>
    <vt:vector size="30" baseType="variant">
      <vt:variant>
        <vt:i4>16777339</vt:i4>
      </vt:variant>
      <vt:variant>
        <vt:i4>12</vt:i4>
      </vt:variant>
      <vt:variant>
        <vt:i4>0</vt:i4>
      </vt:variant>
      <vt:variant>
        <vt:i4>5</vt:i4>
      </vt:variant>
      <vt:variant>
        <vt:lpwstr>http://k.č.br/</vt:lpwstr>
      </vt:variant>
      <vt:variant>
        <vt:lpwstr/>
      </vt:variant>
      <vt:variant>
        <vt:i4>6160459</vt:i4>
      </vt:variant>
      <vt:variant>
        <vt:i4>9</vt:i4>
      </vt:variant>
      <vt:variant>
        <vt:i4>0</vt:i4>
      </vt:variant>
      <vt:variant>
        <vt:i4>5</vt:i4>
      </vt:variant>
      <vt:variant>
        <vt:lpwstr>http://zk.ul.br/</vt:lpwstr>
      </vt:variant>
      <vt:variant>
        <vt:lpwstr/>
      </vt:variant>
      <vt:variant>
        <vt:i4>2294029</vt:i4>
      </vt:variant>
      <vt:variant>
        <vt:i4>6</vt:i4>
      </vt:variant>
      <vt:variant>
        <vt:i4>0</vt:i4>
      </vt:variant>
      <vt:variant>
        <vt:i4>5</vt:i4>
      </vt:variant>
      <vt:variant>
        <vt:lpwstr>http://zk.č.br/</vt:lpwstr>
      </vt:variant>
      <vt:variant>
        <vt:lpwstr/>
      </vt:variant>
      <vt:variant>
        <vt:i4>6160459</vt:i4>
      </vt:variant>
      <vt:variant>
        <vt:i4>3</vt:i4>
      </vt:variant>
      <vt:variant>
        <vt:i4>0</vt:i4>
      </vt:variant>
      <vt:variant>
        <vt:i4>5</vt:i4>
      </vt:variant>
      <vt:variant>
        <vt:lpwstr>http://zk.ul.br/</vt:lpwstr>
      </vt:variant>
      <vt:variant>
        <vt:lpwstr/>
      </vt:variant>
      <vt:variant>
        <vt:i4>16777339</vt:i4>
      </vt:variant>
      <vt:variant>
        <vt:i4>0</vt:i4>
      </vt:variant>
      <vt:variant>
        <vt:i4>0</vt:i4>
      </vt:variant>
      <vt:variant>
        <vt:i4>5</vt:i4>
      </vt:variant>
      <vt:variant>
        <vt:lpwstr>http://k.č.br/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2018-05-09T11:24:00Z</dcterms:created>
  <dc:creator>nada</dc:creator>
  <cp:lastModifiedBy>Katarina Drndelić</cp:lastModifiedBy>
  <cp:lastPrinted>2018-05-07T08:44:00Z</cp:lastPrinted>
  <dcterms:modified xmlns:xsi="http://www.w3.org/2001/XMLSchema-instance" xsi:type="dcterms:W3CDTF">2018-05-09T11:25:00Z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St-350/2009-134 / Podnesak - Izvješće stečajnog upravitelja (Montkemija d.d. u stečaju -  31 redovno izvješćeObrazac 20     05. mjesec 2018.g_ 2.docx)</vt:lpwstr>
  </prop:property>
  <prop:property name="CC_coloring" pid="4" fmtid="{D5CDD505-2E9C-101B-9397-08002B2CF9AE}">
    <vt:bool>false</vt:bool>
  </prop:property>
  <prop:property name="BrojStranica" pid="5" fmtid="{D5CDD505-2E9C-101B-9397-08002B2CF9AE}">
    <vt:i4>4</vt:i4>
  </prop:property>
</prop:Properties>
</file>