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1a16" w14:paraId="75c1a16" w:rsidRDefault="00F34D19" w:rsidP="00F34D19" w:rsidR="00F34D19" w:rsidRPr="00F34D19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 xml:space="preserve">            </w:t>
      </w:r>
      <w:r w:rsidRPr="00F34D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 xml:space="preserve">   Republika Hrvatska</w:t>
      </w: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>Trgovački sud u Osijeku</w:t>
      </w: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 xml:space="preserve">   Osijek, Zagrebačka 2</w:t>
      </w: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 w:rsidRPr="00F34D1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>Poslovni broj: 6 St-</w:t>
      </w:r>
      <w:r w:rsidR="009B7CF0">
        <w:rPr>
          <w:rFonts w:hAnsi="Times New Roman" w:ascii="Times New Roman"/>
          <w:sz w:val="24"/>
          <w:szCs w:val="24"/>
        </w:rPr>
        <w:t>1192/18-13</w:t>
      </w:r>
    </w:p>
    <w:p w:rsidRDefault="00144BC1" w:rsidP="00F34D19" w:rsidR="00144BC1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1761B6" w:rsidP="00F34D19" w:rsidR="001761B6">
      <w:pPr>
        <w:pStyle w:val="Bezproreda"/>
        <w:rPr>
          <w:rFonts w:hAnsi="Times New Roman" w:ascii="Times New Roman"/>
          <w:sz w:val="24"/>
          <w:szCs w:val="24"/>
        </w:rPr>
      </w:pPr>
    </w:p>
    <w:p w:rsidRDefault="00F34D19" w:rsidP="00F34D19" w:rsidR="00F34D19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F34D19" w:rsidR="00144BC1" w:rsidRPr="00F34D19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F34D19" w:rsidR="00144BC1" w:rsidRPr="00F34D1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>R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E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P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U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B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L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I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K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A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 xml:space="preserve"> H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R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V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A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T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S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K</w:t>
      </w:r>
      <w:r w:rsidR="001761B6" w:rsidRP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A</w:t>
      </w:r>
    </w:p>
    <w:p w:rsidRDefault="001761B6" w:rsidP="00F34D19" w:rsidR="001761B6" w:rsidRPr="00F34D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44BC1" w:rsidP="00F34D19" w:rsidR="00144BC1" w:rsidRPr="00F34D1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t>R J E Š E N</w:t>
      </w:r>
      <w:r w:rsidR="00F34D19">
        <w:rPr>
          <w:rFonts w:hAnsi="Times New Roman" w:ascii="Times New Roman"/>
          <w:sz w:val="24"/>
          <w:szCs w:val="24"/>
        </w:rPr>
        <w:t xml:space="preserve"> </w:t>
      </w:r>
      <w:r w:rsidRPr="00F34D19">
        <w:rPr>
          <w:rFonts w:hAnsi="Times New Roman" w:ascii="Times New Roman"/>
          <w:sz w:val="24"/>
          <w:szCs w:val="24"/>
        </w:rPr>
        <w:t>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ab/>
      </w:r>
      <w:r w:rsidRPr="00414AC9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70678F" w:rsidRPr="00414AC9">
        <w:rPr>
          <w:rFonts w:hAnsi="Times New Roman" w:ascii="Times New Roman"/>
          <w:sz w:val="24"/>
          <w:szCs w:val="24"/>
        </w:rPr>
        <w:t xml:space="preserve">predlagatelja: </w:t>
      </w:r>
      <w:r w:rsidR="00414AC9" w:rsidRPr="00414AC9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F34D19" w:rsidRPr="00F34D19">
        <w:rPr>
          <w:rFonts w:hAnsi="Times New Roman" w:ascii="Times New Roman"/>
          <w:b/>
          <w:sz w:val="24"/>
          <w:szCs w:val="24"/>
        </w:rPr>
        <w:t>S.S.D. d.o.o. Vinkovci, Ciglarska 19A, OIB: 97211362861, MBS: 030183654</w:t>
      </w:r>
      <w:r w:rsidRPr="00414AC9">
        <w:rPr>
          <w:rFonts w:hAnsi="Times New Roman" w:ascii="Times New Roman"/>
          <w:sz w:val="24"/>
          <w:szCs w:val="24"/>
        </w:rPr>
        <w:t xml:space="preserve">, dana </w:t>
      </w:r>
      <w:r w:rsidR="00F34D19">
        <w:rPr>
          <w:rFonts w:hAnsi="Times New Roman" w:ascii="Times New Roman"/>
          <w:sz w:val="24"/>
          <w:szCs w:val="24"/>
        </w:rPr>
        <w:t>5. veljače 2019. g.,</w:t>
      </w: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14AC9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414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414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F34D19" w:rsidR="00144BC1" w:rsidRPr="00590EC2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F34D19" w:rsidRPr="00F34D19">
        <w:rPr>
          <w:rFonts w:hAnsi="Times New Roman" w:ascii="Times New Roman"/>
          <w:sz w:val="24"/>
          <w:szCs w:val="24"/>
        </w:rPr>
        <w:t>S.S.D. d.o.o. Vinkovci, Ciglarska 19A, OIB: 97211362861, MBS: 030183654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ukupan iznos od 4.000,00 kn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144BC1" w:rsidR="00383464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590EC2" w:rsidR="00590EC2">
      <w:pPr>
        <w:jc w:val="right"/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F34D19" w:rsidP="00F34D19" w:rsidR="00F34D19" w:rsidRPr="00F34D1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34D19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1192/18-</w:t>
      </w:r>
      <w:r w:rsidR="009B7CF0">
        <w:rPr>
          <w:rFonts w:hAnsi="Times New Roman" w:ascii="Times New Roman"/>
          <w:sz w:val="24"/>
          <w:szCs w:val="24"/>
        </w:rPr>
        <w:t>13</w:t>
      </w:r>
      <w:bookmarkStart w:name="_GoBack" w:id="0"/>
      <w:bookmarkEnd w:id="0"/>
    </w:p>
    <w:p w:rsidRDefault="00F34D19" w:rsidP="00144BC1" w:rsidR="00F34D19">
      <w:pPr>
        <w:jc w:val="center"/>
        <w:rPr>
          <w:rFonts w:hAnsi="Times New Roman" w:ascii="Times New Roman"/>
          <w:sz w:val="24"/>
          <w:szCs w:val="24"/>
        </w:rPr>
      </w:pPr>
    </w:p>
    <w:p w:rsidRDefault="00F34D19" w:rsidP="00144BC1" w:rsidR="00F34D19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 w:rsidRPr="00F34D1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F34D19">
        <w:rPr>
          <w:rFonts w:hAnsi="Times New Roman" w:ascii="Times New Roman"/>
          <w:sz w:val="24"/>
          <w:szCs w:val="24"/>
        </w:rPr>
        <w:t>1192/18-5 od 30. studenog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</w:t>
      </w:r>
      <w:r w:rsidRPr="00F34D19">
        <w:rPr>
          <w:rFonts w:hAnsi="Times New Roman" w:ascii="Times New Roman"/>
          <w:sz w:val="24"/>
          <w:szCs w:val="24"/>
        </w:rPr>
        <w:t xml:space="preserve">prethodni postupak radi utvrđivanja uvjeta za otvaranje stečajnog postupka nad dužnikom </w:t>
      </w:r>
      <w:r w:rsidR="00F34D19" w:rsidRPr="00F34D19">
        <w:rPr>
          <w:rFonts w:hAnsi="Times New Roman" w:ascii="Times New Roman"/>
          <w:b/>
          <w:sz w:val="24"/>
          <w:szCs w:val="24"/>
        </w:rPr>
        <w:t xml:space="preserve">S.S.D. d.o.o. Vinkovci, Ciglarska 19A, OIB: 97211362861, MBS: 030183654 </w:t>
      </w:r>
      <w:r w:rsidRPr="00F34D19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 w:rsidRPr="00F34D19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 w:rsidRPr="00F34D1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F34D19">
        <w:rPr>
          <w:rFonts w:hAnsi="Times New Roman" w:ascii="Times New Roman"/>
          <w:sz w:val="24"/>
          <w:szCs w:val="24"/>
        </w:rPr>
        <w:t>22.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F34D19">
        <w:rPr>
          <w:rFonts w:hAnsi="Times New Roman" w:ascii="Times New Roman"/>
          <w:sz w:val="24"/>
          <w:szCs w:val="24"/>
        </w:rPr>
        <w:t>30. siječnja 2019.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F34D19">
        <w:rPr>
          <w:rFonts w:hAnsi="Times New Roman" w:ascii="Times New Roman"/>
          <w:sz w:val="24"/>
          <w:szCs w:val="24"/>
        </w:rPr>
        <w:t>5. veljače 2019.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34D19">
        <w:rPr>
          <w:rFonts w:hAnsi="Times New Roman" w:ascii="Times New Roman"/>
          <w:sz w:val="24"/>
          <w:szCs w:val="24"/>
        </w:rPr>
        <w:t>26.2.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2627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452" w:rsidP="00F427F2" w:rsidR="00530452">
      <w:pPr>
        <w:spacing w:lineRule="auto" w:line="240" w:after="0"/>
      </w:pPr>
      <w:r>
        <w:separator/>
      </w:r>
    </w:p>
  </w:endnote>
  <w:endnote w:id="0" w:type="continuationSeparator">
    <w:p w:rsidRDefault="00530452" w:rsidP="00F427F2" w:rsidR="005304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452" w:rsidP="00F427F2" w:rsidR="00530452">
      <w:pPr>
        <w:spacing w:lineRule="auto" w:line="240" w:after="0"/>
      </w:pPr>
      <w:r>
        <w:separator/>
      </w:r>
    </w:p>
  </w:footnote>
  <w:footnote w:id="0" w:type="continuationSeparator">
    <w:p w:rsidRDefault="00530452" w:rsidP="00F427F2" w:rsidR="005304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7CF0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5E2"/>
    <w:rsid w:val="003576DA"/>
    <w:rsid w:val="003600CC"/>
    <w:rsid w:val="00375DDD"/>
    <w:rsid w:val="00383464"/>
    <w:rsid w:val="003B450C"/>
    <w:rsid w:val="003B5265"/>
    <w:rsid w:val="003C1C2B"/>
    <w:rsid w:val="00404F3C"/>
    <w:rsid w:val="00414AC9"/>
    <w:rsid w:val="004164EB"/>
    <w:rsid w:val="004215E8"/>
    <w:rsid w:val="004447A5"/>
    <w:rsid w:val="00530452"/>
    <w:rsid w:val="00542551"/>
    <w:rsid w:val="00573829"/>
    <w:rsid w:val="00590EC2"/>
    <w:rsid w:val="005A42BD"/>
    <w:rsid w:val="005E01DF"/>
    <w:rsid w:val="005E72E8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B7CF0"/>
    <w:rsid w:val="009D4867"/>
    <w:rsid w:val="009E6769"/>
    <w:rsid w:val="00A21BC5"/>
    <w:rsid w:val="00A542C9"/>
    <w:rsid w:val="00A601A9"/>
    <w:rsid w:val="00A855CE"/>
    <w:rsid w:val="00A91695"/>
    <w:rsid w:val="00AC6D07"/>
    <w:rsid w:val="00AE2842"/>
    <w:rsid w:val="00AE7C0E"/>
    <w:rsid w:val="00B071A9"/>
    <w:rsid w:val="00B1188C"/>
    <w:rsid w:val="00B128F1"/>
    <w:rsid w:val="00B26277"/>
    <w:rsid w:val="00B42A7A"/>
    <w:rsid w:val="00B55BD9"/>
    <w:rsid w:val="00BD73EC"/>
    <w:rsid w:val="00BE0DC1"/>
    <w:rsid w:val="00BE3FA8"/>
    <w:rsid w:val="00BE66D2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C69EA"/>
    <w:rsid w:val="00EE6EBF"/>
    <w:rsid w:val="00F34D19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2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2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2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2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6561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St-1192/2018-13</izvorni_sadrzaj>
    <derivirana_varijabla naziv="DomainObject.Oznaka_1">St-1192/2018-13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S.S.D. d.o.o. za informatiku i trgovinu</izvorni_sadrzaj>
    <derivirana_varijabla naziv="DomainObject.Predmet.ProtustrankaFormated_1">  S.S.D. d.o.o. za informatiku i trgovinu</derivirana_varijabla>
  </DomainObject.Predmet.ProtustrankaFormated>
  <DomainObject.Predmet.ProtustrankaFormatedOIB>
    <izvorni_sadrzaj>  S.S.D. d.o.o. za informatiku i trgovinu, OIB 97211362861</izvorni_sadrzaj>
    <derivirana_varijabla naziv="DomainObject.Predmet.ProtustrankaFormatedOIB_1">  S.S.D. d.o.o. za informatiku i trgovinu, OIB 97211362861</derivirana_varijabla>
  </DomainObject.Predmet.ProtustrankaFormatedOIB>
  <DomainObject.Predmet.ProtustrankaFormatedWithAdress>
    <izvorni_sadrzaj> S.S.D. d.o.o. za informatiku i trgovinu, Ciglarska 19 A , 32100 Vinkovci</izvorni_sadrzaj>
    <derivirana_varijabla naziv="DomainObject.Predmet.ProtustrankaFormatedWithAdress_1"> S.S.D. d.o.o. za informatiku i trgovinu, Ciglarska 19 A , 32100 Vinkovci</derivirana_varijabla>
  </DomainObject.Predmet.ProtustrankaFormatedWithAdress>
  <DomainObject.Predmet.ProtustrankaFormatedWithAdressOIB>
    <izvorni_sadrzaj> S.S.D. d.o.o. za informatiku i trgovinu, OIB 97211362861, Ciglarska 19 A , 32100 Vinkovci</izvorni_sadrzaj>
    <derivirana_varijabla naziv="DomainObject.Predmet.ProtustrankaFormatedWithAdressOIB_1"> S.S.D. d.o.o. za informatiku i trgovinu, OIB 97211362861, Ciglarska 19 A , 32100 Vinkovci</derivirana_varijabla>
  </DomainObject.Predmet.ProtustrankaFormatedWithAdressOIB>
  <DomainObject.Predmet.ProtustrankaWithAdress>
    <izvorni_sadrzaj>S.S.D. d.o.o. za informatiku i trgovinu Ciglarska 19 A , 32100 Vinkovci</izvorni_sadrzaj>
    <derivirana_varijabla naziv="DomainObject.Predmet.ProtustrankaWithAdress_1">S.S.D. d.o.o. za informatiku i trgovinu Ciglarska 19 A , 32100 Vinkovci</derivirana_varijabla>
  </DomainObject.Predmet.ProtustrankaWithAdress>
  <DomainObject.Predmet.ProtustrankaWithAdressOIB>
    <izvorni_sadrzaj>S.S.D. d.o.o. za informatiku i trgovinu, OIB 97211362861, Ciglarska 19 A , 32100 Vinkovci</izvorni_sadrzaj>
    <derivirana_varijabla naziv="DomainObject.Predmet.ProtustrankaWithAdressOIB_1">S.S.D. d.o.o. za informatiku i trgovinu, OIB 97211362861, Ciglarska 19 A , 32100 Vinkovci</derivirana_varijabla>
  </DomainObject.Predmet.ProtustrankaWithAdressOIB>
  <DomainObject.Predmet.ProtustrankaNazivFormated>
    <izvorni_sadrzaj>S.S.D. d.o.o. za informatiku i trgovinu</izvorni_sadrzaj>
    <derivirana_varijabla naziv="DomainObject.Predmet.ProtustrankaNazivFormated_1">S.S.D. d.o.o. za informatiku i trgovinu</derivirana_varijabla>
  </DomainObject.Predmet.ProtustrankaNazivFormated>
  <DomainObject.Predmet.ProtustrankaNazivFormatedOIB>
    <izvorni_sadrzaj>S.S.D. d.o.o. za informatiku i trgovinu, OIB 97211362861</izvorni_sadrzaj>
    <derivirana_varijabla naziv="DomainObject.Predmet.ProtustrankaNazivFormatedOIB_1">S.S.D. d.o.o. za informatiku i trgovinu, OIB 97211362861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S.S.D. d.o.o. za informatiku i trgovinu</item>
    </izvorni_sadrzaj>
    <derivirana_varijabla naziv="DomainObject.Predmet.ProtuStrankaListFormated_1">
      <item>S.S.D. d.o.o. za informatiku i trgovinu</item>
    </derivirana_varijabla>
  </DomainObject.Predmet.ProtuStrankaListFormated>
  <DomainObject.Predmet.ProtuStrankaListFormatedOIB>
    <izvorni_sadrzaj>
      <item>S.S.D. d.o.o. za informatiku i trgovinu, OIB 97211362861</item>
    </izvorni_sadrzaj>
    <derivirana_varijabla naziv="DomainObject.Predmet.ProtuStrankaListFormatedOIB_1">
      <item>S.S.D. d.o.o. za informatiku i trgovinu, OIB 97211362861</item>
    </derivirana_varijabla>
  </DomainObject.Predmet.ProtuStrankaListFormatedOIB>
  <DomainObject.Predmet.ProtuStrankaListFormatedWithAdress>
    <izvorni_sadrzaj>
      <item>S.S.D. d.o.o. za informatiku i trgovinu, Ciglarska 19 A , 32100 Vinkovci</item>
    </izvorni_sadrzaj>
    <derivirana_varijabla naziv="DomainObject.Predmet.ProtuStrankaListFormatedWithAdress_1">
      <item>S.S.D. d.o.o. za informatiku i trgovinu, Ciglarska 19 A , 32100 Vinkovci</item>
    </derivirana_varijabla>
  </DomainObject.Predmet.ProtuStrankaListFormatedWithAdress>
  <DomainObject.Predmet.ProtuStrankaListFormatedWithAdressOIB>
    <izvorni_sadrzaj>
      <item>S.S.D. d.o.o. za informatiku i trgovinu, OIB 97211362861, Ciglarska 19 A , 32100 Vinkovci</item>
    </izvorni_sadrzaj>
    <derivirana_varijabla naziv="DomainObject.Predmet.ProtuStrankaListFormatedWithAdressOIB_1">
      <item>S.S.D. d.o.o. za informatiku i trgovinu, OIB 97211362861, Ciglarska 19 A , 32100 Vinkovci</item>
    </derivirana_varijabla>
  </DomainObject.Predmet.ProtuStrankaListFormatedWithAdressOIB>
  <DomainObject.Predmet.ProtuStrankaListNazivFormated>
    <izvorni_sadrzaj>
      <item>S.S.D. d.o.o. za informatiku i trgovinu</item>
    </izvorni_sadrzaj>
    <derivirana_varijabla naziv="DomainObject.Predmet.ProtuStrankaListNazivFormated_1">
      <item>S.S.D. d.o.o. za informatiku i trgovinu</item>
    </derivirana_varijabla>
  </DomainObject.Predmet.ProtuStrankaListNazivFormated>
  <DomainObject.Predmet.ProtuStrankaListNazivFormatedOIB>
    <izvorni_sadrzaj>
      <item>S.S.D. d.o.o. za informatiku i trgovinu, OIB 97211362861</item>
    </izvorni_sadrzaj>
    <derivirana_varijabla naziv="DomainObject.Predmet.ProtuStrankaListNazivFormatedOIB_1">
      <item>S.S.D. d.o.o. za informatiku i trgovinu, OIB 97211362861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St-1192/2018-13</izvorni_sadrzaj>
    <derivirana_varijabla naziv="DomainObject.PoslovniBrojDokumenta_1">St-1192/2018-13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S.S.D. d.o.o. za informatiku i trgovinu</izvorni_sadrzaj>
    <derivirana_varijabla naziv="DomainObject.Predmet.ProtustrankaIDrugi_1">S.S.D. d.o.o. za informatiku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S.S.D. d.o.o. za informatiku i trgovinu, OIB 97211362861, Ciglarska 19 A , 32100 Vinkovci</izvorni_sadrzaj>
    <derivirana_varijabla naziv="DomainObject.Predmet.ProtustrankaIDrugiAdressOIB_1">S.S.D. d.o.o. za informatiku i trgovinu, OIB 97211362861, Ciglarska 19 A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S.S.D. d.o.o. za informatiku i trgovinu</item>
    </izvorni_sadrzaj>
    <derivirana_varijabla naziv="DomainObject.Predmet.SudioniciListNaziv_1">
      <item>FINA RC OSIJEK</item>
      <item>S.S.D. d.o.o. za informatiku i trgovinu</item>
    </derivirana_varijabla>
  </DomainObject.Predmet.SudioniciListNaziv>
  <DomainObject.Predmet.SudioniciListAdressOIB>
    <izvorni_sadrzaj>
      <item>FINA RC OSIJEK, OIB 85821130368</item>
      <item>S.S.D. d.o.o. za informatiku i trgovinu, OIB 97211362861, Ciglarska 19 A ,32100 Vinkovci</item>
    </izvorni_sadrzaj>
    <derivirana_varijabla naziv="DomainObject.Predmet.SudioniciListAdressOIB_1">
      <item>FINA RC OSIJEK, OIB 85821130368</item>
      <item>S.S.D. d.o.o. za informatiku i trgovinu, OIB 97211362861, Ciglarska 19 A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97211362861</item>
    </izvorni_sadrzaj>
    <derivirana_varijabla naziv="DomainObject.Predmet.SudioniciListNazivOIB_1">
      <item>, OIB 85821130368</item>
      <item>, OIB 97211362861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St-1192/2018-12</izvorni_sadrzaj>
    <derivirana_varijabla naziv="DomainObject.PredzadnjaOdlukaIzPredmeta.Oznaka_1">St-1192/2018-12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99ECA-7FEF-4623-A540-AD3D4616B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482</properties:Words>
  <properties:Characters>2599</properties:Characters>
  <properties:Lines>109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2018-06-07T12:21:00Z</dcterms:created>
  <dc:creator>Blanka</dc:creator>
  <cp:lastModifiedBy>Danijela Sekulić</cp:lastModifiedBy>
  <cp:lastPrinted>2019-02-05T07:55:00Z</cp:lastPrinted>
  <dcterms:modified xmlns:xsi="http://www.w3.org/2001/XMLSchema-instance" xsi:type="dcterms:W3CDTF">2019-02-05T07:58:00Z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St-1192/2018-13 / Odluka - Rješenje - određivanje nagrade stečajnom upravitelju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