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bc1d9" w14:paraId="f3bc1d9" w:rsidRDefault="00A46EC8" w:rsidP="00A46EC8" w:rsidR="00A46EC8">
      <w:pPr>
        <w:jc w:val="right"/>
        <w15:collapsed w:val="false"/>
      </w:pPr>
      <w:bookmarkStart w:name="_GoBack" w:id="0"/>
      <w:bookmarkEnd w:id="0"/>
      <w:r>
        <w:t>4 St-</w:t>
      </w:r>
      <w:r w:rsidR="00F04000">
        <w:t>2</w:t>
      </w:r>
      <w:r w:rsidR="002D70C6">
        <w:t>44</w:t>
      </w:r>
      <w:r w:rsidR="009D28CB">
        <w:t>2</w:t>
      </w:r>
      <w:r w:rsidR="009B76F4">
        <w:t>/16-</w:t>
      </w:r>
      <w:r w:rsidR="005F5C2D">
        <w:t>4</w:t>
      </w:r>
    </w:p>
    <w:p w:rsidRDefault="00A46EC8" w:rsidP="00A46EC8" w:rsidR="00A46EC8">
      <w:pPr>
        <w:ind w:left="851"/>
      </w:pPr>
      <w:r>
        <w:rPr>
          <w:b/>
          <w:noProof/>
        </w:rPr>
        <w:drawing>
          <wp:inline distR="0" distL="0" distB="0" distT="0">
            <wp:extent cy="800100" cx="6921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46EC8" w:rsidP="00A46EC8" w:rsidR="00A46EC8"/>
    <w:p w:rsidRDefault="00A46EC8" w:rsidP="00A46EC8" w:rsidR="00A46EC8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A46EC8" w:rsidP="00A46EC8" w:rsidR="00A46EC8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A46EC8" w:rsidP="00A46EC8" w:rsidR="00A46EC8">
      <w:pPr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A46EC8" w:rsidP="00A46EC8" w:rsidR="00A46EC8">
      <w:pPr>
        <w:jc w:val="center"/>
        <w:rPr>
          <w:bCs/>
        </w:rPr>
      </w:pPr>
    </w:p>
    <w:p w:rsidRDefault="00A46EC8" w:rsidP="00A46EC8" w:rsidR="00A46EC8">
      <w:pPr>
        <w:jc w:val="center"/>
        <w:rPr>
          <w:bCs/>
        </w:rPr>
      </w:pPr>
      <w:r>
        <w:rPr>
          <w:bCs/>
        </w:rPr>
        <w:t>R J E Š E N J E</w:t>
      </w:r>
    </w:p>
    <w:p w:rsidRDefault="00A46EC8" w:rsidP="00A46EC8" w:rsidR="00A46EC8">
      <w:pPr>
        <w:ind w:left="1485"/>
        <w:jc w:val="both"/>
      </w:pPr>
    </w:p>
    <w:p w:rsidRDefault="004411F9" w:rsidP="004411F9" w:rsidR="004411F9"/>
    <w:p w:rsidRDefault="004411F9" w:rsidP="004411F9" w:rsidR="004411F9">
      <w:pPr>
        <w:jc w:val="both"/>
      </w:pPr>
      <w:r>
        <w:t xml:space="preserve">               TRGOVAČKI SUD U OSIJEKU, po sucu Dubravki Kuveždić, u stečajnom predmetu povodom zahtjeva Financijske agencije Regionalni centar </w:t>
      </w:r>
      <w:r w:rsidR="00332709">
        <w:t>ZAGREB</w:t>
      </w:r>
      <w:r>
        <w:t xml:space="preserve">, Podružnica </w:t>
      </w:r>
      <w:r w:rsidR="00332709">
        <w:t>ZAGREB</w:t>
      </w:r>
      <w:r>
        <w:t xml:space="preserve">, </w:t>
      </w:r>
      <w:r w:rsidR="00332709">
        <w:t>Trg svibanjskih žrtava 1995. 1</w:t>
      </w:r>
      <w:r>
        <w:t xml:space="preserve">, </w:t>
      </w:r>
      <w:r w:rsidR="008C6570">
        <w:t xml:space="preserve">OIB 85821130368 </w:t>
      </w:r>
      <w:r>
        <w:t>za provedbom skraćenog stečajnog postupka nad dužnikom</w:t>
      </w:r>
      <w:r w:rsidR="002D70C6">
        <w:t xml:space="preserve"> </w:t>
      </w:r>
      <w:r w:rsidR="009D28CB">
        <w:t xml:space="preserve">UKUSNO I FINO d.o.o. za proizvodnju i trgovinu Zagreb, Porečka 2 B, OIB 11902922467, MBS 080968232, dana 31. siječnja 2017., </w:t>
      </w:r>
    </w:p>
    <w:p w:rsidRDefault="004411F9" w:rsidP="004411F9" w:rsidR="004411F9">
      <w:pPr>
        <w:jc w:val="both"/>
      </w:pPr>
    </w:p>
    <w:p w:rsidRDefault="004411F9" w:rsidP="004411F9" w:rsidR="004411F9">
      <w:pPr>
        <w:jc w:val="both"/>
      </w:pPr>
    </w:p>
    <w:p w:rsidRDefault="004411F9" w:rsidP="004411F9" w:rsidR="004411F9">
      <w:pPr>
        <w:jc w:val="center"/>
        <w:rPr>
          <w:bCs/>
        </w:rPr>
      </w:pPr>
      <w:r>
        <w:rPr>
          <w:bCs/>
        </w:rPr>
        <w:t>r i j e š i o    j e</w:t>
      </w:r>
    </w:p>
    <w:p w:rsidRDefault="004411F9" w:rsidP="004411F9" w:rsidR="004411F9">
      <w:pPr>
        <w:ind w:left="360"/>
        <w:jc w:val="both"/>
      </w:pPr>
      <w:r>
        <w:t xml:space="preserve">                                                </w:t>
      </w:r>
    </w:p>
    <w:p w:rsidRDefault="004411F9" w:rsidP="004411F9" w:rsidR="004411F9">
      <w:pPr>
        <w:ind w:left="360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</w:pPr>
      <w:r>
        <w:rPr>
          <w:bCs/>
        </w:rPr>
        <w:t>OTVARA SE stečajni postupak nad dužnikom</w:t>
      </w:r>
      <w:r>
        <w:t xml:space="preserve"> </w:t>
      </w:r>
      <w:r w:rsidR="009D28CB">
        <w:t>UKUSNO I FINO d.o.o. za proizvodnju i trgovinu Zagreb, Porečka 2 B, OIB 11902922467, MBS 080968232</w:t>
      </w:r>
      <w:r>
        <w:t>.</w:t>
      </w:r>
    </w:p>
    <w:p w:rsidRDefault="004411F9" w:rsidP="004411F9" w:rsidR="004411F9">
      <w:pPr>
        <w:pStyle w:val="Odlomakpopisa"/>
        <w:ind w:left="1571"/>
        <w:jc w:val="both"/>
      </w:pPr>
    </w:p>
    <w:p w:rsidRDefault="004411F9" w:rsidP="004411F9" w:rsidR="004411F9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 xml:space="preserve">Za stečajnog upravitelja imenuje se </w:t>
      </w:r>
      <w:r w:rsidR="00A04DEE">
        <w:t xml:space="preserve">Domagoj </w:t>
      </w:r>
      <w:proofErr w:type="spellStart"/>
      <w:r w:rsidR="00A04DEE">
        <w:t>Repač</w:t>
      </w:r>
      <w:proofErr w:type="spellEnd"/>
      <w:r w:rsidR="00A04DEE">
        <w:t xml:space="preserve"> iz Zagreba, </w:t>
      </w:r>
      <w:proofErr w:type="spellStart"/>
      <w:r w:rsidR="00A04DEE">
        <w:t>Đorđićeva</w:t>
      </w:r>
      <w:proofErr w:type="spellEnd"/>
      <w:r w:rsidR="00A04DEE">
        <w:t xml:space="preserve"> 24, OIB 24977406612.                        </w:t>
      </w:r>
      <w:r w:rsidR="002D70C6">
        <w:t xml:space="preserve">              </w:t>
      </w:r>
    </w:p>
    <w:p w:rsidRDefault="004411F9" w:rsidP="004411F9" w:rsidR="004411F9">
      <w:pPr>
        <w:jc w:val="both"/>
      </w:pPr>
      <w:r>
        <w:t xml:space="preserve"> </w:t>
      </w: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 xml:space="preserve">ZAKLJUČUJE SE stečajni postupak nad dužnikom </w:t>
      </w:r>
      <w:r w:rsidR="009D28CB">
        <w:t>UKUSNO I FINO d.o.o. za proizvodnju i trgovinu Zagreb, Porečka 2 B, OIB 11902922467, MBS 080968232</w:t>
      </w:r>
      <w:r>
        <w:t>.</w:t>
      </w:r>
    </w:p>
    <w:p w:rsidRDefault="004411F9" w:rsidP="004411F9" w:rsidR="004411F9">
      <w:pPr>
        <w:pStyle w:val="Odlomakpopisa"/>
        <w:rPr>
          <w:bCs/>
        </w:rPr>
      </w:pPr>
    </w:p>
    <w:p w:rsidRDefault="004411F9" w:rsidP="004411F9" w:rsidR="004411F9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411F9" w:rsidP="004411F9" w:rsidR="004411F9">
      <w:pPr>
        <w:pStyle w:val="Tijeloteksta"/>
        <w:rPr>
          <w:b/>
          <w:bCs/>
        </w:rPr>
      </w:pPr>
    </w:p>
    <w:p w:rsidRDefault="004411F9" w:rsidP="004411F9" w:rsidR="004411F9">
      <w:pPr>
        <w:pStyle w:val="Tijeloteksta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411F9" w:rsidP="004411F9" w:rsidR="004411F9">
      <w:pPr>
        <w:pStyle w:val="Tijeloteksta"/>
        <w:jc w:val="center"/>
        <w:rPr>
          <w:bCs/>
        </w:rPr>
      </w:pPr>
    </w:p>
    <w:p w:rsidRDefault="004411F9" w:rsidP="004411F9" w:rsidR="004411F9">
      <w:pPr>
        <w:pStyle w:val="Tijeloteksta"/>
        <w:jc w:val="center"/>
        <w:rPr>
          <w:bCs/>
        </w:rPr>
      </w:pPr>
    </w:p>
    <w:p w:rsidRDefault="00332709" w:rsidP="00081B23" w:rsidR="00332709">
      <w:pPr>
        <w:ind w:firstLine="708"/>
        <w:jc w:val="both"/>
      </w:pPr>
      <w:r>
        <w:t xml:space="preserve">Financijska agencija Regionalni centar Zagreb, Podružnica Zagreb podnijela je Trgovačkom sudu u Zagrebu, dana </w:t>
      </w:r>
      <w:r w:rsidR="00DC3C5E">
        <w:t xml:space="preserve"> 8</w:t>
      </w:r>
      <w:r w:rsidR="008C6570">
        <w:t xml:space="preserve">. lipnja </w:t>
      </w:r>
      <w:r w:rsidR="00081B23">
        <w:t>2</w:t>
      </w:r>
      <w:r>
        <w:t xml:space="preserve">016. zahtjev za provedbu skraćenog stečajnog postupka nad dužnikom </w:t>
      </w:r>
      <w:r w:rsidR="009D28CB">
        <w:t>UKUSNO I FINO d.o.o. OIB 11902922467, s</w:t>
      </w:r>
      <w:r w:rsidR="00DC3C5E">
        <w:t xml:space="preserve">a sjedištem u </w:t>
      </w:r>
      <w:r w:rsidR="009D28CB">
        <w:t>Porečka 2</w:t>
      </w:r>
      <w:r w:rsidR="00DC3C5E">
        <w:t xml:space="preserve">, Zagreb. </w:t>
      </w:r>
    </w:p>
    <w:p w:rsidRDefault="00332709" w:rsidP="00332709" w:rsidR="00332709">
      <w:pPr>
        <w:jc w:val="both"/>
      </w:pPr>
    </w:p>
    <w:p w:rsidRDefault="00332709" w:rsidP="00332709" w:rsidR="00332709">
      <w:pPr>
        <w:ind w:firstLine="708"/>
        <w:jc w:val="both"/>
      </w:pPr>
      <w:r>
        <w:t>Visoki Trgovački suda RH u Zagrebu je rješenjem broj 31-Su-958/16-3 od 20. rujna 2016. odredio Trgovački sud u Osijeku kao drugi stvarno nadležni sud za postupanje u stečajnim predmetima Trgovačkog suda u Zagrebu.</w:t>
      </w:r>
    </w:p>
    <w:p w:rsidRDefault="00332709" w:rsidP="00332709" w:rsidR="00332709">
      <w:pPr>
        <w:ind w:firstLine="708"/>
        <w:jc w:val="both"/>
      </w:pPr>
    </w:p>
    <w:p w:rsidRDefault="00332709" w:rsidP="00332709" w:rsidR="00332709">
      <w:pPr>
        <w:ind w:firstLine="708"/>
        <w:jc w:val="both"/>
      </w:pPr>
      <w:r>
        <w:lastRenderedPageBreak/>
        <w:t xml:space="preserve">Trgovački sud u Osijeku je dana </w:t>
      </w:r>
      <w:r w:rsidR="00081B23">
        <w:t>23</w:t>
      </w:r>
      <w:r>
        <w:t>. studenoga 2016.  godine objavio oglas na mrežnoj stranici e-Oglasna ploča sudova pod poslovnim brojem St-2</w:t>
      </w:r>
      <w:r w:rsidR="009D28CB">
        <w:t>442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332709" w:rsidP="00332709" w:rsidR="00332709">
      <w:pPr>
        <w:pStyle w:val="Tijeloteksta"/>
        <w:ind w:firstLine="708"/>
        <w:jc w:val="center"/>
      </w:pPr>
    </w:p>
    <w:p w:rsidRDefault="00332709" w:rsidP="00332709" w:rsidR="00332709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A46EC8" w:rsidP="00A46EC8" w:rsidR="00A46EC8">
      <w:pPr>
        <w:pStyle w:val="Tijeloteksta"/>
      </w:pPr>
    </w:p>
    <w:p w:rsidRDefault="00A46EC8" w:rsidP="00A46EC8" w:rsidR="00A46EC8">
      <w:pPr>
        <w:pStyle w:val="Tijeloteksta"/>
        <w:ind w:firstLine="71"/>
      </w:pPr>
    </w:p>
    <w:p w:rsidRDefault="00EB1C28" w:rsidP="00BE3F93" w:rsidR="002C7D0A">
      <w:pPr>
        <w:pStyle w:val="Tijeloteksta"/>
        <w:jc w:val="center"/>
      </w:pPr>
      <w:r>
        <w:t>U Osijeku</w:t>
      </w:r>
      <w:r w:rsidR="00F414CC">
        <w:t xml:space="preserve"> </w:t>
      </w:r>
      <w:r w:rsidR="00081B23">
        <w:t>31</w:t>
      </w:r>
      <w:r w:rsidR="00AD6FCE">
        <w:t>.</w:t>
      </w:r>
      <w:r w:rsidR="00D62F0A">
        <w:t xml:space="preserve"> siječnja 2017. </w:t>
      </w:r>
      <w:r w:rsidR="00A46EC8">
        <w:t xml:space="preserve">  </w:t>
      </w: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tabs>
          <w:tab w:pos="1590" w:val="left"/>
        </w:tabs>
      </w:pPr>
    </w:p>
    <w:p w:rsidRDefault="002C7D0A" w:rsidP="002C7D0A" w:rsidR="002C7D0A">
      <w:pPr>
        <w:ind w:firstLine="708" w:left="4956"/>
      </w:pPr>
      <w:r>
        <w:t xml:space="preserve">          S U D A C :</w:t>
      </w:r>
    </w:p>
    <w:p w:rsidRDefault="002C7D0A" w:rsidP="002C7D0A" w:rsidR="002C7D0A">
      <w:pPr>
        <w:ind w:firstLine="708" w:left="4248"/>
      </w:pPr>
      <w:r>
        <w:t xml:space="preserve">             Dubravka Kuveždić, v.r.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pStyle w:val="Tijeloteksta"/>
        <w:jc w:val="left"/>
      </w:pPr>
      <w:r>
        <w:t>UPUTA O PRAVNOM LIJEKU:</w:t>
      </w:r>
    </w:p>
    <w:p w:rsidRDefault="002C7D0A" w:rsidP="002C7D0A" w:rsidR="002C7D0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2C7D0A" w:rsidP="002C7D0A" w:rsidR="002C7D0A"/>
    <w:p w:rsidRDefault="002C7D0A" w:rsidP="002C7D0A" w:rsidR="002C7D0A"/>
    <w:p w:rsidRDefault="002C7D0A" w:rsidP="002C7D0A" w:rsidR="002C7D0A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2C7D0A" w:rsidP="002C7D0A" w:rsidR="002C7D0A">
      <w:pPr>
        <w:ind w:firstLine="708" w:left="4248"/>
      </w:pPr>
      <w:r>
        <w:t xml:space="preserve">                   ovlašteni službenik:</w:t>
      </w:r>
    </w:p>
    <w:p w:rsidRDefault="002C7D0A" w:rsidP="002C7D0A" w:rsidR="002C7D0A">
      <w:pPr>
        <w:ind w:firstLine="708" w:left="4956"/>
      </w:pPr>
      <w:r>
        <w:t xml:space="preserve">           Darija Miličević </w:t>
      </w:r>
    </w:p>
    <w:p w:rsidRDefault="002C7D0A" w:rsidP="002C7D0A" w:rsidR="002C7D0A"/>
    <w:p w:rsidRDefault="00387471" w:rsidP="002C7D0A" w:rsidR="00387471">
      <w:pPr>
        <w:tabs>
          <w:tab w:pos="1590" w:val="left"/>
        </w:tabs>
      </w:pPr>
    </w:p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p w:rsidRDefault="00387471" w:rsidP="00387471" w:rsidR="00387471" w:rsidRPr="00387471"/>
    <w:sectPr w:rsidSect="00595F9B" w:rsidR="00387471" w:rsidRPr="00387471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93DAF" w:rsidP="00C02BFE" w:rsidR="00F93DAF">
      <w:r>
        <w:separator/>
      </w:r>
    </w:p>
  </w:endnote>
  <w:endnote w:id="0" w:type="continuationSeparator">
    <w:p w:rsidRDefault="00F93DAF" w:rsidP="00C02BFE" w:rsidR="00F93D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93DAF" w:rsidP="00C02BFE" w:rsidR="00F93DAF">
      <w:r>
        <w:separator/>
      </w:r>
    </w:p>
  </w:footnote>
  <w:footnote w:id="0" w:type="continuationSeparator">
    <w:p w:rsidRDefault="00F93DAF" w:rsidP="00C02BFE" w:rsidR="00F93D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2BFE" w:rsidP="00C02BFE" w:rsidR="00C02BFE">
    <w:pPr>
      <w:pStyle w:val="Zaglavlje"/>
      <w:jc w:val="right"/>
    </w:pPr>
    <w:r>
      <w:t>4 St-</w:t>
    </w:r>
    <w:r w:rsidR="00804C5F">
      <w:t>2</w:t>
    </w:r>
    <w:r w:rsidR="00DC3C5E">
      <w:t>445</w:t>
    </w:r>
    <w:r w:rsidR="00027074">
      <w:t>/</w:t>
    </w:r>
    <w:r w:rsidR="009365DE">
      <w:t>16-</w:t>
    </w:r>
    <w:r w:rsidR="007843B5">
      <w:t>4</w:t>
    </w:r>
  </w:p>
  <w:p w:rsidRDefault="00595F9B" w:rsidP="00C02BFE" w:rsidR="00595F9B">
    <w:pPr>
      <w:pStyle w:val="Zaglavlje"/>
      <w:jc w:val="right"/>
    </w:pPr>
  </w:p>
  <w:p w:rsidRDefault="00595F9B" w:rsidP="00C02BFE" w:rsidR="00595F9B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633"/>
    <w:rsid w:val="00015C2B"/>
    <w:rsid w:val="00027074"/>
    <w:rsid w:val="000316CF"/>
    <w:rsid w:val="00050B75"/>
    <w:rsid w:val="00054544"/>
    <w:rsid w:val="00081B23"/>
    <w:rsid w:val="00086BC9"/>
    <w:rsid w:val="00094B08"/>
    <w:rsid w:val="000A64A8"/>
    <w:rsid w:val="000B3807"/>
    <w:rsid w:val="000F7E2C"/>
    <w:rsid w:val="00121279"/>
    <w:rsid w:val="001268C6"/>
    <w:rsid w:val="00141797"/>
    <w:rsid w:val="00160A18"/>
    <w:rsid w:val="00161749"/>
    <w:rsid w:val="001B0F11"/>
    <w:rsid w:val="001C0539"/>
    <w:rsid w:val="001C2E37"/>
    <w:rsid w:val="001D0B40"/>
    <w:rsid w:val="001D7633"/>
    <w:rsid w:val="00207C66"/>
    <w:rsid w:val="0022270F"/>
    <w:rsid w:val="00223884"/>
    <w:rsid w:val="00233E44"/>
    <w:rsid w:val="002762CF"/>
    <w:rsid w:val="0028288F"/>
    <w:rsid w:val="002A6267"/>
    <w:rsid w:val="002B093D"/>
    <w:rsid w:val="002B3018"/>
    <w:rsid w:val="002C3A94"/>
    <w:rsid w:val="002C7D0A"/>
    <w:rsid w:val="002D6515"/>
    <w:rsid w:val="002D70C6"/>
    <w:rsid w:val="002E7F27"/>
    <w:rsid w:val="002F192F"/>
    <w:rsid w:val="00332709"/>
    <w:rsid w:val="00333084"/>
    <w:rsid w:val="00333E66"/>
    <w:rsid w:val="00344A23"/>
    <w:rsid w:val="00351AA2"/>
    <w:rsid w:val="00380A05"/>
    <w:rsid w:val="00387471"/>
    <w:rsid w:val="003902DD"/>
    <w:rsid w:val="0039778E"/>
    <w:rsid w:val="003A5A04"/>
    <w:rsid w:val="003A5C60"/>
    <w:rsid w:val="003A7D8E"/>
    <w:rsid w:val="003D4A8A"/>
    <w:rsid w:val="003E31C1"/>
    <w:rsid w:val="003E3449"/>
    <w:rsid w:val="003E6665"/>
    <w:rsid w:val="003F4E19"/>
    <w:rsid w:val="003F51E4"/>
    <w:rsid w:val="004041FE"/>
    <w:rsid w:val="00414929"/>
    <w:rsid w:val="00416C12"/>
    <w:rsid w:val="0042070B"/>
    <w:rsid w:val="00431668"/>
    <w:rsid w:val="00436A52"/>
    <w:rsid w:val="004411F9"/>
    <w:rsid w:val="004460B0"/>
    <w:rsid w:val="00463599"/>
    <w:rsid w:val="004645CC"/>
    <w:rsid w:val="00471875"/>
    <w:rsid w:val="004801BA"/>
    <w:rsid w:val="00487D9C"/>
    <w:rsid w:val="004A301E"/>
    <w:rsid w:val="004A468D"/>
    <w:rsid w:val="004B4396"/>
    <w:rsid w:val="004B4586"/>
    <w:rsid w:val="004C42DC"/>
    <w:rsid w:val="004C62EB"/>
    <w:rsid w:val="004C7D57"/>
    <w:rsid w:val="004E55C1"/>
    <w:rsid w:val="004F3A00"/>
    <w:rsid w:val="005171C2"/>
    <w:rsid w:val="005736CB"/>
    <w:rsid w:val="00595F9B"/>
    <w:rsid w:val="005B1364"/>
    <w:rsid w:val="005C48E5"/>
    <w:rsid w:val="005C4A2D"/>
    <w:rsid w:val="005D44DA"/>
    <w:rsid w:val="005F356E"/>
    <w:rsid w:val="005F512D"/>
    <w:rsid w:val="005F5C2D"/>
    <w:rsid w:val="006210EA"/>
    <w:rsid w:val="00625F99"/>
    <w:rsid w:val="00627340"/>
    <w:rsid w:val="00627821"/>
    <w:rsid w:val="00631D0A"/>
    <w:rsid w:val="00644074"/>
    <w:rsid w:val="0066353D"/>
    <w:rsid w:val="006711EF"/>
    <w:rsid w:val="0067227F"/>
    <w:rsid w:val="00673A33"/>
    <w:rsid w:val="00691113"/>
    <w:rsid w:val="006C28D7"/>
    <w:rsid w:val="006C495E"/>
    <w:rsid w:val="006D018E"/>
    <w:rsid w:val="006E0C7A"/>
    <w:rsid w:val="0071496C"/>
    <w:rsid w:val="00716632"/>
    <w:rsid w:val="00741E59"/>
    <w:rsid w:val="0078007A"/>
    <w:rsid w:val="007843B5"/>
    <w:rsid w:val="007A2A05"/>
    <w:rsid w:val="007B27D4"/>
    <w:rsid w:val="007C3A74"/>
    <w:rsid w:val="007D0B3D"/>
    <w:rsid w:val="007D56BF"/>
    <w:rsid w:val="007F503E"/>
    <w:rsid w:val="007F5161"/>
    <w:rsid w:val="00804C5F"/>
    <w:rsid w:val="0081001F"/>
    <w:rsid w:val="008134D9"/>
    <w:rsid w:val="00827C72"/>
    <w:rsid w:val="00832F73"/>
    <w:rsid w:val="008415D2"/>
    <w:rsid w:val="008466C6"/>
    <w:rsid w:val="008529A7"/>
    <w:rsid w:val="00862932"/>
    <w:rsid w:val="00886ACB"/>
    <w:rsid w:val="00896E37"/>
    <w:rsid w:val="008A21DB"/>
    <w:rsid w:val="008C1F00"/>
    <w:rsid w:val="008C6570"/>
    <w:rsid w:val="008F3926"/>
    <w:rsid w:val="009365DE"/>
    <w:rsid w:val="009441A8"/>
    <w:rsid w:val="00955E0E"/>
    <w:rsid w:val="009716F5"/>
    <w:rsid w:val="0097640F"/>
    <w:rsid w:val="00986876"/>
    <w:rsid w:val="009877A4"/>
    <w:rsid w:val="009A7D2C"/>
    <w:rsid w:val="009B5AFE"/>
    <w:rsid w:val="009B76F4"/>
    <w:rsid w:val="009C193D"/>
    <w:rsid w:val="009C3D31"/>
    <w:rsid w:val="009D28CB"/>
    <w:rsid w:val="009F6327"/>
    <w:rsid w:val="00A04DEE"/>
    <w:rsid w:val="00A05179"/>
    <w:rsid w:val="00A229AD"/>
    <w:rsid w:val="00A46EC8"/>
    <w:rsid w:val="00A60733"/>
    <w:rsid w:val="00AB2B2A"/>
    <w:rsid w:val="00AB72B8"/>
    <w:rsid w:val="00AC0495"/>
    <w:rsid w:val="00AC3901"/>
    <w:rsid w:val="00AD6FCE"/>
    <w:rsid w:val="00AE5115"/>
    <w:rsid w:val="00AE5F81"/>
    <w:rsid w:val="00B002FB"/>
    <w:rsid w:val="00B11BFF"/>
    <w:rsid w:val="00B30AB4"/>
    <w:rsid w:val="00B4199C"/>
    <w:rsid w:val="00B720CE"/>
    <w:rsid w:val="00B83080"/>
    <w:rsid w:val="00BD27AA"/>
    <w:rsid w:val="00BD3736"/>
    <w:rsid w:val="00BE3F93"/>
    <w:rsid w:val="00BF1260"/>
    <w:rsid w:val="00BF5CB0"/>
    <w:rsid w:val="00C00CDD"/>
    <w:rsid w:val="00C027D8"/>
    <w:rsid w:val="00C02BFE"/>
    <w:rsid w:val="00C20FE3"/>
    <w:rsid w:val="00C55A69"/>
    <w:rsid w:val="00C62BDE"/>
    <w:rsid w:val="00C63862"/>
    <w:rsid w:val="00C878D4"/>
    <w:rsid w:val="00C957C6"/>
    <w:rsid w:val="00CC340C"/>
    <w:rsid w:val="00CF1046"/>
    <w:rsid w:val="00CF2B6E"/>
    <w:rsid w:val="00D5137D"/>
    <w:rsid w:val="00D5233E"/>
    <w:rsid w:val="00D62F0A"/>
    <w:rsid w:val="00D676D9"/>
    <w:rsid w:val="00D82629"/>
    <w:rsid w:val="00D82959"/>
    <w:rsid w:val="00D86BDC"/>
    <w:rsid w:val="00D87B7A"/>
    <w:rsid w:val="00DC12DF"/>
    <w:rsid w:val="00DC1DED"/>
    <w:rsid w:val="00DC3C5E"/>
    <w:rsid w:val="00E0015C"/>
    <w:rsid w:val="00E42F9C"/>
    <w:rsid w:val="00E50563"/>
    <w:rsid w:val="00E51095"/>
    <w:rsid w:val="00E63356"/>
    <w:rsid w:val="00E702E7"/>
    <w:rsid w:val="00E77E8B"/>
    <w:rsid w:val="00EA03DC"/>
    <w:rsid w:val="00EA34A8"/>
    <w:rsid w:val="00EA3BCD"/>
    <w:rsid w:val="00EB0C94"/>
    <w:rsid w:val="00EB1C28"/>
    <w:rsid w:val="00EB359B"/>
    <w:rsid w:val="00EB6665"/>
    <w:rsid w:val="00EE3A0F"/>
    <w:rsid w:val="00EF5ED2"/>
    <w:rsid w:val="00F009C9"/>
    <w:rsid w:val="00F04000"/>
    <w:rsid w:val="00F04855"/>
    <w:rsid w:val="00F24ABD"/>
    <w:rsid w:val="00F2586D"/>
    <w:rsid w:val="00F414CC"/>
    <w:rsid w:val="00F71E82"/>
    <w:rsid w:val="00F93DAF"/>
    <w:rsid w:val="00FA119A"/>
    <w:rsid w:val="00FB150C"/>
    <w:rsid w:val="00FB30E5"/>
    <w:rsid w:val="00FB51A3"/>
    <w:rsid w:val="00FC47AA"/>
    <w:rsid w:val="00FD51A5"/>
    <w:rsid w:val="00FF69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6EC8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A46EC8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02BFE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9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6293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6293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6293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6293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6EC8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A46EC8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A46EC8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46EC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46EC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6EC8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02BF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02BFE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629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6293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6293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6293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6293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3597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25571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9902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638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2442</izvorni_sadrzaj>
    <derivirana_varijabla naziv="DomainObject.Predmet.Broj_1">2442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listopada 2016.</izvorni_sadrzaj>
    <derivirana_varijabla naziv="DomainObject.Predmet.DatumOsnivanja_1">11.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St-2442/2016</izvorni_sadrzaj>
    <derivirana_varijabla naziv="DomainObject.Predmet.OznakaBroj_1">St-2442/2016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UKUSNO I FINO d.o.o.</izvorni_sadrzaj>
    <derivirana_varijabla naziv="DomainObject.Predmet.ProtustrankaFormated_1">  UKUSNO I FINO d.o.o.</derivirana_varijabla>
  </DomainObject.Predmet.ProtustrankaFormated>
  <DomainObject.Predmet.ProtustrankaFormatedOIB>
    <izvorni_sadrzaj>  UKUSNO I FINO d.o.o., OIB 11902922467</izvorni_sadrzaj>
    <derivirana_varijabla naziv="DomainObject.Predmet.ProtustrankaFormatedOIB_1">  UKUSNO I FINO d.o.o., OIB 11902922467</derivirana_varijabla>
  </DomainObject.Predmet.ProtustrankaFormatedOIB>
  <DomainObject.Predmet.ProtustrankaFormatedWithAdress>
    <izvorni_sadrzaj> UKUSNO I FINO d.o.o., Porečka 2 B, 10000 Zagreb</izvorni_sadrzaj>
    <derivirana_varijabla naziv="DomainObject.Predmet.ProtustrankaFormatedWithAdress_1"> UKUSNO I FINO d.o.o., Porečka 2 B, 10000 Zagreb</derivirana_varijabla>
  </DomainObject.Predmet.ProtustrankaFormatedWithAdress>
  <DomainObject.Predmet.ProtustrankaFormatedWithAdressOIB>
    <izvorni_sadrzaj> UKUSNO I FINO d.o.o., OIB 11902922467, Porečka 2 B, 10000 Zagreb</izvorni_sadrzaj>
    <derivirana_varijabla naziv="DomainObject.Predmet.ProtustrankaFormatedWithAdressOIB_1"> UKUSNO I FINO d.o.o., OIB 11902922467, Porečka 2 B, 10000 Zagreb</derivirana_varijabla>
  </DomainObject.Predmet.ProtustrankaFormatedWithAdressOIB>
  <DomainObject.Predmet.ProtustrankaWithAdress>
    <izvorni_sadrzaj>UKUSNO I FINO d.o.o. Porečka 2 B, 10000 Zagreb</izvorni_sadrzaj>
    <derivirana_varijabla naziv="DomainObject.Predmet.ProtustrankaWithAdress_1">UKUSNO I FINO d.o.o. Porečka 2 B, 10000 Zagreb</derivirana_varijabla>
  </DomainObject.Predmet.ProtustrankaWithAdress>
  <DomainObject.Predmet.ProtustrankaWithAdressOIB>
    <izvorni_sadrzaj>UKUSNO I FINO d.o.o., OIB 11902922467, Porečka 2 B, 10000 Zagreb</izvorni_sadrzaj>
    <derivirana_varijabla naziv="DomainObject.Predmet.ProtustrankaWithAdressOIB_1">UKUSNO I FINO d.o.o., OIB 11902922467, Porečka 2 B, 10000 Zagreb</derivirana_varijabla>
  </DomainObject.Predmet.ProtustrankaWithAdressOIB>
  <DomainObject.Predmet.ProtustrankaNazivFormated>
    <izvorni_sadrzaj>UKUSNO I FINO d.o.o.</izvorni_sadrzaj>
    <derivirana_varijabla naziv="DomainObject.Predmet.ProtustrankaNazivFormated_1">UKUSNO I FINO d.o.o.</derivirana_varijabla>
  </DomainObject.Predmet.ProtustrankaNazivFormated>
  <DomainObject.Predmet.ProtustrankaNazivFormatedOIB>
    <izvorni_sadrzaj>UKUSNO I FINO d.o.o., OIB 11902922467</izvorni_sadrzaj>
    <derivirana_varijabla naziv="DomainObject.Predmet.ProtustrankaNazivFormatedOIB_1">UKUSNO I FINO d.o.o., OIB 11902922467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UKUSNO I FINO d.o.o.</item>
    </izvorni_sadrzaj>
    <derivirana_varijabla naziv="DomainObject.Predmet.ProtuStrankaListFormated_1">
      <item>UKUSNO I FINO d.o.o.</item>
    </derivirana_varijabla>
  </DomainObject.Predmet.ProtuStrankaListFormated>
  <DomainObject.Predmet.ProtuStrankaListFormatedOIB>
    <izvorni_sadrzaj>
      <item>UKUSNO I FINO d.o.o., OIB 11902922467</item>
    </izvorni_sadrzaj>
    <derivirana_varijabla naziv="DomainObject.Predmet.ProtuStrankaListFormatedOIB_1">
      <item>UKUSNO I FINO d.o.o., OIB 11902922467</item>
    </derivirana_varijabla>
  </DomainObject.Predmet.ProtuStrankaListFormatedOIB>
  <DomainObject.Predmet.ProtuStrankaListFormatedWithAdress>
    <izvorni_sadrzaj>
      <item>UKUSNO I FINO d.o.o., Porečka 2 B, 10000 Zagreb</item>
    </izvorni_sadrzaj>
    <derivirana_varijabla naziv="DomainObject.Predmet.ProtuStrankaListFormatedWithAdress_1">
      <item>UKUSNO I FINO d.o.o., Porečka 2 B, 10000 Zagreb</item>
    </derivirana_varijabla>
  </DomainObject.Predmet.ProtuStrankaListFormatedWithAdress>
  <DomainObject.Predmet.ProtuStrankaListFormatedWithAdressOIB>
    <izvorni_sadrzaj>
      <item>UKUSNO I FINO d.o.o., OIB 11902922467, Porečka 2 B, 10000 Zagreb</item>
    </izvorni_sadrzaj>
    <derivirana_varijabla naziv="DomainObject.Predmet.ProtuStrankaListFormatedWithAdressOIB_1">
      <item>UKUSNO I FINO d.o.o., OIB 11902922467, Porečka 2 B, 10000 Zagreb</item>
    </derivirana_varijabla>
  </DomainObject.Predmet.ProtuStrankaListFormatedWithAdressOIB>
  <DomainObject.Predmet.ProtuStrankaListNazivFormated>
    <izvorni_sadrzaj>
      <item>UKUSNO I FINO d.o.o.</item>
    </izvorni_sadrzaj>
    <derivirana_varijabla naziv="DomainObject.Predmet.ProtuStrankaListNazivFormated_1">
      <item>UKUSNO I FINO d.o.o.</item>
    </derivirana_varijabla>
  </DomainObject.Predmet.ProtuStrankaListNazivFormated>
  <DomainObject.Predmet.ProtuStrankaListNazivFormatedOIB>
    <izvorni_sadrzaj>
      <item>UKUSNO I FINO d.o.o., OIB 11902922467</item>
    </izvorni_sadrzaj>
    <derivirana_varijabla naziv="DomainObject.Predmet.ProtuStrankaListNazivFormatedOIB_1">
      <item>UKUSNO I FINO d.o.o., OIB 11902922467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UKUSNO I FINO d.o.o.</izvorni_sadrzaj>
    <derivirana_varijabla naziv="DomainObject.Predmet.ProtustrankaIDrugi_1">UKUSNO I FINO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UKUSNO I FINO d.o.o., OIB 11902922467, Porečka 2 B, 10000 Zagreb</izvorni_sadrzaj>
    <derivirana_varijabla naziv="DomainObject.Predmet.ProtustrankaIDrugiAdressOIB_1">UKUSNO I FINO d.o.o., OIB 11902922467, Porečka 2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UKUSNO I FINO d.o.o.</item>
      <item>FINA Regionalni centar Zagreb</item>
    </izvorni_sadrzaj>
    <derivirana_varijabla naziv="DomainObject.Predmet.SudioniciListNaziv_1">
      <item>UKUSNO I FINO d.o.o.</item>
      <item>FINA Regionalni centar Zagreb</item>
    </derivirana_varijabla>
  </DomainObject.Predmet.SudioniciListNaziv>
  <DomainObject.Predmet.SudioniciListAdressOIB>
    <izvorni_sadrzaj>
      <item>UKUSNO I FINO d.o.o., OIB 11902922467, Porečka 2 B,10000 Zagreb</item>
      <item>FINA Regionalni centar Zagreb, OIB 85821130368, Trg svibanjskih žrtava 1995. 1,10000 Zagreb</item>
    </izvorni_sadrzaj>
    <derivirana_varijabla naziv="DomainObject.Predmet.SudioniciListAdressOIB_1">
      <item>UKUSNO I FINO d.o.o., OIB 11902922467, Porečka 2 B,10000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11902922467</item>
      <item>, OIB 85821130368</item>
    </izvorni_sadrzaj>
    <derivirana_varijabla naziv="DomainObject.Predmet.SudioniciListNazivOIB_1">
      <item>, OIB 11902922467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B442D77-050B-4284-B43E-0D4624E5AF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2314</properties:Characters>
  <properties:Lines>86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2017-01-31T12:03:00Z</dcterms:created>
  <dc:creator>Darija Miličević</dc:creator>
  <cp:lastModifiedBy>Darija Miličević</cp:lastModifiedBy>
  <cp:lastPrinted>2017-01-31T11:59:00Z</cp:lastPrinted>
  <dcterms:modified xmlns:xsi="http://www.w3.org/2001/XMLSchema-instance" xsi:type="dcterms:W3CDTF">2017-01-31T12:11:00Z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