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fa15eed" w14:textId="fa15eed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57B7B">
        <w:t>1447/2019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BE4892">
        <w:t xml:space="preserve"> i 104/17</w:t>
      </w:r>
      <w:r>
        <w:t>)</w:t>
      </w:r>
      <w:r w:rsidR="008155EE">
        <w:t>,</w:t>
      </w:r>
      <w:r>
        <w:t xml:space="preserve"> dana </w:t>
      </w:r>
      <w:r w:rsidR="000D27FE">
        <w:t xml:space="preserve"> 5</w:t>
      </w:r>
      <w:r w:rsidR="001F58F2">
        <w:t>.</w:t>
      </w:r>
      <w:r w:rsidRPr="001F58F2" w:rsidR="005112E5">
        <w:t xml:space="preserve"> </w:t>
      </w:r>
      <w:r w:rsidR="00E70CB5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D57B7B">
        <w:t>ŽELJKO GRADNJA</w:t>
      </w:r>
      <w:r w:rsidR="00B418E5">
        <w:t xml:space="preserve"> </w:t>
      </w:r>
      <w:r w:rsidR="00D57B7B">
        <w:t>j.d.o.o.</w:t>
      </w:r>
      <w:r w:rsidR="00B418E5">
        <w:t xml:space="preserve"> za usluge,</w:t>
      </w:r>
      <w:r w:rsidR="007B3F34">
        <w:t xml:space="preserve"> </w:t>
      </w:r>
      <w:r w:rsidR="009471F2">
        <w:t>OIB:</w:t>
      </w:r>
      <w:r w:rsidR="007B3F34">
        <w:t xml:space="preserve"> </w:t>
      </w:r>
      <w:r w:rsidR="00D57B7B">
        <w:t>86479009755</w:t>
      </w:r>
      <w:r w:rsidR="009471F2">
        <w:t xml:space="preserve">, </w:t>
      </w:r>
      <w:proofErr w:type="spellStart"/>
      <w:r w:rsidR="008E739B">
        <w:t>Buševec</w:t>
      </w:r>
      <w:proofErr w:type="spellEnd"/>
      <w:r w:rsidR="009471F2">
        <w:t xml:space="preserve">, </w:t>
      </w:r>
      <w:proofErr w:type="spellStart"/>
      <w:r w:rsidR="008E739B">
        <w:t>Rožinec</w:t>
      </w:r>
      <w:proofErr w:type="spellEnd"/>
      <w:r w:rsidR="008E739B">
        <w:t xml:space="preserve"> 38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E739B">
        <w:t>41.144,62</w:t>
      </w:r>
      <w:r w:rsidR="005B0782">
        <w:t xml:space="preserve"> 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D27FE">
        <w:t>5</w:t>
      </w:r>
      <w:r w:rsidR="005112E5">
        <w:t xml:space="preserve">. </w:t>
      </w:r>
      <w:r w:rsidR="00E70CB5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D57B7B">
      <w:t>1447/2019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5211C"/>
    <w:rsid w:val="00062ED1"/>
    <w:rsid w:val="000950E4"/>
    <w:rsid w:val="000A79DA"/>
    <w:rsid w:val="000C239B"/>
    <w:rsid w:val="000D27FE"/>
    <w:rsid w:val="000E0AD9"/>
    <w:rsid w:val="00114EAD"/>
    <w:rsid w:val="0012468D"/>
    <w:rsid w:val="00185571"/>
    <w:rsid w:val="00186492"/>
    <w:rsid w:val="001D0C53"/>
    <w:rsid w:val="001D3860"/>
    <w:rsid w:val="001E50FB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A2197"/>
    <w:rsid w:val="004B337A"/>
    <w:rsid w:val="004F3962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53680"/>
    <w:rsid w:val="00782503"/>
    <w:rsid w:val="00786AE3"/>
    <w:rsid w:val="007A6607"/>
    <w:rsid w:val="007B13A4"/>
    <w:rsid w:val="007B3F3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818B3"/>
    <w:rsid w:val="008A376B"/>
    <w:rsid w:val="008D19B9"/>
    <w:rsid w:val="008E28F7"/>
    <w:rsid w:val="008E739B"/>
    <w:rsid w:val="00920CA0"/>
    <w:rsid w:val="009419D8"/>
    <w:rsid w:val="009471F2"/>
    <w:rsid w:val="00966EED"/>
    <w:rsid w:val="00987270"/>
    <w:rsid w:val="009F3FBC"/>
    <w:rsid w:val="00A00EAF"/>
    <w:rsid w:val="00A433F9"/>
    <w:rsid w:val="00A623D2"/>
    <w:rsid w:val="00A71431"/>
    <w:rsid w:val="00AC4528"/>
    <w:rsid w:val="00AD027A"/>
    <w:rsid w:val="00B418E5"/>
    <w:rsid w:val="00B53A01"/>
    <w:rsid w:val="00B77D67"/>
    <w:rsid w:val="00B82F18"/>
    <w:rsid w:val="00BC6476"/>
    <w:rsid w:val="00BD2F8B"/>
    <w:rsid w:val="00BE4892"/>
    <w:rsid w:val="00C50013"/>
    <w:rsid w:val="00C62AC1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57B7B"/>
    <w:rsid w:val="00D66226"/>
    <w:rsid w:val="00DA66D4"/>
    <w:rsid w:val="00DC126D"/>
    <w:rsid w:val="00E70CB5"/>
    <w:rsid w:val="00EC3302"/>
    <w:rsid w:val="00ED2B04"/>
    <w:rsid w:val="00ED6AA8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62E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2E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2ED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2ED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2ED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2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E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E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E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E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St-1447/2019</izvorni_sadrzaj>
    <derivirana_varijabla naziv="DomainObject.Predmet.OznakaBroj_1">St-1447/2019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GRADNJA j.d.o.o. za usluge</izvorni_sadrzaj>
    <derivirana_varijabla naziv="DomainObject.Predmet.ProtustrankaFormated_1">  ŽELJKO GRADNJA j.d.o.o. za usluge</derivirana_varijabla>
  </DomainObject.Predmet.ProtustrankaFormated>
  <DomainObject.Predmet.ProtustrankaFormatedOIB>
    <izvorni_sadrzaj>  ŽELJKO GRADNJA j.d.o.o. za usluge, OIB 86479009755</izvorni_sadrzaj>
    <derivirana_varijabla naziv="DomainObject.Predmet.ProtustrankaFormatedOIB_1">  ŽELJKO GRADNJA j.d.o.o. za usluge, OIB 86479009755</derivirana_varijabla>
  </DomainObject.Predmet.ProtustrankaFormatedOIB>
  <DomainObject.Predmet.ProtustrankaFormatedWithAdress>
    <izvorni_sadrzaj> ŽELJKO GRADNJA j.d.o.o. za usluge, Rožinec 38, 10410 Buševec</izvorni_sadrzaj>
    <derivirana_varijabla naziv="DomainObject.Predmet.ProtustrankaFormatedWithAdress_1"> ŽELJKO GRADNJA j.d.o.o. za usluge, Rožinec 38, 10410 Buševec</derivirana_varijabla>
  </DomainObject.Predmet.ProtustrankaFormatedWithAdress>
  <DomainObject.Predmet.ProtustrankaFormatedWithAdressOIB>
    <izvorni_sadrzaj> ŽELJKO GRADNJA j.d.o.o. za usluge, OIB 86479009755, Rožinec 38, 10410 Buševec</izvorni_sadrzaj>
    <derivirana_varijabla naziv="DomainObject.Predmet.ProtustrankaFormatedWithAdressOIB_1"> ŽELJKO GRADNJA j.d.o.o. za usluge, OIB 86479009755, Rožinec 38, 10410 Buševec</derivirana_varijabla>
  </DomainObject.Predmet.ProtustrankaFormatedWithAdressOIB>
  <DomainObject.Predmet.ProtustrankaWithAdress>
    <izvorni_sadrzaj>ŽELJKO GRADNJA j.d.o.o. za usluge Rožinec 38, 10410 Buševec</izvorni_sadrzaj>
    <derivirana_varijabla naziv="DomainObject.Predmet.ProtustrankaWithAdress_1">ŽELJKO GRADNJA j.d.o.o. za usluge Rožinec 38, 10410 Buševec</derivirana_varijabla>
  </DomainObject.Predmet.ProtustrankaWithAdress>
  <DomainObject.Predmet.ProtustrankaWithAdressOIB>
    <izvorni_sadrzaj>ŽELJKO GRADNJA j.d.o.o. za usluge, OIB 86479009755, Rožinec 38, 10410 Buševec</izvorni_sadrzaj>
    <derivirana_varijabla naziv="DomainObject.Predmet.ProtustrankaWithAdressOIB_1">ŽELJKO GRADNJA j.d.o.o. za usluge, OIB 86479009755, Rožinec 38, 10410 Buševec</derivirana_varijabla>
  </DomainObject.Predmet.ProtustrankaWithAdressOIB>
  <DomainObject.Predmet.ProtustrankaNazivFormated>
    <izvorni_sadrzaj>ŽELJKO GRADNJA j.d.o.o. za usluge</izvorni_sadrzaj>
    <derivirana_varijabla naziv="DomainObject.Predmet.ProtustrankaNazivFormated_1">ŽELJKO GRADNJA j.d.o.o. za usluge</derivirana_varijabla>
  </DomainObject.Predmet.ProtustrankaNazivFormated>
  <DomainObject.Predmet.ProtustrankaNazivFormatedOIB>
    <izvorni_sadrzaj>ŽELJKO GRADNJA j.d.o.o. za usluge, OIB 86479009755</izvorni_sadrzaj>
    <derivirana_varijabla naziv="DomainObject.Predmet.ProtustrankaNazivFormatedOIB_1">ŽELJKO GRADNJA j.d.o.o. za usluge, OIB 86479009755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ŽELJKO GRADNJA j.d.o.o. za usluge</item>
    </izvorni_sadrzaj>
    <derivirana_varijabla naziv="DomainObject.Predmet.ProtuStrankaListFormated_1">
      <item>ŽELJKO GRADNJA j.d.o.o. za usluge</item>
    </derivirana_varijabla>
  </DomainObject.Predmet.ProtuStrankaListFormated>
  <DomainObject.Predmet.ProtuStrankaListFormatedOIB>
    <izvorni_sadrzaj>
      <item>ŽELJKO GRADNJA j.d.o.o. za usluge, OIB 86479009755</item>
    </izvorni_sadrzaj>
    <derivirana_varijabla naziv="DomainObject.Predmet.ProtuStrankaListFormatedOIB_1">
      <item>ŽELJKO GRADNJA j.d.o.o. za usluge, OIB 86479009755</item>
    </derivirana_varijabla>
  </DomainObject.Predmet.ProtuStrankaListFormatedOIB>
  <DomainObject.Predmet.ProtuStrankaListFormatedWithAdress>
    <izvorni_sadrzaj>
      <item>ŽELJKO GRADNJA j.d.o.o. za usluge, Rožinec 38, 10410 Buševec</item>
    </izvorni_sadrzaj>
    <derivirana_varijabla naziv="DomainObject.Predmet.ProtuStrankaListFormatedWithAdress_1">
      <item>ŽELJKO GRADNJA j.d.o.o. za usluge, Rožinec 38, 10410 Buševec</item>
    </derivirana_varijabla>
  </DomainObject.Predmet.ProtuStrankaListFormatedWithAdress>
  <DomainObject.Predmet.ProtuStrankaListFormatedWithAdressOIB>
    <izvorni_sadrzaj>
      <item>ŽELJKO GRADNJA j.d.o.o. za usluge, OIB 86479009755, Rožinec 38, 10410 Buševec</item>
    </izvorni_sadrzaj>
    <derivirana_varijabla naziv="DomainObject.Predmet.ProtuStrankaListFormatedWithAdressOIB_1">
      <item>ŽELJKO GRADNJA j.d.o.o. za usluge, OIB 86479009755, Rožinec 38, 10410 Buševec</item>
    </derivirana_varijabla>
  </DomainObject.Predmet.ProtuStrankaListFormatedWithAdressOIB>
  <DomainObject.Predmet.ProtuStrankaListNazivFormated>
    <izvorni_sadrzaj>
      <item>ŽELJKO GRADNJA j.d.o.o. za usluge</item>
    </izvorni_sadrzaj>
    <derivirana_varijabla naziv="DomainObject.Predmet.ProtuStrankaListNazivFormated_1">
      <item>ŽELJKO GRADNJA j.d.o.o. za usluge</item>
    </derivirana_varijabla>
  </DomainObject.Predmet.ProtuStrankaListNazivFormated>
  <DomainObject.Predmet.ProtuStrankaListNazivFormatedOIB>
    <izvorni_sadrzaj>
      <item>ŽELJKO GRADNJA j.d.o.o. za usluge, OIB 86479009755</item>
    </izvorni_sadrzaj>
    <derivirana_varijabla naziv="DomainObject.Predmet.ProtuStrankaListNazivFormatedOIB_1">
      <item>ŽELJKO GRADNJA j.d.o.o. za usluge, OIB 86479009755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ŽELJKO GRADNJA j.d.o.o. za usluge</izvorni_sadrzaj>
    <derivirana_varijabla naziv="DomainObject.Predmet.ProtustrankaIDrugi_1">ŽELJKO GRADNJA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ŽELJKO GRADNJA j.d.o.o. za usluge, OIB 86479009755, Rožinec 38, 10410 Buševec</izvorni_sadrzaj>
    <derivirana_varijabla naziv="DomainObject.Predmet.ProtustrankaIDrugiAdressOIB_1">ŽELJKO GRADNJA j.d.o.o. za usluge, OIB 86479009755, Rožinec 38,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ŽELJKO GRADNJA j.d.o.o. za usluge</item>
    </izvorni_sadrzaj>
    <derivirana_varijabla naziv="DomainObject.Predmet.SudioniciListNaziv_1">
      <item>Fina Regionalni centar Zagreb</item>
      <item>ŽELJKO GRADNJA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ŽELJKO GRADNJA j.d.o.o. za usluge, OIB 86479009755, Rožinec 38,10410 Buševec</item>
    </izvorni_sadrzaj>
    <derivirana_varijabla naziv="DomainObject.Predmet.SudioniciListAdressOIB_1">
      <item>Fina Regionalni centar Zagreb, OIB 85821130368, Trg svibanjskih žrtava 1995.1,10000 Zagreb</item>
      <item>ŽELJKO GRADNJA j.d.o.o. za usluge, OIB 86479009755, Rožinec 38,10410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86479009755</item>
    </izvorni_sadrzaj>
    <derivirana_varijabla naziv="DomainObject.Predmet.SudioniciListNazivOIB_1">
      <item>, OIB 85821130368</item>
      <item>, OIB 86479009755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260</properties:Words>
  <properties:Characters>1403</properties:Characters>
  <properties:Lines>43</properties:Lines>
  <properties:Paragraphs>19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2019-09-02T05:36:00Z</dcterms:created>
  <dc:creator>ilukac</dc:creator>
  <cp:lastModifiedBy>Lucija Radulović</cp:lastModifiedBy>
  <cp:lastPrinted>2019-09-05T06:06:00Z</cp:lastPrinted>
  <dcterms:modified xmlns:xsi="http://www.w3.org/2001/XMLSchema-instance" xsi:type="dcterms:W3CDTF">2019-09-05T08:32:00Z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1447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