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2737" w14:paraId="b28273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9804C3">
        <w:t>93</w:t>
      </w:r>
      <w:r>
        <w:t>/</w:t>
      </w:r>
      <w:r w:rsidR="00E8650F">
        <w:t>1</w:t>
      </w:r>
      <w:r w:rsidR="009D3A05">
        <w:t>8</w:t>
      </w:r>
      <w:r>
        <w:t>-</w:t>
      </w:r>
      <w:r w:rsidR="00C72758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9804C3" w:rsidRPr="009804C3">
        <w:t>Trgovački sud u Osijeku, po sucu mr. sc. Tihomiru Kovačeviću, kao stečajnom sucu, povodom prijedloga FINANCIJSKE AGENCIJE ZAGREB, Regionalni centar Zagreb, Trg svibanjskih žrtava 1995., OIB 85821130368 za otvaranje stečajnog postupka nad dužnikom KUŠINEC-TRANSPORT usluge u prijevozu i trgovina d.o.o. Sveti Ivan Zelina, Laktec 50, MBS 080116044, OIB: 13674428460</w:t>
      </w:r>
      <w:r w:rsidR="00C72758" w:rsidRPr="0041082E">
        <w:t xml:space="preserve">, dana </w:t>
      </w:r>
      <w:r w:rsidR="00C72758">
        <w:t>1</w:t>
      </w:r>
      <w:r w:rsidR="009804C3">
        <w:t>8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9804C3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804C3" w:rsidRPr="009804C3">
        <w:t>KUŠINEC-TRANSPORT usluge u prijevozu i trgovina d.o.o. Sveti Ivan Zelina, Laktec 50, MBS 080116044, OIB: 13674428460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A6FCF">
        <w:t>Mirsad Demirović, Gunja, Kolodvorska 4</w:t>
      </w:r>
      <w:r w:rsidR="0066407D" w:rsidRPr="0066407D">
        <w:t xml:space="preserve">, OIB </w:t>
      </w:r>
      <w:r w:rsidR="001A6FCF">
        <w:t>18540805456</w:t>
      </w:r>
      <w:r>
        <w:t>, izabran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1A6FCF">
        <w:t>28</w:t>
      </w:r>
      <w:r>
        <w:t>.0</w:t>
      </w:r>
      <w:r w:rsidR="001A6FCF">
        <w:t>8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9804C3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9804C3" w:rsidRPr="009804C3">
        <w:t>KUŠINEC-TRANSPORT usluge u prijevozu i trgovina d.o.o. Sveti Ivan Zelina, Laktec 50, MBS 080116044, OIB: 13674428460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453795" w:rsidP="00DF75D0" w:rsidR="00DF75D0">
      <w:pPr>
        <w:ind w:firstLine="720" w:left="2160"/>
      </w:pPr>
      <w:r>
        <w:t>4</w:t>
      </w:r>
      <w:r w:rsidR="00DF75D0">
        <w:t xml:space="preserve">. </w:t>
      </w:r>
      <w:r>
        <w:t>rujn</w:t>
      </w:r>
      <w:r w:rsidR="00DF75D0">
        <w:t xml:space="preserve">a 2018. u </w:t>
      </w:r>
      <w:r>
        <w:t>10</w:t>
      </w:r>
      <w:r w:rsidR="0045125C">
        <w:t>,</w:t>
      </w:r>
      <w:r w:rsidR="0052760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453795">
        <w:t>27</w:t>
      </w:r>
      <w:r>
        <w:t>.</w:t>
      </w:r>
      <w:r w:rsidR="000138AC">
        <w:t>11</w:t>
      </w:r>
      <w:r>
        <w:t>.201</w:t>
      </w:r>
      <w:r w:rsidR="000138AC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684A7D">
        <w:t>7</w:t>
      </w:r>
      <w:r>
        <w:t>-01/0</w:t>
      </w:r>
      <w:r w:rsidR="00B40C61">
        <w:t>4</w:t>
      </w:r>
      <w:r>
        <w:t xml:space="preserve"> Ur. broj 04-06-1</w:t>
      </w:r>
      <w:r w:rsidR="00684A7D">
        <w:t>7</w:t>
      </w:r>
      <w:r>
        <w:t>-</w:t>
      </w:r>
      <w:r w:rsidR="00684A7D">
        <w:t>5</w:t>
      </w:r>
      <w:r w:rsidR="00453795">
        <w:t>530</w:t>
      </w:r>
      <w:r>
        <w:t xml:space="preserve"> od </w:t>
      </w:r>
      <w:r w:rsidR="00453795">
        <w:t>23</w:t>
      </w:r>
      <w:r>
        <w:t>.</w:t>
      </w:r>
      <w:r w:rsidR="00684A7D">
        <w:t>11</w:t>
      </w:r>
      <w:r>
        <w:t>.201</w:t>
      </w:r>
      <w:r w:rsidR="00684A7D">
        <w:t>7</w:t>
      </w:r>
      <w:r>
        <w:t xml:space="preserve">. godine, za otvaranje stečajnog postupka nad dužnikom </w:t>
      </w:r>
      <w:r w:rsidR="00453795" w:rsidRPr="00453795">
        <w:t>KUŠINEC-TRANSPORT usluge u prijevozu i trgovina d.o.o. Sveti Ivan Zelina, Laktec 50, MBS 080116044, OIB: 13674428460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0224A7">
        <w:t>22</w:t>
      </w:r>
      <w:r>
        <w:t>.</w:t>
      </w:r>
      <w:r w:rsidR="00D555EE">
        <w:t>11</w:t>
      </w:r>
      <w:r>
        <w:t>.201</w:t>
      </w:r>
      <w:r w:rsidR="00D555EE">
        <w:t>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0224A7">
        <w:t>99.940,36</w:t>
      </w:r>
      <w:r>
        <w:t xml:space="preserve"> kn, u koji iznos je uračunata kamata i naknada FINE za provedbe ovrhe na novčanim sredstvima dužnika. Navodi da dužnik ima </w:t>
      </w:r>
      <w:r w:rsidR="000224A7">
        <w:t>2</w:t>
      </w:r>
      <w:r>
        <w:t xml:space="preserve"> zaposlen</w:t>
      </w:r>
      <w:r w:rsidR="00D555EE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0224A7">
        <w:t>22</w:t>
      </w:r>
      <w:r w:rsidR="00D555EE" w:rsidRPr="00D555EE">
        <w:t>.11.2017</w:t>
      </w:r>
      <w:r>
        <w:t xml:space="preserve">., te navodi da na temelju čl. 112. st. 5. SZ dužnik na ime predujma za namirenje troškova stečajnog postupka </w:t>
      </w:r>
      <w:r w:rsidR="001F3C8A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0224A7">
        <w:t>22</w:t>
      </w:r>
      <w:r w:rsidR="00D555EE" w:rsidRPr="00D555EE">
        <w:t>.11.2017</w:t>
      </w:r>
      <w:r>
        <w:t xml:space="preserve">. </w:t>
      </w:r>
      <w:r w:rsidR="001F3C8A">
        <w:t xml:space="preserve">u iznosu od </w:t>
      </w:r>
      <w:r w:rsidR="000224A7">
        <w:t>25</w:t>
      </w:r>
      <w:r w:rsidR="001F3C8A">
        <w:t>,00 kn.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C72758" w:rsidRPr="00C72758">
        <w:t>1</w:t>
      </w:r>
      <w:r w:rsidR="0066063C">
        <w:t>8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>zakonski zastupnik dužnika Božo Kušinec, Laktec, Laktec 50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51AB0">
        <w:t>i</w:t>
      </w:r>
      <w:r>
        <w:t xml:space="preserve"> stečajn</w:t>
      </w:r>
      <w:r w:rsidR="00951AB0">
        <w:t>i</w:t>
      </w:r>
      <w:r w:rsidR="002B5C24">
        <w:t xml:space="preserve"> upravitelj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3EA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72758" w:rsidRPr="00C72758">
      <w:t>5</w:t>
    </w:r>
    <w:r w:rsidR="009804C3">
      <w:t>93</w:t>
    </w:r>
    <w:r w:rsidR="00C72758" w:rsidRPr="00C72758">
      <w:t>/18-5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38AC"/>
    <w:rsid w:val="000224A7"/>
    <w:rsid w:val="00022AF7"/>
    <w:rsid w:val="0003421E"/>
    <w:rsid w:val="00044014"/>
    <w:rsid w:val="00061E21"/>
    <w:rsid w:val="000817DB"/>
    <w:rsid w:val="00084DCC"/>
    <w:rsid w:val="000A5797"/>
    <w:rsid w:val="000B1DB2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3795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3EAE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St-593/2018</izvorni_sadrzaj>
    <derivirana_varijabla naziv="DomainObject.Predmet.OznakaBroj_1">St-593/2018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KUŠINEC-TRANSPORT d.o.o.</izvorni_sadrzaj>
    <derivirana_varijabla naziv="DomainObject.Predmet.ProtustrankaFormated_1">  KUŠINEC-TRANSPORT d.o.o.</derivirana_varijabla>
  </DomainObject.Predmet.ProtustrankaFormated>
  <DomainObject.Predmet.ProtustrankaFormatedOIB>
    <izvorni_sadrzaj>  KUŠINEC-TRANSPORT d.o.o., OIB 13674428460</izvorni_sadrzaj>
    <derivirana_varijabla naziv="DomainObject.Predmet.ProtustrankaFormatedOIB_1">  KUŠINEC-TRANSPORT d.o.o., OIB 13674428460</derivirana_varijabla>
  </DomainObject.Predmet.ProtustrankaFormatedOIB>
  <DomainObject.Predmet.ProtustrankaFormatedWithAdress>
    <izvorni_sadrzaj> KUŠINEC-TRANSPORT d.o.o., Laktec 50, 10380 Sveti Ivan Zelina</izvorni_sadrzaj>
    <derivirana_varijabla naziv="DomainObject.Predmet.ProtustrankaFormatedWithAdress_1"> KUŠINEC-TRANSPORT d.o.o., Laktec 50, 10380 Sveti Ivan Zelina</derivirana_varijabla>
  </DomainObject.Predmet.ProtustrankaFormatedWithAdress>
  <DomainObject.Predmet.ProtustrankaFormatedWithAdressOIB>
    <izvorni_sadrzaj> KUŠINEC-TRANSPORT d.o.o., OIB 13674428460, Laktec 50, 10380 Sveti Ivan Zelina</izvorni_sadrzaj>
    <derivirana_varijabla naziv="DomainObject.Predmet.ProtustrankaFormatedWithAdressOIB_1"> KUŠINEC-TRANSPORT d.o.o., OIB 13674428460, Laktec 50, 10380 Sveti Ivan Zelina</derivirana_varijabla>
  </DomainObject.Predmet.ProtustrankaFormatedWithAdressOIB>
  <DomainObject.Predmet.ProtustrankaWithAdress>
    <izvorni_sadrzaj>KUŠINEC-TRANSPORT d.o.o. Laktec 50, 10380 Sveti Ivan Zelina</izvorni_sadrzaj>
    <derivirana_varijabla naziv="DomainObject.Predmet.ProtustrankaWithAdress_1">KUŠINEC-TRANSPORT d.o.o. Laktec 50, 10380 Sveti Ivan Zelina</derivirana_varijabla>
  </DomainObject.Predmet.ProtustrankaWithAdress>
  <DomainObject.Predmet.ProtustrankaWithAdressOIB>
    <izvorni_sadrzaj>KUŠINEC-TRANSPORT d.o.o., OIB 13674428460, Laktec 50, 10380 Sveti Ivan Zelina</izvorni_sadrzaj>
    <derivirana_varijabla naziv="DomainObject.Predmet.ProtustrankaWithAdressOIB_1">KUŠINEC-TRANSPORT d.o.o., OIB 13674428460, Laktec 50, 10380 Sveti Ivan Zelina</derivirana_varijabla>
  </DomainObject.Predmet.ProtustrankaWithAdressOIB>
  <DomainObject.Predmet.ProtustrankaNazivFormated>
    <izvorni_sadrzaj>KUŠINEC-TRANSPORT d.o.o.</izvorni_sadrzaj>
    <derivirana_varijabla naziv="DomainObject.Predmet.ProtustrankaNazivFormated_1">KUŠINEC-TRANSPORT d.o.o.</derivirana_varijabla>
  </DomainObject.Predmet.ProtustrankaNazivFormated>
  <DomainObject.Predmet.ProtustrankaNazivFormatedOIB>
    <izvorni_sadrzaj>KUŠINEC-TRANSPORT d.o.o., OIB 13674428460</izvorni_sadrzaj>
    <derivirana_varijabla naziv="DomainObject.Predmet.ProtustrankaNazivFormatedOIB_1">KUŠINEC-TRANSPORT d.o.o., OIB 13674428460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KUŠINEC-TRANSPORT d.o.o.</item>
    </izvorni_sadrzaj>
    <derivirana_varijabla naziv="DomainObject.Predmet.ProtuStrankaListFormated_1">
      <item>KUŠINEC-TRANSPORT d.o.o.</item>
    </derivirana_varijabla>
  </DomainObject.Predmet.ProtuStrankaListFormated>
  <DomainObject.Predmet.ProtuStrankaListFormatedOIB>
    <izvorni_sadrzaj>
      <item>KUŠINEC-TRANSPORT d.o.o., OIB 13674428460</item>
    </izvorni_sadrzaj>
    <derivirana_varijabla naziv="DomainObject.Predmet.ProtuStrankaListFormatedOIB_1">
      <item>KUŠINEC-TRANSPORT d.o.o., OIB 13674428460</item>
    </derivirana_varijabla>
  </DomainObject.Predmet.ProtuStrankaListFormatedOIB>
  <DomainObject.Predmet.ProtuStrankaListFormatedWithAdress>
    <izvorni_sadrzaj>
      <item>KUŠINEC-TRANSPORT d.o.o., Laktec 50, 10380 Sveti Ivan Zelina</item>
    </izvorni_sadrzaj>
    <derivirana_varijabla naziv="DomainObject.Predmet.ProtuStrankaListFormatedWithAdress_1">
      <item>KUŠINEC-TRANSPORT d.o.o., Laktec 50, 10380 Sveti Ivan Zelina</item>
    </derivirana_varijabla>
  </DomainObject.Predmet.ProtuStrankaListFormatedWithAdress>
  <DomainObject.Predmet.ProtuStrankaListFormatedWithAdressOIB>
    <izvorni_sadrzaj>
      <item>KUŠINEC-TRANSPORT d.o.o., OIB 13674428460, Laktec 50, 10380 Sveti Ivan Zelina</item>
    </izvorni_sadrzaj>
    <derivirana_varijabla naziv="DomainObject.Predmet.ProtuStrankaListFormatedWithAdressOIB_1">
      <item>KUŠINEC-TRANSPORT d.o.o., OIB 13674428460, Laktec 50, 10380 Sveti Ivan Zelina</item>
    </derivirana_varijabla>
  </DomainObject.Predmet.ProtuStrankaListFormatedWithAdressOIB>
  <DomainObject.Predmet.ProtuStrankaListNazivFormated>
    <izvorni_sadrzaj>
      <item>KUŠINEC-TRANSPORT d.o.o.</item>
    </izvorni_sadrzaj>
    <derivirana_varijabla naziv="DomainObject.Predmet.ProtuStrankaListNazivFormated_1">
      <item>KUŠINEC-TRANSPORT d.o.o.</item>
    </derivirana_varijabla>
  </DomainObject.Predmet.ProtuStrankaListNazivFormated>
  <DomainObject.Predmet.ProtuStrankaListNazivFormatedOIB>
    <izvorni_sadrzaj>
      <item>KUŠINEC-TRANSPORT d.o.o., OIB 13674428460</item>
    </izvorni_sadrzaj>
    <derivirana_varijabla naziv="DomainObject.Predmet.ProtuStrankaListNazivFormatedOIB_1">
      <item>KUŠINEC-TRANSPORT d.o.o., OIB 13674428460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KUŠINEC-TRANSPORT d.o.o.</izvorni_sadrzaj>
    <derivirana_varijabla naziv="DomainObject.Predmet.ProtustrankaIDrugi_1">KUŠINEC-TRANSPORT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KUŠINEC-TRANSPORT d.o.o., OIB 13674428460, Laktec 50, 10380 Sveti Ivan Zelina</izvorni_sadrzaj>
    <derivirana_varijabla naziv="DomainObject.Predmet.ProtustrankaIDrugiAdressOIB_1">KUŠINEC-TRANSPORT d.o.o., OIB 13674428460, Laktec 50,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KUŠINEC-TRANSPORT d.o.o.</item>
      <item>FINA Regionalni centar Zagreb</item>
    </izvorni_sadrzaj>
    <derivirana_varijabla naziv="DomainObject.Predmet.SudioniciListNaziv_1">
      <item>KUŠINEC-TRANSPORT d.o.o.</item>
      <item>FINA Regionalni centar Zagreb</item>
    </derivirana_varijabla>
  </DomainObject.Predmet.SudioniciListNaziv>
  <DomainObject.Predmet.SudioniciListAdressOIB>
    <izvorni_sadrzaj>
      <item>KUŠINEC-TRANSPORT d.o.o., OIB 13674428460, Laktec 50,10380 Sveti Ivan Zelina</item>
      <item>FINA Regionalni centar Zagreb, OIB 85821130368, Trg svibanjskih žrtava 1995. br. 1,10000 Zagreb</item>
    </izvorni_sadrzaj>
    <derivirana_varijabla naziv="DomainObject.Predmet.SudioniciListAdressOIB_1">
      <item>KUŠINEC-TRANSPORT d.o.o., OIB 13674428460, Laktec 50,10380 Sveti Ivan Zelina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13674428460</item>
      <item>, OIB 85821130368</item>
    </izvorni_sadrzaj>
    <derivirana_varijabla naziv="DomainObject.Predmet.SudioniciListNazivOIB_1">
      <item>, OIB 13674428460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425CC-BA03-4BB5-A891-64A8ABA78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674</properties:Words>
  <properties:Characters>3823</properties:Characters>
  <properties:Lines>117</properties:Lines>
  <properties:Paragraphs>36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2018-05-18T10:25:00Z</dcterms:modified>
  <cp:revision>39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