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a3635" w14:paraId="19a3635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78521B">
        <w:t>965</w:t>
      </w:r>
      <w:r w:rsidR="0065203E">
        <w:t>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683153">
      <w:pPr>
        <w:jc w:val="both"/>
      </w:pPr>
      <w:r>
        <w:t>Trgovački</w:t>
      </w:r>
      <w:r w:rsidR="008922FD">
        <w:t xml:space="preserve"> sud u Splitu, po sudskom savjetniku Lariju</w:t>
      </w:r>
      <w:r w:rsidR="00144BDE">
        <w:t xml:space="preserve"> Glavašu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</w:t>
      </w:r>
      <w:r w:rsidR="00AF4211">
        <w:t xml:space="preserve">stečajnog postupka nad dužnikom </w:t>
      </w:r>
      <w:r w:rsidR="0078521B">
        <w:t>TEMETUM</w:t>
      </w:r>
      <w:r w:rsidR="00EC11DC">
        <w:t xml:space="preserve"> </w:t>
      </w:r>
      <w:r w:rsidR="00CB18B0">
        <w:t>d.o.o.,</w:t>
      </w:r>
      <w:r w:rsidR="00EC11DC">
        <w:t xml:space="preserve"> Sp</w:t>
      </w:r>
      <w:r w:rsidR="0078521B">
        <w:t>lit, Obrov 9</w:t>
      </w:r>
      <w:r w:rsidR="00D60C13">
        <w:t xml:space="preserve">, </w:t>
      </w:r>
      <w:r w:rsidR="006F4418">
        <w:t>OIB:</w:t>
      </w:r>
      <w:r w:rsidR="0078521B">
        <w:t xml:space="preserve"> 10096066620</w:t>
      </w:r>
      <w:r w:rsidR="00542933">
        <w:t>,</w:t>
      </w:r>
      <w:r w:rsidR="007476B6">
        <w:t xml:space="preserve"> </w:t>
      </w:r>
      <w:r w:rsidR="003F41B2">
        <w:t xml:space="preserve">MBS: </w:t>
      </w:r>
      <w:r w:rsidR="00DF1091">
        <w:t>0</w:t>
      </w:r>
      <w:r w:rsidR="0078521B">
        <w:t>60283934</w:t>
      </w:r>
      <w:r w:rsidR="00AB2913">
        <w:t xml:space="preserve">, </w:t>
      </w:r>
      <w:r w:rsidR="005F1CF2">
        <w:t>dana 18</w:t>
      </w:r>
      <w:r w:rsidR="00961651">
        <w:t>. siječnja 2016</w:t>
      </w:r>
      <w:r w:rsidR="00AA5FA1">
        <w:t>. godine, temeljem članka 430. Stečajnog zakona (Narodne novine br. 71/15), objavljuje sljedeći</w:t>
      </w:r>
    </w:p>
    <w:p w:rsidRDefault="00DE5BD0" w:rsidP="00AA5FA1" w:rsidR="00DE5BD0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70273A" w:rsidP="008922FD" w:rsidR="00AA5FA1">
      <w:pPr>
        <w:jc w:val="both"/>
      </w:pPr>
      <w:r>
        <w:t xml:space="preserve">I – Dužnik </w:t>
      </w:r>
      <w:r w:rsidR="0078521B" w:rsidRPr="0078521B">
        <w:t xml:space="preserve">TEMETUM d.o.o., Split, Obrov 9, OIB: 10096066620, MBS: 060283934, </w:t>
      </w:r>
      <w:r w:rsidR="00AF7C5F">
        <w:t>n</w:t>
      </w:r>
      <w:r w:rsidR="00791C38">
        <w:t xml:space="preserve">a </w:t>
      </w:r>
      <w:r w:rsidR="00AA5FA1">
        <w:t>dan</w:t>
      </w:r>
      <w:r w:rsidR="00272150">
        <w:t xml:space="preserve"> </w:t>
      </w:r>
      <w:r w:rsidR="00615DCB">
        <w:t>1</w:t>
      </w:r>
      <w:r w:rsidR="00AF4211">
        <w:t>. rujna</w:t>
      </w:r>
      <w:r w:rsidR="00AA5FA1">
        <w:t xml:space="preserve"> 2015. godine, u Očevidniku redoslijeda osnova za plaćanje ima evidentirane neizvršene osnove za plaćanje </w:t>
      </w:r>
      <w:r w:rsidR="004D7D95">
        <w:t>u neprekinutom</w:t>
      </w:r>
      <w:r w:rsidR="00FC1843">
        <w:t xml:space="preserve"> razdoblj</w:t>
      </w:r>
      <w:r w:rsidR="00A77EBE">
        <w:t>u od</w:t>
      </w:r>
      <w:r w:rsidR="0078521B">
        <w:t xml:space="preserve"> 680</w:t>
      </w:r>
      <w:r w:rsidR="006F7E37">
        <w:t xml:space="preserve"> </w:t>
      </w:r>
      <w:r w:rsidR="00AA5FA1">
        <w:t xml:space="preserve">dana, u </w:t>
      </w:r>
      <w:r w:rsidR="00E076CF">
        <w:t>u</w:t>
      </w:r>
      <w:r w:rsidR="001E6581">
        <w:t>kupnom iznosu o</w:t>
      </w:r>
      <w:r w:rsidR="000565C6">
        <w:t>d</w:t>
      </w:r>
      <w:r w:rsidR="00DF4B66">
        <w:t xml:space="preserve"> </w:t>
      </w:r>
      <w:r w:rsidR="0078521B">
        <w:t>43.280,12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BA4DDF">
        <w:t>vlašten</w:t>
      </w:r>
      <w:r w:rsidR="0042038A">
        <w:t>a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A83DBC">
        <w:t>3. ST-</w:t>
      </w:r>
      <w:r w:rsidR="0078521B">
        <w:t>1965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42038A">
        <w:t>a</w:t>
      </w:r>
      <w:r w:rsidR="003D3A71">
        <w:t xml:space="preserve"> ovlašten</w:t>
      </w:r>
      <w:r w:rsidR="0042038A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42038A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5F1CF2" w:rsidP="00F576EC" w:rsidR="008922FD">
      <w:pPr>
        <w:jc w:val="center"/>
      </w:pPr>
      <w:r>
        <w:t>U Splitu, 18</w:t>
      </w:r>
      <w:r w:rsidR="00961651">
        <w:t>. siječnja</w:t>
      </w:r>
      <w:r w:rsidR="006F7E37">
        <w:t xml:space="preserve"> 2016</w:t>
      </w:r>
      <w:r w:rsidR="008922FD">
        <w:t>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17BC1"/>
    <w:rsid w:val="000565C6"/>
    <w:rsid w:val="00064EE2"/>
    <w:rsid w:val="00080598"/>
    <w:rsid w:val="000A1817"/>
    <w:rsid w:val="000C6328"/>
    <w:rsid w:val="000D664C"/>
    <w:rsid w:val="000E78DF"/>
    <w:rsid w:val="00104434"/>
    <w:rsid w:val="00107752"/>
    <w:rsid w:val="0012574E"/>
    <w:rsid w:val="00130FAB"/>
    <w:rsid w:val="00144BDE"/>
    <w:rsid w:val="001605F0"/>
    <w:rsid w:val="00170B4D"/>
    <w:rsid w:val="00191167"/>
    <w:rsid w:val="00191359"/>
    <w:rsid w:val="001A7F97"/>
    <w:rsid w:val="001B339D"/>
    <w:rsid w:val="001B40CB"/>
    <w:rsid w:val="001D6B7B"/>
    <w:rsid w:val="001E0A16"/>
    <w:rsid w:val="001E6581"/>
    <w:rsid w:val="001F6282"/>
    <w:rsid w:val="001F674A"/>
    <w:rsid w:val="00221B26"/>
    <w:rsid w:val="00236848"/>
    <w:rsid w:val="00236985"/>
    <w:rsid w:val="0025689E"/>
    <w:rsid w:val="00272150"/>
    <w:rsid w:val="00296435"/>
    <w:rsid w:val="00297AA2"/>
    <w:rsid w:val="002A16B1"/>
    <w:rsid w:val="002A267F"/>
    <w:rsid w:val="002B0EC1"/>
    <w:rsid w:val="002D0EEC"/>
    <w:rsid w:val="002D1607"/>
    <w:rsid w:val="002E4519"/>
    <w:rsid w:val="00305A5F"/>
    <w:rsid w:val="003155FB"/>
    <w:rsid w:val="00350E37"/>
    <w:rsid w:val="00373699"/>
    <w:rsid w:val="003A5182"/>
    <w:rsid w:val="003B5A26"/>
    <w:rsid w:val="003D3A71"/>
    <w:rsid w:val="003D7BA4"/>
    <w:rsid w:val="003F41B2"/>
    <w:rsid w:val="0042038A"/>
    <w:rsid w:val="004264CD"/>
    <w:rsid w:val="0043500C"/>
    <w:rsid w:val="004535C0"/>
    <w:rsid w:val="00466E36"/>
    <w:rsid w:val="0049070E"/>
    <w:rsid w:val="004948D5"/>
    <w:rsid w:val="004C6167"/>
    <w:rsid w:val="004C66C0"/>
    <w:rsid w:val="004D07E9"/>
    <w:rsid w:val="004D7D95"/>
    <w:rsid w:val="00516D0E"/>
    <w:rsid w:val="005204F2"/>
    <w:rsid w:val="00542933"/>
    <w:rsid w:val="00543777"/>
    <w:rsid w:val="00554D22"/>
    <w:rsid w:val="0056202A"/>
    <w:rsid w:val="005662CB"/>
    <w:rsid w:val="0057721D"/>
    <w:rsid w:val="00592D09"/>
    <w:rsid w:val="00595111"/>
    <w:rsid w:val="005C5AFA"/>
    <w:rsid w:val="005C7D87"/>
    <w:rsid w:val="005D174A"/>
    <w:rsid w:val="005F0E13"/>
    <w:rsid w:val="005F1313"/>
    <w:rsid w:val="005F1CF2"/>
    <w:rsid w:val="005F7663"/>
    <w:rsid w:val="00602A20"/>
    <w:rsid w:val="00603FD6"/>
    <w:rsid w:val="006105BB"/>
    <w:rsid w:val="00615DCB"/>
    <w:rsid w:val="0062689E"/>
    <w:rsid w:val="006273D5"/>
    <w:rsid w:val="006461E1"/>
    <w:rsid w:val="0065203E"/>
    <w:rsid w:val="00683153"/>
    <w:rsid w:val="006F4418"/>
    <w:rsid w:val="006F7857"/>
    <w:rsid w:val="006F7E37"/>
    <w:rsid w:val="0070273A"/>
    <w:rsid w:val="00710400"/>
    <w:rsid w:val="00724951"/>
    <w:rsid w:val="00737DD6"/>
    <w:rsid w:val="007476B6"/>
    <w:rsid w:val="00756BEB"/>
    <w:rsid w:val="007648D8"/>
    <w:rsid w:val="00767E7A"/>
    <w:rsid w:val="00770151"/>
    <w:rsid w:val="00776F7C"/>
    <w:rsid w:val="0078521B"/>
    <w:rsid w:val="00787AFC"/>
    <w:rsid w:val="00791C38"/>
    <w:rsid w:val="007A7232"/>
    <w:rsid w:val="007B2FEE"/>
    <w:rsid w:val="007C35C4"/>
    <w:rsid w:val="007D3062"/>
    <w:rsid w:val="007D43E9"/>
    <w:rsid w:val="007E26AB"/>
    <w:rsid w:val="007E6FFB"/>
    <w:rsid w:val="00800AD4"/>
    <w:rsid w:val="008012C5"/>
    <w:rsid w:val="00804AB4"/>
    <w:rsid w:val="008130E8"/>
    <w:rsid w:val="008138F5"/>
    <w:rsid w:val="008177E8"/>
    <w:rsid w:val="00844440"/>
    <w:rsid w:val="00845452"/>
    <w:rsid w:val="008521A7"/>
    <w:rsid w:val="0085420B"/>
    <w:rsid w:val="008607FF"/>
    <w:rsid w:val="00861307"/>
    <w:rsid w:val="00863F74"/>
    <w:rsid w:val="00873BCF"/>
    <w:rsid w:val="008922FD"/>
    <w:rsid w:val="008A0D6E"/>
    <w:rsid w:val="008A2CF5"/>
    <w:rsid w:val="008A36EF"/>
    <w:rsid w:val="008D189F"/>
    <w:rsid w:val="00900E6B"/>
    <w:rsid w:val="00924B9C"/>
    <w:rsid w:val="009255D0"/>
    <w:rsid w:val="00927118"/>
    <w:rsid w:val="00940237"/>
    <w:rsid w:val="00943E29"/>
    <w:rsid w:val="00961651"/>
    <w:rsid w:val="00982374"/>
    <w:rsid w:val="00985998"/>
    <w:rsid w:val="00997E88"/>
    <w:rsid w:val="009A321B"/>
    <w:rsid w:val="009E17C1"/>
    <w:rsid w:val="009E1BCA"/>
    <w:rsid w:val="009E337A"/>
    <w:rsid w:val="009F1E68"/>
    <w:rsid w:val="00A10BA0"/>
    <w:rsid w:val="00A16C3E"/>
    <w:rsid w:val="00A16EE8"/>
    <w:rsid w:val="00A17CC3"/>
    <w:rsid w:val="00A34173"/>
    <w:rsid w:val="00A369B4"/>
    <w:rsid w:val="00A43D14"/>
    <w:rsid w:val="00A52CBC"/>
    <w:rsid w:val="00A748B3"/>
    <w:rsid w:val="00A77EBE"/>
    <w:rsid w:val="00A83455"/>
    <w:rsid w:val="00A83DBC"/>
    <w:rsid w:val="00A91189"/>
    <w:rsid w:val="00A91632"/>
    <w:rsid w:val="00AA3C60"/>
    <w:rsid w:val="00AA5FA1"/>
    <w:rsid w:val="00AB2913"/>
    <w:rsid w:val="00AD137A"/>
    <w:rsid w:val="00AD514C"/>
    <w:rsid w:val="00AD5BE5"/>
    <w:rsid w:val="00AD6AD3"/>
    <w:rsid w:val="00AF4211"/>
    <w:rsid w:val="00AF7C5F"/>
    <w:rsid w:val="00B22298"/>
    <w:rsid w:val="00B44A30"/>
    <w:rsid w:val="00B46C0E"/>
    <w:rsid w:val="00B97A2F"/>
    <w:rsid w:val="00BA086E"/>
    <w:rsid w:val="00BA16EE"/>
    <w:rsid w:val="00BA4DDF"/>
    <w:rsid w:val="00BA5C6A"/>
    <w:rsid w:val="00BF339C"/>
    <w:rsid w:val="00BF52CC"/>
    <w:rsid w:val="00C46474"/>
    <w:rsid w:val="00C52C41"/>
    <w:rsid w:val="00C653AB"/>
    <w:rsid w:val="00C81826"/>
    <w:rsid w:val="00CB18B0"/>
    <w:rsid w:val="00CB223B"/>
    <w:rsid w:val="00CB5D90"/>
    <w:rsid w:val="00CF2246"/>
    <w:rsid w:val="00D0121D"/>
    <w:rsid w:val="00D02BB5"/>
    <w:rsid w:val="00D23F17"/>
    <w:rsid w:val="00D242DA"/>
    <w:rsid w:val="00D35C36"/>
    <w:rsid w:val="00D36A52"/>
    <w:rsid w:val="00D41B73"/>
    <w:rsid w:val="00D41F11"/>
    <w:rsid w:val="00D4378C"/>
    <w:rsid w:val="00D437EF"/>
    <w:rsid w:val="00D60C13"/>
    <w:rsid w:val="00D739F5"/>
    <w:rsid w:val="00D75071"/>
    <w:rsid w:val="00D8312C"/>
    <w:rsid w:val="00D83FD2"/>
    <w:rsid w:val="00D86853"/>
    <w:rsid w:val="00D9288A"/>
    <w:rsid w:val="00DC05B1"/>
    <w:rsid w:val="00DC05CF"/>
    <w:rsid w:val="00DD3385"/>
    <w:rsid w:val="00DE3B36"/>
    <w:rsid w:val="00DE5BD0"/>
    <w:rsid w:val="00DF1091"/>
    <w:rsid w:val="00DF1ABB"/>
    <w:rsid w:val="00DF4B66"/>
    <w:rsid w:val="00E04571"/>
    <w:rsid w:val="00E076CF"/>
    <w:rsid w:val="00E34296"/>
    <w:rsid w:val="00E3463B"/>
    <w:rsid w:val="00E35868"/>
    <w:rsid w:val="00E56740"/>
    <w:rsid w:val="00E634A0"/>
    <w:rsid w:val="00E659D1"/>
    <w:rsid w:val="00E77D12"/>
    <w:rsid w:val="00E83E0B"/>
    <w:rsid w:val="00E871B0"/>
    <w:rsid w:val="00EA213A"/>
    <w:rsid w:val="00EB1A86"/>
    <w:rsid w:val="00EB7A0E"/>
    <w:rsid w:val="00EC11DC"/>
    <w:rsid w:val="00ED780C"/>
    <w:rsid w:val="00F06DE1"/>
    <w:rsid w:val="00F139C9"/>
    <w:rsid w:val="00F14055"/>
    <w:rsid w:val="00F14251"/>
    <w:rsid w:val="00F21228"/>
    <w:rsid w:val="00F555EE"/>
    <w:rsid w:val="00F576EC"/>
    <w:rsid w:val="00F61726"/>
    <w:rsid w:val="00F73A89"/>
    <w:rsid w:val="00F945BC"/>
    <w:rsid w:val="00FA60C8"/>
    <w:rsid w:val="00FB3EE0"/>
    <w:rsid w:val="00FB5E25"/>
    <w:rsid w:val="00FC1843"/>
    <w:rsid w:val="00FF1598"/>
    <w:rsid w:val="00FF43DC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83E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3E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3E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3E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3E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83E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3E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3E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3E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3E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1965</izvorni_sadrzaj>
    <derivirana_varijabla naziv="DomainObject.Predmet.Broj_1">1965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St-1965/2015</izvorni_sadrzaj>
    <derivirana_varijabla naziv="DomainObject.Predmet.OznakaBroj_1">St-1965/2015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TEMETUM d.o.o. za trgovinu i ugostiteljstvo</izvorni_sadrzaj>
    <derivirana_varijabla naziv="DomainObject.Predmet.ProtustrankaFormated_1">  TEMETUM d.o.o. za trgovinu i ugostiteljstvo</derivirana_varijabla>
  </DomainObject.Predmet.ProtustrankaFormated>
  <DomainObject.Predmet.ProtustrankaFormatedOIB>
    <izvorni_sadrzaj>  TEMETUM d.o.o. za trgovinu i ugostiteljstvo, OIB 10096066620</izvorni_sadrzaj>
    <derivirana_varijabla naziv="DomainObject.Predmet.ProtustrankaFormatedOIB_1">  TEMETUM d.o.o. za trgovinu i ugostiteljstvo, OIB 10096066620</derivirana_varijabla>
  </DomainObject.Predmet.ProtustrankaFormatedOIB>
  <DomainObject.Predmet.ProtustrankaFormatedWithAdress>
    <izvorni_sadrzaj> TEMETUM d.o.o. za trgovinu i ugostiteljstvo, Obrov 9, 21000 Split</izvorni_sadrzaj>
    <derivirana_varijabla naziv="DomainObject.Predmet.ProtustrankaFormatedWithAdress_1"> TEMETUM d.o.o. za trgovinu i ugostiteljstvo, Obrov 9, 21000 Split</derivirana_varijabla>
  </DomainObject.Predmet.ProtustrankaFormatedWithAdress>
  <DomainObject.Predmet.ProtustrankaFormatedWithAdressOIB>
    <izvorni_sadrzaj> TEMETUM d.o.o. za trgovinu i ugostiteljstvo, OIB 10096066620, Obrov 9, 21000 Split</izvorni_sadrzaj>
    <derivirana_varijabla naziv="DomainObject.Predmet.ProtustrankaFormatedWithAdressOIB_1"> TEMETUM d.o.o. za trgovinu i ugostiteljstvo, OIB 10096066620, Obrov 9, 21000 Split</derivirana_varijabla>
  </DomainObject.Predmet.ProtustrankaFormatedWithAdressOIB>
  <DomainObject.Predmet.ProtustrankaWithAdress>
    <izvorni_sadrzaj>TEMETUM d.o.o. za trgovinu i ugostiteljstvo Obrov 9, 21000 Split</izvorni_sadrzaj>
    <derivirana_varijabla naziv="DomainObject.Predmet.ProtustrankaWithAdress_1">TEMETUM d.o.o. za trgovinu i ugostiteljstvo Obrov 9, 21000 Split</derivirana_varijabla>
  </DomainObject.Predmet.ProtustrankaWithAdress>
  <DomainObject.Predmet.ProtustrankaWithAdressOIB>
    <izvorni_sadrzaj>TEMETUM d.o.o. za trgovinu i ugostiteljstvo, OIB 10096066620, Obrov 9, 21000 Split</izvorni_sadrzaj>
    <derivirana_varijabla naziv="DomainObject.Predmet.ProtustrankaWithAdressOIB_1">TEMETUM d.o.o. za trgovinu i ugostiteljstvo, OIB 10096066620, Obrov 9, 21000 Split</derivirana_varijabla>
  </DomainObject.Predmet.ProtustrankaWithAdressOIB>
  <DomainObject.Predmet.ProtustrankaNazivFormated>
    <izvorni_sadrzaj>TEMETUM d.o.o. za trgovinu i ugostiteljstvo</izvorni_sadrzaj>
    <derivirana_varijabla naziv="DomainObject.Predmet.ProtustrankaNazivFormated_1">TEMETUM d.o.o. za trgovinu i ugostiteljstvo</derivirana_varijabla>
  </DomainObject.Predmet.ProtustrankaNazivFormated>
  <DomainObject.Predmet.ProtustrankaNazivFormatedOIB>
    <izvorni_sadrzaj>TEMETUM d.o.o. za trgovinu i ugostiteljstvo, OIB 10096066620</izvorni_sadrzaj>
    <derivirana_varijabla naziv="DomainObject.Predmet.ProtustrankaNazivFormatedOIB_1">TEMETUM d.o.o. za trgovinu i ugostiteljstvo, OIB 10096066620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43280.12</izvorni_sadrzaj>
    <derivirana_varijabla naziv="DomainObject.Predmet.TrenutnaVrijednost_1">43280.12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TEMETUM d.o.o. za trgovinu i ugostiteljstvo</item>
    </izvorni_sadrzaj>
    <derivirana_varijabla naziv="DomainObject.Predmet.ProtuStrankaListFormated_1">
      <item>TEMETUM d.o.o. za trgovinu i ugostiteljstvo</item>
    </derivirana_varijabla>
  </DomainObject.Predmet.ProtuStrankaListFormated>
  <DomainObject.Predmet.ProtuStrankaListFormatedOIB>
    <izvorni_sadrzaj>
      <item>TEMETUM d.o.o. za trgovinu i ugostiteljstvo, OIB 10096066620</item>
    </izvorni_sadrzaj>
    <derivirana_varijabla naziv="DomainObject.Predmet.ProtuStrankaListFormatedOIB_1">
      <item>TEMETUM d.o.o. za trgovinu i ugostiteljstvo, OIB 10096066620</item>
    </derivirana_varijabla>
  </DomainObject.Predmet.ProtuStrankaListFormatedOIB>
  <DomainObject.Predmet.ProtuStrankaListFormatedWithAdress>
    <izvorni_sadrzaj>
      <item>TEMETUM d.o.o. za trgovinu i ugostiteljstvo, Obrov 9, 21000 Split</item>
    </izvorni_sadrzaj>
    <derivirana_varijabla naziv="DomainObject.Predmet.ProtuStrankaListFormatedWithAdress_1">
      <item>TEMETUM d.o.o. za trgovinu i ugostiteljstvo, Obrov 9, 21000 Split</item>
    </derivirana_varijabla>
  </DomainObject.Predmet.ProtuStrankaListFormatedWithAdress>
  <DomainObject.Predmet.ProtuStrankaListFormatedWithAdressOIB>
    <izvorni_sadrzaj>
      <item>TEMETUM d.o.o. za trgovinu i ugostiteljstvo, OIB 10096066620, Obrov 9, 21000 Split</item>
    </izvorni_sadrzaj>
    <derivirana_varijabla naziv="DomainObject.Predmet.ProtuStrankaListFormatedWithAdressOIB_1">
      <item>TEMETUM d.o.o. za trgovinu i ugostiteljstvo, OIB 10096066620, Obrov 9, 21000 Split</item>
    </derivirana_varijabla>
  </DomainObject.Predmet.ProtuStrankaListFormatedWithAdressOIB>
  <DomainObject.Predmet.ProtuStrankaListNazivFormated>
    <izvorni_sadrzaj>
      <item>TEMETUM d.o.o. za trgovinu i ugostiteljstvo</item>
    </izvorni_sadrzaj>
    <derivirana_varijabla naziv="DomainObject.Predmet.ProtuStrankaListNazivFormated_1">
      <item>TEMETUM d.o.o. za trgovinu i ugostiteljstvo</item>
    </derivirana_varijabla>
  </DomainObject.Predmet.ProtuStrankaListNazivFormated>
  <DomainObject.Predmet.ProtuStrankaListNazivFormatedOIB>
    <izvorni_sadrzaj>
      <item>TEMETUM d.o.o. za trgovinu i ugostiteljstvo, OIB 10096066620</item>
    </izvorni_sadrzaj>
    <derivirana_varijabla naziv="DomainObject.Predmet.ProtuStrankaListNazivFormatedOIB_1">
      <item>TEMETUM d.o.o. za trgovinu i ugostiteljstvo, OIB 10096066620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TEMETUM d.o.o. za trgovinu i ugostiteljstvo</izvorni_sadrzaj>
    <derivirana_varijabla naziv="DomainObject.Predmet.ProtustrankaIDrugi_1">TEMETUM d.o.o. za trgovinu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TEMETUM d.o.o. za trgovinu i ugostiteljstvo, OIB 10096066620, Obrov 9, 21000 Split</izvorni_sadrzaj>
    <derivirana_varijabla naziv="DomainObject.Predmet.ProtustrankaIDrugiAdressOIB_1">TEMETUM d.o.o. za trgovinu i ugostiteljstvo, OIB 10096066620, Obrov 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TEMETUM d.o.o. za trgovinu i ugostiteljstvo</item>
      <item>FINANCIJSKA AGENCIJA, RC SPLIT</item>
    </izvorni_sadrzaj>
    <derivirana_varijabla naziv="DomainObject.Predmet.SudioniciListNaziv_1">
      <item>TEMETUM d.o.o. za trgovinu i ugostiteljstvo</item>
      <item>FINANCIJSKA AGENCIJA, RC SPLIT</item>
    </derivirana_varijabla>
  </DomainObject.Predmet.SudioniciListNaziv>
  <DomainObject.Predmet.SudioniciListAdressOIB>
    <izvorni_sadrzaj>
      <item>TEMETUM d.o.o. za trgovinu i ugostiteljstvo, OIB 10096066620, Obrov 9,21000 Split</item>
      <item>FINANCIJSKA AGENCIJA, RC SPLIT, OIB 85821130368, Mažuranićevo šetalište 24 b,21000 Split</item>
    </izvorni_sadrzaj>
    <derivirana_varijabla naziv="DomainObject.Predmet.SudioniciListAdressOIB_1">
      <item>TEMETUM d.o.o. za trgovinu i ugostiteljstvo, OIB 10096066620, Obrov 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10096066620</item>
      <item>, OIB 85821130368</item>
    </izvorni_sadrzaj>
    <derivirana_varijabla naziv="DomainObject.Predmet.SudioniciListNazivOIB_1">
      <item>, OIB 10096066620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307</properties:Words>
  <properties:Characters>1743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2016-01-18T09:18:00Z</dcterms:created>
  <dc:creator>Lari Glavaš</dc:creator>
  <cp:lastModifiedBy>Lari Glavaš</cp:lastModifiedBy>
  <cp:lastPrinted>2016-01-18T09:18:00Z</cp:lastPrinted>
  <dcterms:modified xmlns:xsi="http://www.w3.org/2001/XMLSchema-instance" xsi:type="dcterms:W3CDTF">2016-01-18T09:18:00Z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