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8a42" w14:paraId="5908a42" w:rsidRDefault="0025608D" w:rsidP="0025608D" w:rsidR="0025608D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1.Stpn-12/2017</w:t>
      </w:r>
    </w:p>
    <w:p w:rsidRDefault="0025608D" w:rsidP="0025608D" w:rsidR="0025608D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608D" w:rsidP="0025608D" w:rsidR="0025608D">
      <w:pPr>
        <w:rPr>
          <w:b/>
        </w:rPr>
      </w:pPr>
    </w:p>
    <w:p w:rsidRDefault="0025608D" w:rsidP="0025608D" w:rsidR="0025608D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5608D" w:rsidP="0025608D" w:rsidR="0025608D">
      <w:pPr>
        <w:rPr>
          <w:b/>
        </w:rPr>
      </w:pPr>
      <w:r>
        <w:rPr>
          <w:b/>
        </w:rPr>
        <w:t>TRGOVAČKI SUD U SPLITU</w:t>
      </w:r>
    </w:p>
    <w:p w:rsidRDefault="0025608D" w:rsidP="0025608D" w:rsidR="0025608D">
      <w:pPr>
        <w:rPr>
          <w:b/>
        </w:rPr>
      </w:pPr>
      <w:r>
        <w:rPr>
          <w:b/>
        </w:rPr>
        <w:t>Split, Sukoišanska 6</w:t>
      </w:r>
    </w:p>
    <w:p w:rsidRDefault="0025608D" w:rsidP="0025608D" w:rsidR="0025608D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25608D" w:rsidP="0025608D" w:rsidR="0025608D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25608D" w:rsidP="0025608D" w:rsidR="0025608D">
      <w:pPr>
        <w:jc w:val="both"/>
      </w:pPr>
      <w:r>
        <w:t xml:space="preserve">               Trgovački sud u Splitu, po sucu ovog suda Velimiru Vukoviću, kao stečajnom sucu, u stečajnom postupku povodom prijedloga predlagatelja-dužnika TOLO-TRADE d.o.o. Imotski, Fra Rajmonda Rudeža 1, OIB: 24960975801, za sklapanje predstečajne nagodbe, dana 01. rujna 2017. godine,</w:t>
      </w:r>
    </w:p>
    <w:p w:rsidRDefault="0025608D" w:rsidP="0025608D" w:rsidR="0025608D">
      <w:pPr>
        <w:ind w:firstLine="708" w:left="2832"/>
        <w:jc w:val="both"/>
      </w:pPr>
    </w:p>
    <w:p w:rsidRDefault="0025608D" w:rsidP="0025608D" w:rsidR="0025608D">
      <w:pPr>
        <w:jc w:val="center"/>
      </w:pPr>
      <w:r>
        <w:t xml:space="preserve">r i j e š i o   j e                                               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center"/>
      </w:pPr>
      <w:r>
        <w:t>Odobrava se sklapanje predstečajne nagodbe koja glasi: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center"/>
      </w:pPr>
      <w:r>
        <w:t xml:space="preserve">PREDSTEČAJNA  NAGODBA </w:t>
      </w:r>
    </w:p>
    <w:p w:rsidRDefault="0025608D" w:rsidP="0025608D" w:rsidR="0025608D">
      <w:pPr>
        <w:jc w:val="center"/>
      </w:pPr>
    </w:p>
    <w:p w:rsidRDefault="0025608D" w:rsidP="0025608D" w:rsidR="0025608D">
      <w:pPr>
        <w:jc w:val="both"/>
      </w:pPr>
      <w:r>
        <w:t>I.</w:t>
      </w:r>
      <w:r>
        <w:tab/>
        <w:t>Utvrđuje se da je nad dužnikom TOLO-TRADE d.o.o. Imotski, Fra Rajmonda Rudeža 1, OIB: 24960975801 (u daljnjem tekstu predstečajne nagodbe: dužnik), proveden postupak predstečajne nagodbe kod Financijske agencije, Regionalni centar Zagreb pod klasom: UP- UP-I/110/07/15-01/8024 te da su u tom postupku vjerovnici dužnika, s potrebnom većinom glasova, prihvatili Plan financijskog i operativnog restrukturiranja dužnika od 22. svibnja 2017. god., koji je objavljen na web-stranicama Financijske agencije dana 25. veljače 2017. god. pod ur.br. 04-06-17-8024-275.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 xml:space="preserve">II. </w:t>
      </w:r>
      <w:r>
        <w:tab/>
        <w:t xml:space="preserve">Sukladno prihvaćenom Planu financijskog i operativnog restrukturiranja dužnika, a s obzirom na način namirenja tražbina, vjerovnici su u ovoj predstečajnoj nagodbi podijeljeni u dvije grupe vjerovnika i to: Grupa A, u koju su svrstani  vjerovnici Javne uprave i trgovačkih društava u većinskom vlasništvu RH, Grupa B u koju su svrstane financijske institucije i Grupa C u koju su svrstani ostali vjerovnici. </w:t>
      </w:r>
      <w:r>
        <w:rPr>
          <w:b/>
        </w:rPr>
        <w:tab/>
      </w:r>
    </w:p>
    <w:p w:rsidRDefault="0025608D" w:rsidP="0025608D" w:rsidR="0025608D"/>
    <w:p w:rsidRDefault="0025608D" w:rsidP="0025608D" w:rsidR="0025608D">
      <w:pPr>
        <w:spacing w:after="200"/>
      </w:pPr>
      <w:r>
        <w:t>GRUPA A - Javna uprava i trgovačka društva u većinskom vlasništvu RH</w:t>
      </w:r>
    </w:p>
    <w:tbl>
      <w:tblPr>
        <w:tblW w:type="dxa" w:w="10755"/>
        <w:jc w:val="center"/>
        <w:tblInd w:type="dxa" w:w="397"/>
        <w:tblLayout w:type="fixed"/>
        <w:tblLook w:val="00A0" w:noVBand="0" w:noHBand="0" w:lastColumn="0" w:firstColumn="1" w:lastRow="0" w:firstRow="1"/>
      </w:tblPr>
      <w:tblGrid>
        <w:gridCol w:w="426"/>
        <w:gridCol w:w="1692"/>
        <w:gridCol w:w="10"/>
        <w:gridCol w:w="1437"/>
        <w:gridCol w:w="1456"/>
        <w:gridCol w:w="1208"/>
        <w:gridCol w:w="1138"/>
        <w:gridCol w:w="1056"/>
        <w:gridCol w:w="1208"/>
        <w:gridCol w:w="1124"/>
      </w:tblGrid>
      <w:tr w:rsidTr="0025608D" w:rsidR="0025608D">
        <w:trPr>
          <w:trHeight w:val="103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ind w:right="-69" w:left="-146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Rb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Naziv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Adresa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OIB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Ukupan iznos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Glavnica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Kamate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Umanjenje ukupnih tražbina za 70 %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Stanje duga nakon umanjenja</w:t>
            </w:r>
          </w:p>
        </w:tc>
      </w:tr>
      <w:tr w:rsidTr="0025608D" w:rsidR="0025608D">
        <w:trPr>
          <w:trHeight w:val="530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ČISTOĆA doo za obavljanje kom.djelatnost</w:t>
            </w:r>
            <w:r>
              <w:rPr>
                <w:bCs/>
                <w:iCs/>
              </w:rPr>
              <w:lastRenderedPageBreak/>
              <w:t>i,održavanje čis.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PUT PLOKITA 81, SPLIT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38812451417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3.067,50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3.067,50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2.147,25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920,25</w:t>
            </w:r>
          </w:p>
        </w:tc>
      </w:tr>
      <w:tr w:rsidTr="0025608D" w:rsidR="0025608D">
        <w:trPr>
          <w:trHeight w:val="31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2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DVD TUČEPI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KRAJ 84, TUČEPI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20762996228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3.000,00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3.000,00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2.100,00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</w:tr>
      <w:tr w:rsidTr="0025608D" w:rsidR="0025608D">
        <w:trPr>
          <w:trHeight w:val="31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FINANCIJSKA AGENCIJA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UL.GRADA VUKOVARA 70,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85821130368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62,50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62,50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43,75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18,75</w:t>
            </w:r>
          </w:p>
        </w:tc>
      </w:tr>
      <w:tr w:rsidTr="0025608D" w:rsidR="0025608D">
        <w:trPr>
          <w:trHeight w:val="479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GRADSKA PLINARA ZAGREB -OPSKRBA doo za opskr. Plinom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RADNIČKA CESTA 1,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74364571096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12.374,23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12.254,33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119,90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8.661,96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3.592,37</w:t>
            </w:r>
          </w:p>
        </w:tc>
      </w:tr>
      <w:tr w:rsidTr="0025608D" w:rsidR="0025608D">
        <w:trPr>
          <w:trHeight w:val="31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GRAD IMOTSKI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ANTE STARČEVIĆA 23, IMOTSKI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18919978758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219.968,46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219.968,46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153.977,92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65.990,54</w:t>
            </w:r>
          </w:p>
        </w:tc>
      </w:tr>
      <w:tr w:rsidTr="0025608D" w:rsidR="0025608D">
        <w:trPr>
          <w:trHeight w:val="31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GRAD ZAGREB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 STJEPANA RADIĆA 1,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61817894937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1.325,01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1.186,32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138,69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927,51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258,81</w:t>
            </w:r>
          </w:p>
        </w:tc>
      </w:tr>
      <w:tr w:rsidTr="0025608D" w:rsidR="0025608D">
        <w:trPr>
          <w:trHeight w:val="506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HEP-OPERATOR DISTRIBUCIJSKOG SUSTAVA doo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ULICA GRADA VUKOVARA 37,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46830600751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32.358,71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32.167,88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190,83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22.651,10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9.516,78</w:t>
            </w:r>
          </w:p>
        </w:tc>
      </w:tr>
      <w:tr w:rsidTr="0025608D" w:rsidR="0025608D">
        <w:trPr>
          <w:trHeight w:val="520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HEP -OPSKRBA doo za opskrbu potrošača el.,top.ener.i plin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ULICA GRADA VUKOVARA 37,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63073332379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7.272,72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7.248,45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24,27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5.090,90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2.157,55</w:t>
            </w:r>
          </w:p>
        </w:tc>
      </w:tr>
      <w:tr w:rsidTr="0025608D" w:rsidR="0025608D">
        <w:trPr>
          <w:trHeight w:val="31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HRVATSKA RADIO TELEVIZIJA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PRISAVLJE 3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68419124305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800,79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800,00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0,79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560,55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239,45</w:t>
            </w:r>
          </w:p>
        </w:tc>
      </w:tr>
      <w:tr w:rsidTr="0025608D" w:rsidR="0025608D">
        <w:trPr>
          <w:trHeight w:val="52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HRVATSKE CESTE doo za uprav.,građ.državni cesta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VONČININA 3,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55545787885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1.608,08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1.608,08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1.125,66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482,42</w:t>
            </w:r>
          </w:p>
        </w:tc>
      </w:tr>
      <w:tr w:rsidTr="0025608D" w:rsidR="0025608D">
        <w:trPr>
          <w:trHeight w:val="31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HRVATSKE ŠUME doo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LJ. F. VUKOTINOVIĆA 2,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69693144506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63.203,27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36.701,66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26.501,61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44.242,29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-7.540,63</w:t>
            </w:r>
          </w:p>
        </w:tc>
      </w:tr>
      <w:tr w:rsidTr="0025608D" w:rsidR="0025608D">
        <w:trPr>
          <w:trHeight w:val="315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HRVATSKE VODE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ULICA GRADA VUKOVARA 220,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28921383001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2.785,93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2.767,81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18,12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1.950,15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817,66</w:t>
            </w:r>
          </w:p>
        </w:tc>
      </w:tr>
      <w:tr w:rsidTr="0025608D" w:rsidR="0025608D">
        <w:trPr>
          <w:trHeight w:val="729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</w:t>
            </w:r>
          </w:p>
        </w:tc>
        <w:tc>
          <w:tcPr>
            <w:tcW w:type="dxa" w:w="170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JVP  DUBROVAČKI VATROGASCI</w:t>
            </w:r>
          </w:p>
        </w:tc>
        <w:tc>
          <w:tcPr>
            <w:tcW w:type="dxa" w:w="14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ZAGREBAČKA 1, DUBROVNIK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53151981382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1.125,00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1.125,00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787,50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337,50</w:t>
            </w:r>
          </w:p>
        </w:tc>
      </w:tr>
      <w:tr w:rsidTr="0025608D" w:rsidR="0025608D">
        <w:trPr>
          <w:trHeight w:val="729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14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ind w:righ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MINISTARSTVO FINANCIJA POREZNA UPRAVA</w:t>
            </w:r>
          </w:p>
        </w:tc>
        <w:tc>
          <w:tcPr>
            <w:tcW w:type="dxa" w:w="144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KATANČIĆEVA 5,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5608D" w:rsidP="0025608D" w:rsidR="0025608D">
            <w:pPr>
              <w:jc w:val="center"/>
              <w:rPr>
                <w:color w:val="000000"/>
              </w:rPr>
            </w:pP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25608D" w:rsidR="0025608D">
        <w:trPr>
          <w:trHeight w:val="729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VODOVOD DUBROVNIK doo za vooops.</w:t>
            </w:r>
          </w:p>
        </w:tc>
        <w:tc>
          <w:tcPr>
            <w:tcW w:type="dxa" w:w="144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VLADIMIRA NAZORA 19, DUBROVNIK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00862047577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457,84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457,84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320,49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137,35</w:t>
            </w:r>
          </w:p>
        </w:tc>
      </w:tr>
      <w:tr w:rsidTr="0025608D" w:rsidR="0025608D">
        <w:trPr>
          <w:trHeight w:val="729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16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VODOVOD IMOTSKE KRAJINE doo za vodoopskrbu</w:t>
            </w:r>
          </w:p>
        </w:tc>
        <w:tc>
          <w:tcPr>
            <w:tcW w:type="dxa" w:w="144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BLAJBURŠKA 133, IMOTSKI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41272392545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15.900,61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15.900,61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11.130,43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4.770,18</w:t>
            </w:r>
          </w:p>
        </w:tc>
      </w:tr>
      <w:tr w:rsidTr="0025608D" w:rsidR="0025608D">
        <w:trPr>
          <w:trHeight w:val="729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17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ZAGREBAČKI HOLDING doo</w:t>
            </w:r>
          </w:p>
        </w:tc>
        <w:tc>
          <w:tcPr>
            <w:tcW w:type="dxa" w:w="144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ULICA GRADA VUKOVARA 41, ZAGREB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85584865987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1.278,41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1.158,34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894,89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263,45</w:t>
            </w:r>
          </w:p>
        </w:tc>
      </w:tr>
      <w:tr w:rsidTr="0025608D" w:rsidR="0025608D">
        <w:trPr>
          <w:trHeight w:val="729"/>
          <w:jc w:val="center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ZAVOD ZA JAVNO ZDRAVSTVO DUBROVAČKO NERET. ŽUP.</w:t>
            </w:r>
          </w:p>
        </w:tc>
        <w:tc>
          <w:tcPr>
            <w:tcW w:type="dxa" w:w="144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 ANTE STARČEVIĆA 4/A, DUBROVNIK</w:t>
            </w:r>
          </w:p>
        </w:tc>
        <w:tc>
          <w:tcPr>
            <w:tcW w:type="dxa" w:w="1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55488649150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1.561,12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1.561,12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1.092,78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468,34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502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UKUPNO: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368.150,18</w:t>
            </w:r>
          </w:p>
        </w:tc>
        <w:tc>
          <w:tcPr>
            <w:tcW w:type="dxa" w:w="11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341.035,90</w:t>
            </w:r>
          </w:p>
        </w:tc>
        <w:tc>
          <w:tcPr>
            <w:tcW w:type="dxa" w:w="10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27.114,28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257.705,13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83.330,77</w:t>
            </w:r>
          </w:p>
        </w:tc>
      </w:tr>
    </w:tbl>
    <w:p w:rsidRDefault="0025608D" w:rsidP="0025608D" w:rsidR="0025608D">
      <w:pPr>
        <w:rPr>
          <w:b/>
          <w:u w:val="single"/>
        </w:rPr>
      </w:pPr>
    </w:p>
    <w:p w:rsidRDefault="0025608D" w:rsidP="0025608D" w:rsidR="0025608D">
      <w:pPr>
        <w:spacing w:after="200" w:before="300"/>
      </w:pPr>
      <w:r>
        <w:t>GRUPA B- Financijske institucije</w:t>
      </w:r>
    </w:p>
    <w:tbl>
      <w:tblPr>
        <w:tblW w:type="dxa" w:w="10654"/>
        <w:jc w:val="center"/>
        <w:tblLook w:val="00A0" w:noVBand="0" w:noHBand="0" w:lastColumn="0" w:firstColumn="1" w:lastRow="0" w:firstRow="1"/>
      </w:tblPr>
      <w:tblGrid>
        <w:gridCol w:w="497"/>
        <w:gridCol w:w="1697"/>
        <w:gridCol w:w="1790"/>
        <w:gridCol w:w="1536"/>
        <w:gridCol w:w="1296"/>
        <w:gridCol w:w="1296"/>
        <w:gridCol w:w="1176"/>
        <w:gridCol w:w="1296"/>
        <w:gridCol w:w="1296"/>
      </w:tblGrid>
      <w:tr w:rsidTr="0025608D" w:rsidR="0025608D">
        <w:trPr>
          <w:trHeight w:val="1020"/>
          <w:jc w:val="center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Rb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Naziv</w:t>
            </w:r>
          </w:p>
        </w:tc>
        <w:tc>
          <w:tcPr>
            <w:tcW w:type="dxa" w:w="1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Adresa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OIB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Ukupan iznos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Glavnica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Kamate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Umanjenje ukupnih tražbina za 70 %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Stanje duga nakon umanjenja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ALLIANZ ZAGREB d.d. za osiguranje i reosiguranje</w:t>
            </w:r>
          </w:p>
        </w:tc>
        <w:tc>
          <w:tcPr>
            <w:tcW w:type="dxa" w:w="1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HEINZLOVA 70, ZAGREB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23759810849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28.987,07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28.987,07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20.290,95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8.696,12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CROATIA BANKA d.d.</w:t>
            </w:r>
          </w:p>
        </w:tc>
        <w:tc>
          <w:tcPr>
            <w:tcW w:type="dxa" w:w="1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ROBERTA FRANGEŠA MIHANOVIĆA 9, ZAGREB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32247795989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877,93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877,93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614,55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263,38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ERSTE CARD CLUB d.o.o.</w:t>
            </w:r>
          </w:p>
        </w:tc>
        <w:tc>
          <w:tcPr>
            <w:tcW w:type="dxa" w:w="1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PRAŠKA 5, ZAGREB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85941596441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101.509,22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101.509,22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5608D" w:rsidP="0025608D" w:rsidR="0025608D">
            <w:pPr>
              <w:jc w:val="center"/>
              <w:rPr>
                <w:color w:val="00000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71.056,45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30.452,77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GENERALI OSIGURANJE d.d.</w:t>
            </w:r>
          </w:p>
        </w:tc>
        <w:tc>
          <w:tcPr>
            <w:tcW w:type="dxa" w:w="1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UL. GRADA VUKOVARA 284, ZAGREB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10840749604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34.809,95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34.809,95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24.366,97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10.442,99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PBZ CARD d.o.o.</w:t>
            </w:r>
          </w:p>
        </w:tc>
        <w:tc>
          <w:tcPr>
            <w:tcW w:type="dxa" w:w="1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RADNIČKA CESTA 44, ZAGREB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28495895537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47.989,02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47.989,02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5608D" w:rsidP="0025608D" w:rsidR="0025608D">
            <w:pPr>
              <w:jc w:val="center"/>
              <w:rPr>
                <w:color w:val="00000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33.592,31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14.396,71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WIENER  OSIGURANJE VIENNA INSURANCE GROUP d.d.</w:t>
            </w:r>
          </w:p>
        </w:tc>
        <w:tc>
          <w:tcPr>
            <w:tcW w:type="dxa" w:w="1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SLOVENSKA ULICA 24, ZAGREB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52848403362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140.061,43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87.823,81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52.237,62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98.043,00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42.018,43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9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354.234,62</w:t>
            </w:r>
          </w:p>
        </w:tc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301.997,00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52.237,62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247.964,23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106.270,39</w:t>
            </w:r>
          </w:p>
        </w:tc>
      </w:tr>
    </w:tbl>
    <w:p w:rsidRDefault="0025608D" w:rsidP="0025608D" w:rsidR="0025608D">
      <w:pPr>
        <w:rPr>
          <w:b/>
          <w:u w:val="single"/>
        </w:rPr>
      </w:pPr>
    </w:p>
    <w:p w:rsidRDefault="0025608D" w:rsidP="0025608D" w:rsidR="0025608D">
      <w:pPr>
        <w:rPr>
          <w:b/>
          <w:u w:val="single"/>
        </w:rPr>
      </w:pPr>
    </w:p>
    <w:p w:rsidRDefault="0025608D" w:rsidP="0025608D" w:rsidR="0025608D">
      <w:pPr>
        <w:rPr>
          <w:b/>
          <w:u w:val="single"/>
        </w:rPr>
      </w:pPr>
    </w:p>
    <w:p w:rsidRDefault="0025608D" w:rsidP="0025608D" w:rsidR="0025608D">
      <w:pPr>
        <w:rPr>
          <w:b/>
          <w:u w:val="single"/>
        </w:rPr>
      </w:pPr>
    </w:p>
    <w:p w:rsidRDefault="0025608D" w:rsidP="0025608D" w:rsidR="0025608D">
      <w:pPr>
        <w:spacing w:after="200"/>
      </w:pPr>
      <w:r>
        <w:t>GRUPA C- Ostali vjerovnici</w:t>
      </w:r>
    </w:p>
    <w:tbl>
      <w:tblPr>
        <w:tblW w:type="dxa" w:w="11205"/>
        <w:jc w:val="center"/>
        <w:tblInd w:type="dxa" w:w="1245"/>
        <w:tblLayout w:type="fixed"/>
        <w:tblLook w:val="00A0" w:noVBand="0" w:noHBand="0" w:lastColumn="0" w:firstColumn="1" w:lastRow="0" w:firstRow="1"/>
      </w:tblPr>
      <w:tblGrid>
        <w:gridCol w:w="444"/>
        <w:gridCol w:w="1451"/>
        <w:gridCol w:w="1725"/>
        <w:gridCol w:w="1416"/>
        <w:gridCol w:w="1275"/>
        <w:gridCol w:w="1265"/>
        <w:gridCol w:w="1094"/>
        <w:gridCol w:w="1265"/>
        <w:gridCol w:w="1270"/>
      </w:tblGrid>
      <w:tr w:rsidTr="0025608D" w:rsidR="0025608D">
        <w:trPr>
          <w:trHeight w:val="102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Rb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Naziv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Adresa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OIB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Ukupan iznos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Glavnica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Kamate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Umanjenje ukupnih tražbina za 60 %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Stanje duga nakon umanjenja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AB KERAMIKA DUBROVNIK vl:Bautović Ante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VATROSLAVA LISINSKOG 15, 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77285179745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4.438,93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4.438,93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2.663,36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1.775,57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ADRIA-PLIN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PUT STRINJE 35, KAŠTEL SUĆURAC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94466377826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15.960,00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15.960,00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9.576,00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6.384,00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ADRIA-SHIP doo za pomorski promet i usluge u stečaju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LOVIŠTE 34, LOVIŠTE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60485345818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9.374,00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9.374,00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5.624,40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3.749,60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AEDILIS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BANA JOSIPA JELAČIĆ 19, DUGOPOLJE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28249032189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32.047,31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32.047,31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19.228,39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12.818,92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AGRO-SHOP TO Vl.Ždero Josip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BLAJBURŠKA 5, 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47164976669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23.290,50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23.290,50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13.974,30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9.316,20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APOKRIF doo za građenje,projektiranje i geodetske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KRALJA ZVONIMIRA 75, SOLIN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44098147443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ARENA vl.Glavaš Ružica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KRALJA ZVONIMIRA 31, 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33162541161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877,46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877,46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526,48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350,98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ASPHALT &amp;BETON-KNAFL doo za proizvodnju građ.materij.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ZAPUŽANE 102, ZAPUŽANE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45801923578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78.202,80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69.698,47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8.504,33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46.921,68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22.776,79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AŠPRIN doo za trgovinu ugostiteljstvo i ribarstvo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MEĐINE 26,MLINI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52829782706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3.027,40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3.027,40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1.816,44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1.210,96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AUTO- SERVIS" LONČAR"vl.Lončar Jakov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BLAJBURŠKA 84,IMOTSKI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97995230458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11.294,77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11.294,77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6.776,86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4.517,91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AUTOUNIT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RADNIČKA CETA 198,ZAGREB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52603181403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29.863,50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29.863,50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17.918,10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11.945,40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BAUHAUS-ZAGREB komanditno društvo za  trg.i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ULICA VELIMIRA ŠKORPIKA 27,ZAGREB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71642207963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14.460,32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14.460,32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8.676,19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5.784,13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BELENIĆI jdoo za gradnju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17,DUBROVNIK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30370586665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2.627,98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2.627,98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1.576,79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1.051,19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BENUSSI doo za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FAŽANSKA CESTA 86, FAŽANA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87971197112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8.060,00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8.060,00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4.836,00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3.224,00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BERICA doo za proizvodnju i transport građ.materijala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firstLine="142" w:right="-160" w:left="-22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INDUSTRIJSKA </w:t>
            </w:r>
          </w:p>
          <w:p w:rsidRDefault="0025608D" w:rsidP="0025608D" w:rsidR="0025608D">
            <w:pPr>
              <w:ind w:firstLine="142" w:right="-160" w:left="-227"/>
              <w:jc w:val="center"/>
              <w:rPr>
                <w:color w:val="000000"/>
              </w:rPr>
            </w:pPr>
            <w:r>
              <w:rPr>
                <w:color w:val="000000"/>
              </w:rPr>
              <w:t>24,</w:t>
            </w:r>
          </w:p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NEREŽIŠĆA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17971252479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3.176,40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3.176,40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1.905,84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1.270,56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BERICA-VENERA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hanging="85" w:right="-160" w:left="-8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INDUSTRIJSKA </w:t>
            </w:r>
          </w:p>
          <w:p w:rsidRDefault="0025608D" w:rsidP="0025608D" w:rsidR="0025608D">
            <w:pPr>
              <w:ind w:hanging="85" w:right="-160" w:left="-85"/>
              <w:jc w:val="center"/>
              <w:rPr>
                <w:color w:val="000000"/>
              </w:rPr>
            </w:pPr>
            <w:r>
              <w:rPr>
                <w:color w:val="000000"/>
              </w:rPr>
              <w:t>74,</w:t>
            </w:r>
          </w:p>
          <w:p w:rsidRDefault="0025608D" w:rsidP="0025608D" w:rsidR="0025608D">
            <w:pPr>
              <w:ind w:hanging="85" w:right="-160" w:left="-85"/>
              <w:jc w:val="center"/>
              <w:rPr>
                <w:color w:val="000000"/>
              </w:rPr>
            </w:pPr>
            <w:r>
              <w:rPr>
                <w:color w:val="000000"/>
              </w:rPr>
              <w:t>NEREŽIŠĆA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53350217371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1.373,75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1.373,75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824,25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549,50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BETON -HRVACE doo za proizvodnju građenje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HRVACE 564,</w:t>
            </w:r>
          </w:p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HRVACE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79897399320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14.571,25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14.571,25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8.742,75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5.828,50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BRODOMETALURGIJA doo za proizvodnju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SOLINSKA 58, 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31353718090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61.775,88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61.775,88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37.065,53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24.710,35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CANEO doo za marketing,Internet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VINJANI DONJI 592,IMOTSKI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14319400642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66,90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66,90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40,14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26,76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CAR- MERKUR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VELEBITSKA 125,SPLIT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75972334633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110.902,50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110.902,50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66.541,50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44.361,00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CENTAR ALATA doo za proizvodnju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A. WALDINGERA 1A, OSIJEK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94198231508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152,38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152,38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91,43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60,95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CHRILE doo za graditeljstvo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SULIMANČEVA 7A,SPLIT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00409536656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67.516,03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67.516,03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40.509,62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27.006,41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CRIVAC doo za građenje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ZVONIMIROVA 75,SOLIN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36335585782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39.846,97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39.846,97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23.908,18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15.938,79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CROMITEH doo za proizvodnju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N.Š.ZRINSKOG 11,</w:t>
            </w:r>
          </w:p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MARKOVAC NAŠIČKI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98665413914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1.063,11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1.063,11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637,87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425,24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D&amp;M BAŠIĆ KAMENOLOM doo za proizvodnju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VINJANI GORNJI 377, VINJANI GORNJI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45818738933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5.542,84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5.542,84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3.325,70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2.217,14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DALMACIJA vl.Dodig Marija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VEDRINE 104 B,TRILJ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30354917336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24.408,00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24.408,00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14.644,80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9.763,20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DALMAR vl.Čuljak Marinko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 HEBRANGA 2, 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70536151834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1.431,25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1.431,25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858,75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572,50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DELTA POINT doo za nadzor i konzalting u gradnji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166,SPLIT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63622129794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14.251,55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11.523,45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2.728,10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8.550,93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2.972,52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DILABOR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SLAVONSKA AVENIJA 65, SESVETE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50181050780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659,89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659,89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395,93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263,96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DOKA HRVATSKA doo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RADNIČKA CETA 173/G,ZAGREB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25940944046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99.053,21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82.332,15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16.721,06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59.431,93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22.900,22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DRACOMERX doo za građenje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108" w:left="-85"/>
              <w:jc w:val="center"/>
              <w:rPr>
                <w:color w:val="000000"/>
              </w:rPr>
            </w:pPr>
            <w:r>
              <w:rPr>
                <w:color w:val="000000"/>
              </w:rPr>
              <w:t>DRAŠKOVIĆEVA 4,</w:t>
            </w:r>
          </w:p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8658331098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204,72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204,72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122,83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81,89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DRDALIĆ GRADNJA vl.Cvitanović Mijo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POSTRANJSKA 28,PROLOŽAC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0830427328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4.000,00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DUBAC doo za proizvodnju,trgovinu i građenje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17,DUBROVNIK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1376541497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329.888,39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320.980,45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8.907,94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197.933,03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123.047,42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ĐEREK-RADOVIĆ vl:ĐEREK MLADEN I RADOVIĆ MLADEN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VINOGRADSKA ULICA BB,SPLIT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68663631459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13.478,03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13.478,03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8.086,82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5.391,21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ELEKTRONIK CENTER doo za proizvodnju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L.JAGERA 14 OSIJEK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68311557201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21,90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14,60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ERA COMMERCE doo za trgovinu i građenje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SPLITSKA 44, VRGORAC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28609792467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389,64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389,64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233,78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155,86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EURO DAUS d.d.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PUT MOSTINA 1,SPLIT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19212513210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1.961,28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1.961,28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1.176,77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784,51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FERO TERM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GOSPODARSKA ULICA 17, DONJI STUPNIK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69638067216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2.115,08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2.115,08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1.269,05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846,03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FIM TRGOVINA doo za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BRUNA BUŠIĆA 23,IMOTSKI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87399018590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2.996,36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2.996,36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1.797,82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1.198,54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FLINTSTONES vl.Klaić Miho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POPOVIĆI 70,GRUDA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76955759035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4.188,00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4.188,00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2.512,80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1.675,20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GEODET doo za geodetske poslove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IVANA MEŠTROVIĆA 1,DUBROVNIK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75307907300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7.850,00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7.850,00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4.710,00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3.140,00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GEOMAT doo za rudarstvo,proizvodnju građenje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LUDBREŠKA ULICA 24, BOLFAN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91231079968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GLAVINIĆ vl.Glavinić Jozo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GRUŠKA OBALA 15,DUBROVNIK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48595661714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29.484,59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27.752,18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1.732,41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17.690,75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10.061,43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GPZ STANDARD doo za usluge i graditeljstvo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MARIJANE RADEV 2,ZAGREB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98166990879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10.437,50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10.437,50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6.262,50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4.175,00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GRABULE jdoo za građenje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GORNJI VINJANI 98,IMOTSKI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47653833167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13.291,62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13.291,62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7.974,97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5.316,65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GRAĐA d.d. za trgovinu na veliko i malo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VRANJIČKI PUT 2,SOLIN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75628884500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172.376,19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172.376,19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103.425,71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68.950,48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GTP doo za građevinarstvo,trgovinu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12,VRGORAC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50861643606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241,26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241,26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144,76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96,50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H1 TELEKOM d.d. za telekomunikacijske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DRAČEVAC 2/D, 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88551335012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932,36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932,36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559,42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372,94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HABITAT geo doo za geodetske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DR.A.STARČEVIĆA 15,DUBROVNIK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76587659141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1.600,00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HIK doo za graditeljstvo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STANKA VRAZA 25,SPLIT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46488004819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7.300,00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7.300,00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4.380,00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2.920,00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HORVAT  obrt za geod.premjeravanje vl.Dragutin Horvat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JADRANSKA 3,MAKARSKA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59252388587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3.780,00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2.520,00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HRVATSKI TELEKOM d.d.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ROBERTA FRANGEŠA MIHANOVIĆA 9,ZAGREB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81793146560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14.265,96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14.265,96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8.559,58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5.706,38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IDONEUS doo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KNEZA BRANIMIRA 34,DUGOPOLJE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5204604382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187.623,75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187.623,75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112.574,25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75.049,50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ILIRIC doo za trgovinu i turizam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PUT PETRIĆA 45,ZADAR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12061857017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28.240,63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28.240,63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16.944,38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11.296,25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ILIRIC -DSW doo za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PUT PETRIĆA 45,ZADAR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47725377076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31.904,10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31.904,10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19.142,46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12.761,64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IMOTEHNIKA doo za građevinarstvo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UL,DR.FRANJE TUĐMANA 40,ŠUMET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44031807006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79.824,84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79.824,84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47.894,90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31.929,94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IN TIME doo za prijevozničke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VELIKA CESTA 78,ZAGREB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18458216879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350,63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350,63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210,38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140,25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INA -INDUSTRIJA NAFTE d.d.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AV.V.HOLJEVCA 10,ZAGREB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27759560625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266.495,30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262.875,19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3.620,11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159.897,18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102.978,01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ING- ATEST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HRVATSKE MORNARICE 1/A,SPLIT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21777333810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INSTITUT IGH d.d. za istraživanje i razvoj u graditeljstvu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JANKA RAKUŠE 1,ZAGREB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79766124714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4.246,76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3.920,00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326,76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2.548,06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1.371,94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INTERMONT 2 doo za trgovinu i građevinarstvo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IVANA PAVLA II. 3/A, KAŠTEL SUĆURAC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41585115451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40.160,67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40.160,67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24.096,40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16.064,27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IR LUČANI doo za zanatske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LUČANI 136/C,LUČANI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61171772422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8.813,91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8.813,91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5.288,35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3.525,56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IZO- POKROV doo za građevinarstvo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JAJIĆI 31,SOLIN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20725012338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56.206,95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56.206,95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33.724,17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22.482,78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JADRAN KAMEN D.D. u "STEČAJU"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VELO ŠTRODA 1,PUČIŠĆA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97012789464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99.043,25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99.043,25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59.425,95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39.617,30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JADRANTRANS SERVIS I TRGOVINA doo za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PUT BANA 22, DUGOPOLJE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25805887462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6.687,20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6.687,20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4.012,32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2.674,88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JAVNI BILJEŽNIK  PETAR UJEVIĆ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A.STARČEVIĆA 17,IMOTSKI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42861355479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10.110,75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10.110,75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6.066,45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4.044,30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JAVNI BILJEŽNIK  MARKO JURLINA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UL.KRALJA DMITRA ZVONIMIRA 10,VELIKA GORICA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6465977717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JAVNI BILJEŽNIK  MATE JUROŠ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ŠETALIŠTE STJEPANA RADIĆA 8,IMOTSKI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4216516962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4.365,00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4.365,00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2.619,00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1.746,00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69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KALAFAT jdoo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MANUŠKA POLJANA 17,SPLIT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12582992813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2.156,40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2.156,40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1.293,84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862,56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KAMEN  vl.Baldo Dender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VISOČANI BB,DOLI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70110899992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20.533,83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20.533,83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12.320,30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8.213,53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KANZA doo za trgovinu i proizvodnju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HRVATSKE NEOVISNOSTI 14, 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68592654139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29,04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29,04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17,42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11,62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KEOPS kamenorezački obrt vl.Raguž Ivan i  Papac Mario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ŠTIKOVICA BB,ZATON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89942659467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19.318,75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19.318,75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11.591,25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7.727,50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KONT doo za graditeljstvo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ČIBAČA 14 A , MLINI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78248864531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4.715,86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4.715,86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2.829,52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1.886,34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LAGER BAŠIĆ doo za proizvodnju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TRGOVAČKA ULICA 3, DONJI STUPNIK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49617677906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2.088,30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2.088,30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1.252,98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835,32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LAGER doo za proizvodnju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OBALA IVANA PAVLA II. 29, 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94312560841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30.712,35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26.976,08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3.736,27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18.427,41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8.548,67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LELAS SISTEMI doo za trgovinu i usluge,turistička agencija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CESTA 4,OMIŠ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33281436868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506,44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506,44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303,86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202,58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LENO doo za geodetske poslove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POLJIČKA CESTA 9, 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92170897970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5.535,00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5.535,00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3.321,00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2.214,00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LIMMONT vl.Borovac Ivica proizvodnja limarskih proizvoda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KRALJA ZVONIMIRA 29,METKOVIĆ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24133442330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94.518,94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94.518,94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56.711,36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37.807,58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LORENČIĆ- CROATIA doo za prodaju građ.strojeva i servis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BANI 96,ZAGREB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97308715020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24.993,34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24.938,85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54,49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14.996,00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9.942,85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LOVORNO doo za proizvodnju trgovinu i turizam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UZ STARI PUTA 3,ZVEKOVICA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75883000176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260.240,12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260.240,12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156.144,07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104.096,05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M&amp;J COMMERCE doo za veletrgovinu,vodoopr.vat.i htz opr.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MOSEĆKA 99,SPLIT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37772096228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170.354,84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170.354,84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102.212,90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68.141,94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MAN PSC doo za usluge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ZASTAVICE 25/C , HRVATSKI LESKOVAC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87682591133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4.940,47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4.940,47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2.964,28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1.976,19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MANI &amp; CO vl.Batina Ivan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OD MONTOVJERNE 11,DUBROVNIK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14107696543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12.500,00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12.500,00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7.500,00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5.000,00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MARITIM BAŠIĆ doo za rudarstvo trgovinu i građenje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GLAVINA DONJA 469,IMOTSKI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8952432194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6.250,00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6.250,00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3.750,00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2.500,00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MARŠIĆ  VL.MARŠIĆ JOZO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HRVATSKIH VELIKANA 10, KAMEN MOST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02138425270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1.252,80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1.252,80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751,68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501,12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MATE doo za građ,konzalting,inženjering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VELEBITSKA 51,SPLIT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57021763543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77.351,14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77.351,14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46.410,68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30.940,46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MATKOVIĆ 94 doo za prijevoz,servis,graditeljstvo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VJEKOSLAVA PARAĆA 8,SPLIT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14993226881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4.062,50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4.062,50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2.437,50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1.625,00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MB AUTOSHOP VL.BAŠIĆ NIKOLA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BLAJBURŠKA ULICA 11/A,IMOTSKI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32393697527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9.753,24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9.753,24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5.851,94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3.901,30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89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MEGAKOP doo za gospodarski konzalting i inženje.-kartica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JANEZA TRDINE 2, RIJEKA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97400155744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1.590,00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1.590,00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7B26" w:rsidP="0025608D" w:rsidR="00AB7B2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MEGRAM</w:t>
            </w:r>
          </w:p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doo za vađenje kamena i projektiranje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HRVACE 564,HRVACE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59884346047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52.518,15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52.518,15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31.510,89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21.007,26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METAL KOVIS doo za otpremništvo,unut.i vanjsku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STARA CESTA 14,MALA RAKOVICA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83581046582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MICRONIC doo za proizvodnju,trgovinu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OSJEČKA 12/A, 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89489773101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MIKRONIS doo informatički inženjering-kartica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NOVA CESTA 166,ZAGREB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59964152545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1.876,00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1.876,00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1.125,60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750,40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MILANO SERVIS doo za proizvodnju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AV.H.HOLJEVCA 18,ZAGREB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20528470343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MILHIDRAULIK VL.RAIČ STIPE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BLEJBURŠKA 101,IMOTSKI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67692122431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8.811,20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8.811,20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5.286,72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3.524,48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ODVJETNIK KREŠIMIR BIOČIĆ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BRUNA BUŠIĆA 37,IMOTSKI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47569422569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13.967,00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13.967,00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8.380,20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5.586,80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OT-OPTIMA TELEKOM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BANI 75A</w:t>
            </w:r>
          </w:p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36004425025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344,65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344,65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206,79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137,86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OREŠIĆ BORIS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KRALJA TOMISLAVA 3,DUBROVNIK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68178785913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2.880,00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1.920,00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99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PAKTOR doo za poslovne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HRVOJEVA 12/2,SPLIT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41274253358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6.000,00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4.000,00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PEKANOVIĆ doo za trgovinu i ugostiteljstvo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TEŽAČKI PUT 24,ZMIJAVCI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81479674300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2.954,59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2.954,59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1.772,75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1.181,84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PERLA SVJETSKA PUTOVANJA  turistička agencija doo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A.STARČEVIĆA 16,IMOTSKI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96896890497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PGM RAGUSA d.d.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17,DUBROVNIK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68907889567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44.493,69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41.750,00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2.743,69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26.696,21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15.053,79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PLUTON DOO POSUŠJE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VIR BB,POSUŠJE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rPr>
                <w:rFonts w:eastAsiaTheme="minorHAnsi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95.476,71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95.476,71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57.286,03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38.190,68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POLIKLINIKA dr.PETROVIĆ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TINA UJEVIĆA 15,VRGORAC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69822966299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5.195,00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5.195,00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3.117,00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2.078,00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PRISTAN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180,SPLIT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69233067311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1.820,82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1.820,82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1.092,49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728,33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PROCESOR VL.GRBAVAC MERICA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BRUNA BUŠIĆA 20,IMOTSKI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53344486812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PROM doo za zaštitu na radu i zaštitu od požara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INDUSTRIJSKA 1,METKOVIĆ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26231825497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162,38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162,38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97,43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64,95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PROSUM doo za poslovanje nekretninama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JOSIPA KOSORA 40, 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28674464604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9.099,85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9.099,85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5.459,91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3.639,94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PROZORSKA TEHNIKA TOLO doo za proizvodnju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FRA RAJMONDA RUDEŽA 1,IMOTSKI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71786325722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6.500,00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6.500,00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2.600,00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PUT -PROING doo za usluge ispitivanje tla i materijala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SLAVONSKA 15,SPLIT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75247793102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16.120,00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16.120,00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9.672,00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6.448,00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RAMOVA doo za sportsku i nautičku djelatnost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KRVAVICA 44, BAŠKA VODA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75623115416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3.125,70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3.125,70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1.875,42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1.250,28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RAVAGO doo za zastupanje i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UL.KREŠE GOLIKA 5, 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17735843108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29.737,50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29.737,50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17.842,50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11.895,00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SALONA MONT  doo za građenje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DOMOVINSKOG RATA 18,SOLIN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51934809450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64.810,24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63.426,43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1.383,81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38.886,14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24.540,29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SAMOBORKA SPLIT doo za proizvodnju građevinskog mat.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PRISIKE 19,GORNJI MUĆ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14978110804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20.955,55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20.955,55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12.573,33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8.382,22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SISTEMI ZA PRANJE SZABO doo za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KARLOVAČKA CESTA 4H,ZAGREB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18907358249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13.444,56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13.444,56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8.066,74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5.377,82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SLAMIĆ DOO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VEDRO POLJE BB,KNIN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90129595170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STO GES m.b.H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KOVINSKA 4/A,ZAGREB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14083159683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27.642,56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27.642,56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16.585,54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11.057,02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SUBAN doo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GORISKA CESTA 56,SLOVENIJA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rPr>
                <w:rFonts w:eastAsiaTheme="minorHAnsi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739,71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739,71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443,83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295,88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SZAKAL METAL doo za građ.trgovinu i uslugu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PAVLEKA MIŠKINA 64A,VARAŽDIN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49019383560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922,62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17,12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553,57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351,93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TEHNODELTA doo za poslovne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JASENSKA 2/A, OPUZEN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75618889154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11.430,46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10.464,91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965,55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6.858,28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3.606,63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TEHNOGRADNJA doo za građenje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PODGAJ 3A,MOKOŠICA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89157818657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320,00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TERMIN doo za trgovinu,ugostiteljstvo i gradnju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GLAVINA DONJA 471/C,IMOTSKI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54229813516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8.176,88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8.176,88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4.906,13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3.270,75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TERMODINAMIKA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PUT MOSTINA 8, 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62531096862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913,30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913,30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547,98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365,32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TISKARA FRANJO KLUZ d.d.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ČETVRT VRILO 7,OMIŠ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48943721065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57.588,05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57.588,05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34.552,83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23.035,22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TOLO ANTONIO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VELEBITSKA 37,SPLIT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17499151349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1.095.528,20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1.095.528,20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657.316,92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438.211,28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TOLO  MARIJAN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FRA RAJMONDA RUDEŽA 33,IMOTSKI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47533327554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423.200,00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423.200,00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253.920,00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169.280,00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TOLO NEDILJKO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FRA RAJMONDA RUDEŽA 1,IMOTSKI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68166550385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3.872.067,00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3.872.067,00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2.323.240,20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1.548.826,80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TRAG doo za građenje,projektiranje i nadzor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VUKOVARSKA 30, 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82436524712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4.488,44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4.488,44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2.693,06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1.795,38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URED OVLAŠTENOG ING.GEODEZIJE vl.Garmaz Petar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RIBARSKA 2,OMIŠ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46033841303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5.000,00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3.000,00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2.000,00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URED SERVIS vl.Milić Jure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VLADIMIRA NAZORA 33,DUBROVNIK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69178706669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134,30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134,30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80,58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53,72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UREDNI URED doo za trgovinu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KIJEVSKA 5,SPLIT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16169973780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293,00</w:t>
            </w:r>
          </w:p>
        </w:tc>
      </w:tr>
      <w:tr w:rsidTr="0025608D" w:rsidR="0025608D">
        <w:trPr>
          <w:trHeight w:val="30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132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V.I. GALIĆ doo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BRUNA BUŠIĆA 56,IMOTSKI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53287463252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239,40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159,60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133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VETERINARSKA AMBULANTA IMOTSKI d.d.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KRALJA ZVONIMIRA 21, 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15315364639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814.868,54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756.767,33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58.101,21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488.921,12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267.846,21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134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VD TRGOVINA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VINJANI DONJI 185,IMOTSKI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67116932472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8.793,17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8.793,17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5.275,90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3.517,27</w:t>
            </w:r>
          </w:p>
        </w:tc>
      </w:tr>
      <w:tr w:rsidTr="0025608D" w:rsidR="0025608D">
        <w:trPr>
          <w:trHeight w:val="765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135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VIAM  doo za građevinarstvo,trgovinu i projek.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DR.A.STARČEVIĆA 29,</w:t>
            </w:r>
          </w:p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61581848671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4.687,50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4.687,50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2.812,50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1.875,00</w:t>
            </w:r>
          </w:p>
        </w:tc>
      </w:tr>
      <w:tr w:rsidTr="0025608D" w:rsidR="0025608D">
        <w:trPr>
          <w:trHeight w:val="53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136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VIPnet doo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VRTNI PUT 1, 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29524210204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137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VRTLAR doo za javno zelenilo i holtikulturu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ĐIVA NATALI 7, 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54876179705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27.500,00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27.500,00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16.500,00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11.000,00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138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VUJIČIĆ obrt za pranje vozila vl. Vujičić Milan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GLAVINA DONJA BB,IMOTSKI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64526051981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1.330,00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1.330,00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798,00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532,00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139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WURTH -HRVARSKA doo za trg.,usluge i zastupanje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FRANJE LUČIĆA 32,ZAGREB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52641439848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20.159,86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19.557,74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602,12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12.095,92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7.461,82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140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YURA COMMERCE doo za trgovinu i usluge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PUT GAJA 17, IMOTSKI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19391040939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51.039,81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51.039,81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30.623,89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20.415,92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91" w:left="-105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141</w:t>
            </w:r>
          </w:p>
        </w:tc>
        <w:tc>
          <w:tcPr>
            <w:tcW w:type="dxa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ZVONO doo za trgovinu i prijevoz</w:t>
            </w:r>
          </w:p>
        </w:tc>
        <w:tc>
          <w:tcPr>
            <w:tcW w:type="dxa" w:w="1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IVA DULČIĆA 15, DUBROVNIK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81316153168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5.559,91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5.559,91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3.335,95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2.223,96</w:t>
            </w:r>
          </w:p>
        </w:tc>
      </w:tr>
      <w:tr w:rsidTr="0025608D" w:rsidR="0025608D">
        <w:trPr>
          <w:trHeight w:val="510"/>
          <w:jc w:val="center"/>
        </w:trPr>
        <w:tc>
          <w:tcPr>
            <w:tcW w:type="dxa" w:w="503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UKUPNO: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9.745.951,86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121" w:left="-106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9.635.806,89</w:t>
            </w:r>
          </w:p>
        </w:tc>
        <w:tc>
          <w:tcPr>
            <w:tcW w:type="dxa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161" w:left="-9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110.144,97</w:t>
            </w:r>
          </w:p>
        </w:tc>
        <w:tc>
          <w:tcPr>
            <w:tcW w:type="dxa" w:w="1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ind w:right="-30" w:left="-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5.847.571,12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8D" w:rsidP="0025608D" w:rsidR="002560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3.788.235,77</w:t>
            </w:r>
          </w:p>
        </w:tc>
      </w:tr>
    </w:tbl>
    <w:p w:rsidRDefault="0025608D" w:rsidP="0025608D" w:rsidR="0025608D">
      <w:pPr>
        <w:rPr>
          <w:b/>
          <w:u w:val="single"/>
        </w:rPr>
      </w:pPr>
    </w:p>
    <w:p w:rsidRDefault="0025608D" w:rsidP="0025608D" w:rsidR="0025608D">
      <w:pPr>
        <w:spacing w:before="240"/>
        <w:jc w:val="both"/>
      </w:pPr>
      <w:r>
        <w:t xml:space="preserve">III. </w:t>
      </w:r>
      <w:r>
        <w:tab/>
        <w:t>Vjerovnici Grupe A, otpuštaju dug dužniku u dijelu od 70%  od iznosa njihovih utvrđenih tražbina,  a dužnik na sve otpuste duga pristaje, te se dužnik  nakon otpusta dijela duga temeljem ove predstečajne nagodbe obvezuje namiriti vjerovnicima Grupe A, preostali iznos od 30% utvrđene tražbine u roku od 4 godine u 48 jednakih mjesečnih rata, uz godišnju kamatu od 4,5% godišnje, time  da prva rata dospijeva u mjesecu koji slijedi nakon mjeseca u kojem je  rješenja o sklopljenoj predstečajnoj nagodbi pred Trgovačkim sudom u Splitu postalo pravomoćno.</w:t>
      </w:r>
    </w:p>
    <w:p w:rsidRDefault="0025608D" w:rsidP="0025608D" w:rsidR="0025608D">
      <w:pPr>
        <w:spacing w:before="240"/>
        <w:jc w:val="both"/>
      </w:pPr>
      <w:r>
        <w:t>IV.</w:t>
      </w:r>
      <w:r>
        <w:tab/>
        <w:t>Vjerovnici Grupe B, otpuštaju dug dužniku u dijelu od 70%  od iznosa njihovih utvrđenih tražbina,  a dužnik na sve otpuste duga pristaje, te se dužnik  nakon otpusta dijela duga temeljem ove predstečajne nagodbe obvezuje namiriti vjerovnicima Grupe A, preostali iznos od 30% utvrđene tražbine u roku od 4 godine u 48 jednakih mjesečnih rata, uz godišnju kamatu od 4,5% godišnje, time  da prva rata dospijeva u mjesecu koji slijedi nakon mjeseca u kojem je  rješenja o sklopljenoj predstečajnoj nagodbi pred Trgovačkim sudom u Splitu postalo pravomoćno.</w:t>
      </w:r>
    </w:p>
    <w:p w:rsidRDefault="0025608D" w:rsidP="0025608D" w:rsidR="0025608D">
      <w:pPr>
        <w:spacing w:before="240"/>
        <w:jc w:val="both"/>
      </w:pPr>
      <w:r>
        <w:t>V.</w:t>
      </w:r>
      <w:r>
        <w:tab/>
        <w:t xml:space="preserve"> Vjerovnici Grupe C, otpuštaju dug dužniku u dijelu od 60%  od iznosa njihovih utvrđenih tražbina,  a dužnik na sve otpuste duga pristaje, te se dužnik  nakon otpusta dijela duga temeljem ove predstečajne nagodbe obvezuje namiriti vjerovnicima Grupe A, preostali iznos od 40% utvrđene tražbine u roku od 5 godina u 60 jednakih mjesečnih rata, uz godišnju kamatu od 4,5% godišnje, time  da prva rata dospijeva u mjesecu koji slijedi nakon mjeseca u kojem je  rješenja o sklopljenoj predstečajnoj nagodbi pred Trgovačkim sudom u Splitu postalo pravomoćno.</w:t>
      </w:r>
    </w:p>
    <w:p w:rsidRDefault="0025608D" w:rsidP="0025608D" w:rsidR="0025608D">
      <w:pPr>
        <w:spacing w:before="240"/>
        <w:jc w:val="both"/>
      </w:pPr>
      <w:r>
        <w:t>VI.</w:t>
      </w:r>
      <w:r>
        <w:tab/>
        <w:t>Vjerovnici pristaju  na namirenje tih tražbina u iznosima i na način kako je to navedeno u točkama III. IV i V ove predstečajne nagodbe. Ukoliko bilo koji iznos anuiteta iz ove predstečajne nagodbe dospijeva na naplatu na neradni dan, dužnik je u obvezi taj isti iznos isplatiti vjerovniku prvi slijedeći radni dan.</w:t>
      </w:r>
    </w:p>
    <w:p w:rsidRDefault="0025608D" w:rsidP="0025608D" w:rsidR="0025608D">
      <w:pPr>
        <w:spacing w:before="240"/>
        <w:jc w:val="both"/>
      </w:pPr>
      <w:r>
        <w:t xml:space="preserve">VII. </w:t>
      </w:r>
      <w:r>
        <w:tab/>
        <w:t>Ova predstečajna nagodba ima snagu ovršne isprave za sve vjerovnike čije su tražbine utvrđene.</w:t>
      </w:r>
    </w:p>
    <w:p w:rsidRDefault="0025608D" w:rsidP="0025608D" w:rsidR="0025608D">
      <w:pPr>
        <w:spacing w:before="240"/>
        <w:jc w:val="both"/>
      </w:pPr>
      <w:r>
        <w:t xml:space="preserve">VIII. </w:t>
      </w:r>
      <w:r>
        <w:tab/>
        <w:t>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25608D" w:rsidP="0025608D" w:rsidR="0025608D">
      <w:pPr>
        <w:jc w:val="both"/>
      </w:pPr>
    </w:p>
    <w:p w:rsidRDefault="0025608D" w:rsidP="0025608D" w:rsidR="0025608D"/>
    <w:p w:rsidRDefault="0025608D" w:rsidP="0025608D" w:rsidR="0025608D">
      <w:pPr>
        <w:jc w:val="center"/>
      </w:pPr>
      <w:r>
        <w:t>Obrazloženje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ab/>
        <w:t>Predlagatelj – dužnik</w:t>
      </w:r>
      <w:r w:rsidR="00D71FE5">
        <w:t xml:space="preserve"> TOLO-TRADE d.o.o. Imotski, Fra Rajmonda Rudeža 1, OIB: 24960975801</w:t>
      </w:r>
      <w:r>
        <w:t>,– nakon provedenog postupka kod Financijske agencije, podnio je ovom sudu 09.03.2017. god. prijedlog za sklapanje predstečajne nagodbe.</w:t>
      </w:r>
    </w:p>
    <w:p w:rsidRDefault="0025608D" w:rsidP="0025608D" w:rsidR="0025608D">
      <w:pPr>
        <w:jc w:val="both"/>
      </w:pPr>
    </w:p>
    <w:p w:rsidRDefault="0025608D" w:rsidP="0025608D" w:rsidR="0025608D">
      <w:pPr>
        <w:ind w:firstLine="708"/>
        <w:jc w:val="both"/>
      </w:pPr>
      <w:r>
        <w:t xml:space="preserve">Fina- Regionalni centar Zagreb je uz podnesak od </w:t>
      </w:r>
      <w:r w:rsidR="0005165A">
        <w:t>12</w:t>
      </w:r>
      <w:r>
        <w:t>.0</w:t>
      </w:r>
      <w:r w:rsidR="0005165A">
        <w:t>7</w:t>
      </w:r>
      <w:r>
        <w:t xml:space="preserve">.2017.god., dostavila sudu  spis Financijske agencije, </w:t>
      </w:r>
      <w:r w:rsidR="0005165A">
        <w:t>pod brojem: UP- UP-I/110/07/15-01/8024</w:t>
      </w:r>
      <w:r>
        <w:t>, a pod kojim brojem odnosno klasom se kod Financijske agencije vodio postupak predstečajne nagodbe za dužnika.</w:t>
      </w:r>
    </w:p>
    <w:p w:rsidRDefault="0025608D" w:rsidP="0025608D" w:rsidR="0025608D">
      <w:pPr>
        <w:jc w:val="both"/>
      </w:pPr>
    </w:p>
    <w:p w:rsidRDefault="0025608D" w:rsidP="0025608D" w:rsidR="0025608D">
      <w:pPr>
        <w:ind w:firstLine="708"/>
        <w:jc w:val="both"/>
      </w:pPr>
      <w:r>
        <w:t xml:space="preserve">Iz naprijed navedenog spisa Financijske agencije razvidno je: </w:t>
      </w:r>
    </w:p>
    <w:p w:rsidRDefault="0025608D" w:rsidP="0025608D" w:rsidR="0025608D">
      <w:pPr>
        <w:jc w:val="both"/>
      </w:pPr>
    </w:p>
    <w:p w:rsidRDefault="0005165A" w:rsidP="0005165A" w:rsidR="0005165A">
      <w:pPr>
        <w:ind w:firstLine="708"/>
        <w:jc w:val="both"/>
      </w:pPr>
      <w:r>
        <w:t>- da je rješenjem Financijske agencije, Regionalni centar Zagreb, klasa: UP-I/110/07/15-01/8024, ur. broj 04-06-15-8024-11 od 06.05.2015. god. otvoren postupak predstečajne nagodbe nad dužnikom;</w:t>
      </w:r>
    </w:p>
    <w:p w:rsidRDefault="0005165A" w:rsidP="0005165A" w:rsidR="0005165A">
      <w:pPr>
        <w:jc w:val="both"/>
      </w:pPr>
    </w:p>
    <w:p w:rsidRDefault="0005165A" w:rsidP="0005165A" w:rsidR="0005165A">
      <w:pPr>
        <w:ind w:firstLine="708"/>
        <w:jc w:val="both"/>
      </w:pPr>
      <w:r>
        <w:t>- da je rješenjem Financijske agencije, Regionalni centar Zagreb, klasa: UP-I/110/07/15-01/8024, ur. broj 04-06-17-8024-236 od 31.03.2017. god., utvrđene tražbine vjerovnika prema dužniku u ukupnom iznosu od 10.468.336,66 kn, od ukupno prijavljenih u iznosu od 10.648.980,04 kn,  ukupan iznos osporenih tražbina iznosi 1.213.045,45 kn i nije vršen prijeboj tražbina ; te</w:t>
      </w:r>
    </w:p>
    <w:p w:rsidRDefault="0005165A" w:rsidP="0005165A" w:rsidR="0005165A">
      <w:pPr>
        <w:jc w:val="both"/>
      </w:pPr>
    </w:p>
    <w:p w:rsidRDefault="0005165A" w:rsidP="0005165A" w:rsidR="0005165A">
      <w:pPr>
        <w:ind w:firstLine="708"/>
        <w:jc w:val="both"/>
      </w:pPr>
      <w:r>
        <w:t>- da je izvršnim rješenjem Financijske agencije, Regionalni centar Zagreb, klasa: UP- UP-I/110/07/15-01/8024, ur. broj 04-06-17-8024-275 od 22.05.2017. god., utvrđeno da su za plan financijskog restrukturiranja dužnika glasovali vjerovnici čije tražbine prelaze 2/3 vrijednosti svih utvrđenih tražbina, kao i da je postupak nad dužnikom proveden u skladu s odredbama ZFPPN-a.</w:t>
      </w:r>
    </w:p>
    <w:p w:rsidRDefault="0025608D" w:rsidP="0025608D" w:rsidR="0025608D" w:rsidRPr="00C05279">
      <w:pPr>
        <w:jc w:val="both"/>
        <w:rPr>
          <w:b/>
        </w:rPr>
      </w:pPr>
      <w:r>
        <w:tab/>
      </w:r>
      <w:r>
        <w:tab/>
      </w:r>
    </w:p>
    <w:p w:rsidRDefault="0025608D" w:rsidP="0025608D" w:rsidR="0025608D">
      <w:pPr>
        <w:jc w:val="both"/>
      </w:pPr>
      <w:r>
        <w:tab/>
        <w:t xml:space="preserve">Povodom podnesenog prijedloga dužnika za sklapanje predstečajne nagodbe, ovaj sud je radi sklapanja te nagodbe zakazao ročište za dan </w:t>
      </w:r>
      <w:r w:rsidR="0005165A">
        <w:t>01</w:t>
      </w:r>
      <w:r>
        <w:t>.</w:t>
      </w:r>
      <w:r w:rsidR="0005165A">
        <w:t>rujna</w:t>
      </w:r>
      <w:r>
        <w:t xml:space="preserve"> 2017. god., jer je pregledom naprijed navedenih rješenja, kao i ostale dokumentacije iz spisa Financijske agencije, Regionalni centar Split i to prije svega tablica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 te nacrta predstečajne nagodbe, utvrđeno da su u konkretnom slučaju ispunjene pretpostavke za sklapanje predstečajne nagodbe. 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ab/>
        <w:t>U vezi s ispunjenjem pretpostavki za sklapanje predstečajne nagodbe valja navesti da je plan financijskog restrukturiranja dužnika prihvaćen kod Financijske agencije s potrebnom većinom glasova iz čl. 63. ZFPPN-a, da je dužnik podnio sudu prijedlog za sklapanje predstečajne nagodbe u skladu s rokom iz čl. 66. st. 1. ZFPPN-a te dostavio sve potrebne isprave, kao i da je sadržaj prijedloga dužnika za sklapanje predstečajne nagodbe u skladu sa sadržajem prihvaćenog plana financijskog restrukturiranja dužnika.</w:t>
      </w:r>
    </w:p>
    <w:p w:rsidRDefault="0025608D" w:rsidP="0025608D" w:rsidR="0025608D">
      <w:pPr>
        <w:jc w:val="both"/>
      </w:pPr>
    </w:p>
    <w:p w:rsidRDefault="0025608D" w:rsidP="00BC4E19" w:rsidR="00BC4E19">
      <w:pPr>
        <w:spacing w:before="240"/>
        <w:jc w:val="both"/>
      </w:pPr>
      <w:r>
        <w:tab/>
        <w:t xml:space="preserve">U prijedlogu za sklapanje predstečajne nagodbe, dužnik  se obvezao vjerovnicima Grupe A, </w:t>
      </w:r>
      <w:r w:rsidR="00BC4E19">
        <w:t xml:space="preserve">i </w:t>
      </w:r>
      <w:r>
        <w:t xml:space="preserve">Grupe B  nakon  otpuštanja duga dužniku u dijelu od </w:t>
      </w:r>
      <w:r w:rsidR="00BC4E19">
        <w:t>7</w:t>
      </w:r>
      <w:r>
        <w:t xml:space="preserve">0% </w:t>
      </w:r>
      <w:r w:rsidR="00BC4E19">
        <w:t>od iznosa njihovih utvrđenih tražbina,  a dužnik na sve otpuste duga pristaje, te se dužnik  nakon otpusta dijela duga temeljem ove predstečajne nagodbe obvezuje namiriti vjerovnicima Grupe A i Grupe B, preostali iznos od 30% utvrđene tražbine u roku od 4 godine u 48 jednakih mjesečnih rata, uz godišnju kamatu od 4,5% godišnje, time  da prva rata dospijeva u mjesecu koji slijedi nakon mjeseca u kojem je  rješenja o sklopljenoj predstečajnoj nagodbi pred Trgovačkim sudom u Splitu postalo pravomoćno.</w:t>
      </w:r>
    </w:p>
    <w:p w:rsidRDefault="0025608D" w:rsidP="0025608D" w:rsidR="0025608D">
      <w:pPr>
        <w:jc w:val="both"/>
      </w:pPr>
      <w:r>
        <w:t xml:space="preserve"> </w:t>
      </w:r>
    </w:p>
    <w:p w:rsidRDefault="0025608D" w:rsidP="00BC4E19" w:rsidR="00BC4E19">
      <w:pPr>
        <w:spacing w:before="240"/>
        <w:jc w:val="both"/>
      </w:pPr>
      <w:r>
        <w:tab/>
        <w:t xml:space="preserve">Vjerovniku Grupe C  koji također otpušta dug dužniku u dijelu od 60% </w:t>
      </w:r>
      <w:r w:rsidR="00BC4E19">
        <w:t>od iznosa njihovih utvrđenih tražbina,  a dužnik na sve otpuste duga pristaje, te se dužnik  nakon otpusta dijela duga temeljem ove predstečajne nagodbe obvezuje namiriti vjerovnicima Grupe C, preostali iznos od 40% utvrđene tražbine u roku od 5 godina u 60 jednakih mjesečnih rata, uz godišnju kamatu od 4,5% godišnje, time  da prva rata dospijeva u mjesecu koji slijedi nakon mjeseca u kojem je  rješenja o sklopljenoj predstečajnoj nagodbi pred Trgovačkim sudom u Splitu postalo pravomoćno.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ab/>
        <w:t xml:space="preserve">Naprijed navedeni i predloženi način, iznosi te rokovi namirenja tražbina vjerovnika u skladu su s načinom, iznosima i rokovima namirenja koji su navedeni u planu financijskog restrukturiranja dužnika, a što znači da je podneseni prijedlog predstečajne nagodbe sukladan sadržaju prihvaćenog plana financijskog restrukturiranja dužnika. </w:t>
      </w:r>
    </w:p>
    <w:p w:rsidRDefault="0025608D" w:rsidP="0025608D" w:rsidR="0025608D">
      <w:pPr>
        <w:jc w:val="both"/>
      </w:pPr>
    </w:p>
    <w:p w:rsidRDefault="0025608D" w:rsidP="00AB7B26" w:rsidR="00AB7B26">
      <w:pPr>
        <w:jc w:val="both"/>
      </w:pPr>
      <w:r>
        <w:tab/>
        <w:t xml:space="preserve">Na ročište radi sklapanja predstečajne nagodbe kod ovog suda pristupili su </w:t>
      </w:r>
      <w:r w:rsidR="00AB7B26">
        <w:t>zastupnik dužnika po zakonu</w:t>
      </w:r>
      <w:r w:rsidR="00413AC3">
        <w:t xml:space="preserve"> Nediljko Tolo</w:t>
      </w:r>
      <w:r>
        <w:t xml:space="preserve">, te </w:t>
      </w:r>
      <w:r w:rsidR="00AB7B26">
        <w:t xml:space="preserve">punomoćnik </w:t>
      </w:r>
      <w:r>
        <w:t>vjerovni</w:t>
      </w:r>
      <w:r w:rsidR="00AB7B26">
        <w:t>ka odvjetnik Krešimir Biočič iz Imotskoga za vjerovnike :1. AGRO- SHOP d.o.o., trgovački obrt vlasnik Josip Ždero, 2. JAKOV LONČAR vl. autoservisa Lončar, 3. CAR-MERKUR d.o.o. ,4. CHRILE d.o.o., 5.CRIVAC d.o.o. ,6.DM BAŠIĆ d.o.o. ,</w:t>
      </w:r>
      <w:r w:rsidR="00413AC3">
        <w:t xml:space="preserve"> </w:t>
      </w:r>
      <w:r w:rsidR="00AB7B26">
        <w:t>7.GRDALIĆ GRADNJA obrt vl. Mijo Cvitanović,</w:t>
      </w:r>
      <w:r w:rsidR="00413AC3">
        <w:t xml:space="preserve"> </w:t>
      </w:r>
      <w:r w:rsidR="00AB7B26">
        <w:t>8.DUBAC d.o.o. ,9.GRABULE d.o.o.,10. TISKARA FRANE KLUZ d.d.,11.IMOTEHNIKA d.o.o. ,12.INTERMOD</w:t>
      </w:r>
      <w:r w:rsidR="00413AC3">
        <w:t xml:space="preserve"> </w:t>
      </w:r>
      <w:r w:rsidR="00AB7B26">
        <w:t>2 d.o.o.,13.IDONEUS d.o.o.,14.IZOPOKROV d.o.o.,15. JAVNI BILJEŽNIK MATE JUROŠ,16.,17.LIMONT d.o.o.,18.LOVORNO d.o.o.,19. MARITIME BAŠIĆ d.o.o ,20. MB AUTOSHOP vl. Bašić Nikola ,21. MIL HIDRAULIK vl. Rajić Stipe,</w:t>
      </w:r>
    </w:p>
    <w:p w:rsidRDefault="00AB7B26" w:rsidP="00AB7B26" w:rsidR="00AB7B26">
      <w:pPr>
        <w:jc w:val="both"/>
      </w:pPr>
      <w:r>
        <w:t>22. PGM RAGUZA d.d.,23.PLUTON d.o.o.,24.TERMIN d.o.o.,25.ANTONIO TOLO, 26.MARIJAN TOLO, 27.NEDILJKO TOLO i 28.VETERINARSKA AMBULANTA d.d.,</w:t>
      </w:r>
    </w:p>
    <w:p w:rsidRDefault="00AB7B26" w:rsidP="00AB7B26" w:rsidR="00AB7B26">
      <w:pPr>
        <w:jc w:val="both"/>
      </w:pPr>
      <w:r>
        <w:t>vjerovnik  odvje</w:t>
      </w:r>
      <w:r w:rsidR="00413AC3">
        <w:t>tnik Krešimir Biočić osobno, za</w:t>
      </w:r>
      <w:r>
        <w:t xml:space="preserve"> vjerovnika DOKA HRVATSKA d.o.o. Branko Šižgorić ,</w:t>
      </w:r>
      <w:r w:rsidR="00413AC3">
        <w:t xml:space="preserve">punomoćnik po </w:t>
      </w:r>
      <w:r>
        <w:t>zaposle</w:t>
      </w:r>
      <w:r w:rsidR="00413AC3">
        <w:t xml:space="preserve">nju, </w:t>
      </w:r>
      <w:r>
        <w:t xml:space="preserve"> te</w:t>
      </w:r>
      <w:r w:rsidR="00413AC3">
        <w:t xml:space="preserve"> za vjerovnika HRVATSKE ŠUME d.o.o.</w:t>
      </w:r>
      <w:r>
        <w:t xml:space="preserve"> zamjenica </w:t>
      </w:r>
      <w:r w:rsidR="00413AC3">
        <w:t>punomoćnika Stana Kulić odvjetnica u Splitu.</w:t>
      </w:r>
    </w:p>
    <w:p w:rsidRDefault="0025608D" w:rsidP="0025608D" w:rsidR="0025608D">
      <w:pPr>
        <w:jc w:val="both"/>
      </w:pPr>
    </w:p>
    <w:p w:rsidRDefault="00413AC3" w:rsidP="00413AC3" w:rsidR="00413AC3">
      <w:r>
        <w:tab/>
        <w:t>Ovaj sud je na temelju raspravnog rješenja od 01. rujna 2017. godine, odbio prijedlog društva MARKOT.TEL d.o.o. Zagreb za za prekidom predstečajnog postupka u ovoj pravnoj stvari d</w:t>
      </w:r>
      <w:r w:rsidR="00BE3B19">
        <w:t>o  dovršetka upravnog spora kojeg</w:t>
      </w:r>
      <w:r>
        <w:t xml:space="preserve"> je ovo društvo pokrenulo protiv izvršnog rješenja FINE-Regionalni centar Zagreb, Klasa UP-1/110/07/15-01/2024, Ur.broj 04-06-17-8024-275 od 22.05.2017. godine, a sve to sukladno odredbi čl.66. ZFPPN-a.</w:t>
      </w:r>
    </w:p>
    <w:p w:rsidRDefault="00413AC3" w:rsidP="00413AC3" w:rsidR="00413AC3"/>
    <w:p w:rsidRDefault="00413AC3" w:rsidP="00413AC3" w:rsidR="00413AC3">
      <w:r>
        <w:tab/>
        <w:t>Naime, neovisno od činjenice što je društvo MARKOT.TEL d.o.o. Zagreb pokrenulo upravni spor protiv izršnog rješenja FINE-Regionalni centar Zagreb, Klasa UP-1/110/07/15-01/2024, Ur.broj 04-06-17-8024-275 od 22.05.2017. godine, to rješenje nije izgubilo svojstvo izvršnosti a kako to proizlazi iz dostavljenog cjelokupnog spisa vođenog kod FINE- RC Zagreb pod brojem Klasa: UP-I/110/07.15-01/8024 uz podnesak od 12.srpnja 2017. godine.</w:t>
      </w:r>
    </w:p>
    <w:p w:rsidRDefault="00413AC3" w:rsidP="00413AC3" w:rsidR="00413AC3"/>
    <w:p w:rsidRDefault="00413AC3" w:rsidP="00BE3B19" w:rsidR="00413AC3">
      <w:r>
        <w:tab/>
        <w:t>Dakle, pretpostavke za održavanje ročišta radi sklapanja predstečajne nagodbe iz čl. 66. ZFPPN-a u odnosu na dužnika TOLO TRADE d.o.o. Imotski, Fra Rajmonda Rudeža 1, OIB: 24960975801</w:t>
      </w:r>
      <w:r w:rsidR="00BE3B19">
        <w:t xml:space="preserve"> su ispunjene,budući da je  i dalje  na snazi izvršno rješenje RINE- RC  Zagreb kojim se prihvaća plan financijskog restrukturiranja dužnika te su na ročište za sklapanje predstečajne nagodbe pristupili vjerovnici čije utvrđene tražbine predstavljaju većinu iz čl. 63.ZFPPN.</w:t>
      </w:r>
    </w:p>
    <w:p w:rsidRDefault="00BE3B19" w:rsidP="00BE3B19" w:rsidR="00BE3B19"/>
    <w:p w:rsidRDefault="00BE3B19" w:rsidP="00BE3B19" w:rsidR="00BE3B19">
      <w:r>
        <w:tab/>
        <w:t xml:space="preserve">Kako društvo MARKOT.TEL d.o.o. Zagreb nije vjerovnik čija je tražbina utvrđena niti vjerovnik čija je tražbina osporena u prijavljenom iznosu, već  odbačena radi nepravovoremenosti, stajalište je ovog suda da u takvoj pravnoj situaciji prekidanje predmetnog postupka sklapanja predstečajne nagodbe  bilo bi protivno svrsi provođenja postupka predstečajne nagodbe te protivno odredbi čl.27. ZFPPN-a koji propisuje da je postupak predstečajne nagodbe hitan i da se mora dovršiti  u roku od 120 dana od dana njegova otvaranja. </w:t>
      </w:r>
    </w:p>
    <w:p w:rsidRDefault="00413AC3" w:rsidP="0025608D" w:rsidR="0025608D">
      <w:pPr>
        <w:jc w:val="both"/>
      </w:pPr>
      <w:r>
        <w:tab/>
      </w:r>
    </w:p>
    <w:p w:rsidRDefault="0025608D" w:rsidP="0025608D" w:rsidR="0025608D">
      <w:pPr>
        <w:ind w:firstLine="708"/>
        <w:jc w:val="both"/>
      </w:pPr>
      <w:r>
        <w:t>Naprijed navedeni vjerovni</w:t>
      </w:r>
      <w:r w:rsidR="00BC4E19">
        <w:t>ci</w:t>
      </w:r>
      <w:r>
        <w:t xml:space="preserve"> prihvati</w:t>
      </w:r>
      <w:r w:rsidR="00BC4E19">
        <w:t>li</w:t>
      </w:r>
      <w:r>
        <w:t xml:space="preserve"> </w:t>
      </w:r>
      <w:r w:rsidR="00BC4E19">
        <w:t>su</w:t>
      </w:r>
      <w:r>
        <w:t xml:space="preserve"> plan financijskog i operativnog restrukturiranja dužnika, a isto tako nji</w:t>
      </w:r>
      <w:r w:rsidR="00413AC3">
        <w:t>hove</w:t>
      </w:r>
      <w:r>
        <w:t xml:space="preserve"> utvrđen</w:t>
      </w:r>
      <w:r w:rsidR="00413AC3">
        <w:t>e</w:t>
      </w:r>
      <w:r>
        <w:t xml:space="preserve"> tražbin</w:t>
      </w:r>
      <w:r w:rsidR="00413AC3">
        <w:t>e</w:t>
      </w:r>
      <w:r>
        <w:t xml:space="preserve"> čin</w:t>
      </w:r>
      <w:r w:rsidR="00413AC3">
        <w:t>e</w:t>
      </w:r>
      <w:r>
        <w:t xml:space="preserve"> potrebnu većinu iz čl. 63. ZFPPN-a.</w:t>
      </w:r>
    </w:p>
    <w:p w:rsidRDefault="0025608D" w:rsidP="0025608D" w:rsidR="0025608D">
      <w:pPr>
        <w:ind w:firstLine="708"/>
        <w:jc w:val="both"/>
      </w:pPr>
    </w:p>
    <w:p w:rsidRDefault="0025608D" w:rsidP="0025608D" w:rsidR="0025608D">
      <w:pPr>
        <w:ind w:firstLine="708"/>
        <w:jc w:val="both"/>
      </w:pPr>
      <w:r>
        <w:t>Naime, utvrđen</w:t>
      </w:r>
      <w:r w:rsidR="00413AC3">
        <w:t>e</w:t>
      </w:r>
      <w:r>
        <w:t xml:space="preserve"> tražbine vjerovnika, koji </w:t>
      </w:r>
      <w:r w:rsidR="00413AC3">
        <w:t>su</w:t>
      </w:r>
      <w:r>
        <w:t xml:space="preserve"> pristupi</w:t>
      </w:r>
      <w:r w:rsidR="00413AC3">
        <w:t>li</w:t>
      </w:r>
      <w:r>
        <w:t xml:space="preserve"> na ročište radi sklapanja predstečajne nagodbe, ukupno iznosi </w:t>
      </w:r>
      <w:r w:rsidR="00413AC3">
        <w:t>7.977.663,09</w:t>
      </w:r>
      <w:r>
        <w:t xml:space="preserve"> kn, a što čini</w:t>
      </w:r>
      <w:r w:rsidR="00413AC3">
        <w:t xml:space="preserve"> 76,20</w:t>
      </w:r>
      <w:r>
        <w:t xml:space="preserve">% </w:t>
      </w:r>
      <w:r>
        <w:rPr>
          <w:color w:val="000000"/>
        </w:rPr>
        <w:t xml:space="preserve">od </w:t>
      </w:r>
      <w:r>
        <w:t xml:space="preserve">ukupno utvrđenih tražbina svih vjerovnika koje iznose </w:t>
      </w:r>
      <w:r w:rsidR="00BC4E19">
        <w:t>10.468.336,66</w:t>
      </w:r>
      <w:r>
        <w:t xml:space="preserve"> kn. Dakle, utvrđena tražbina vjerovnika čini potrebnu većinu iz čl. 63. ZFPPN-a, budući da ista prelazi 2/3 vrijednosti svih utvrđenih tražbina vjerovnika.   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ab/>
        <w:t xml:space="preserve">Navedeni vjerovnici i dužnik, dali su svoj pristanak za sklapanje predstečajne nagodbe na ročištu kod ovog suda.  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ab/>
        <w:t>Kako su dakle na ročištu održanom kod ovog suda 0</w:t>
      </w:r>
      <w:r w:rsidR="00BC4E19">
        <w:t>1</w:t>
      </w:r>
      <w:r>
        <w:t>.</w:t>
      </w:r>
      <w:r w:rsidR="00BC4E19">
        <w:t>rujna</w:t>
      </w:r>
      <w:r>
        <w:t xml:space="preserve"> 2017. god. svoj pristanak za sklapanje predstečajne nagodbe dali dužnik i navedeni vjerovni</w:t>
      </w:r>
      <w:r w:rsidR="00B90407">
        <w:t>ci</w:t>
      </w:r>
      <w:r>
        <w:t xml:space="preserve"> dužnika, čija utvrđena tražbina čini potrebnu većinu iz čl. 63. ZFPPN-a, a isto tako je utvrđeno da je sadržaj predložene predstečajne nagodbe u skladu s prihvaćenim planom financijskog restrukturiranja dužnika te je isti sukladan općim pravilima o sudskoj nagodbi, to je stoga sud na održanom ročištu odobrio sklapanje predložene predstečajne nagodbe.</w:t>
      </w:r>
    </w:p>
    <w:p w:rsidRDefault="0025608D" w:rsidP="0025608D" w:rsidR="0025608D">
      <w:pPr>
        <w:jc w:val="both"/>
      </w:pPr>
      <w:r>
        <w:tab/>
      </w:r>
    </w:p>
    <w:p w:rsidRDefault="0025608D" w:rsidP="0025608D" w:rsidR="0025608D">
      <w:pPr>
        <w:ind w:firstLine="708"/>
        <w:jc w:val="both"/>
      </w:pPr>
      <w: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9. ZFPPN-a u vezi s čl. 442. st. 1. Stečajnog zakona (Narodne novine broj 71/15), odlučeno je kao u izreci ovog rješenja.  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center"/>
      </w:pPr>
      <w:r>
        <w:t>U Splitu, 0</w:t>
      </w:r>
      <w:r w:rsidR="00BC4E19">
        <w:t>1</w:t>
      </w:r>
      <w:r>
        <w:t xml:space="preserve">. </w:t>
      </w:r>
      <w:r w:rsidR="00BC4E19">
        <w:t>rujna</w:t>
      </w:r>
      <w:r>
        <w:t xml:space="preserve">  2017. godine.</w:t>
      </w:r>
    </w:p>
    <w:p w:rsidRDefault="0025608D" w:rsidP="0025608D" w:rsidR="0025608D">
      <w:pPr>
        <w:jc w:val="both"/>
      </w:pPr>
      <w:r>
        <w:t xml:space="preserve"> </w:t>
      </w:r>
    </w:p>
    <w:p w:rsidRDefault="0025608D" w:rsidP="0025608D" w:rsidR="0025608D">
      <w:pPr>
        <w:ind w:firstLine="708" w:left="5664"/>
      </w:pPr>
    </w:p>
    <w:p w:rsidRDefault="0025608D" w:rsidP="0025608D" w:rsidR="0025608D">
      <w:pPr>
        <w:ind w:firstLine="708" w:left="5664"/>
      </w:pPr>
      <w:r>
        <w:t xml:space="preserve">S U D A C </w:t>
      </w:r>
    </w:p>
    <w:p w:rsidRDefault="0025608D" w:rsidP="0025608D" w:rsidR="0025608D">
      <w:pPr>
        <w:ind w:firstLine="708" w:left="5664"/>
      </w:pPr>
    </w:p>
    <w:p w:rsidRDefault="0025608D" w:rsidP="0025608D" w:rsidR="0025608D">
      <w:pPr>
        <w:ind w:firstLine="708" w:left="5664"/>
      </w:pPr>
      <w:r>
        <w:t>Velimir Vuković</w:t>
      </w:r>
    </w:p>
    <w:p w:rsidRDefault="0025608D" w:rsidP="0025608D" w:rsidR="0025608D">
      <w:pPr>
        <w:ind w:firstLine="708" w:left="5664"/>
      </w:pPr>
    </w:p>
    <w:p w:rsidRDefault="0025608D" w:rsidP="0025608D" w:rsidR="0025608D">
      <w:pPr>
        <w:ind w:firstLine="708" w:left="5664"/>
        <w:rPr>
          <w:u w:val="single"/>
        </w:rPr>
      </w:pP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 xml:space="preserve">POUKA O PRAVNOM LIJEKU: </w:t>
      </w:r>
    </w:p>
    <w:p w:rsidRDefault="0025608D" w:rsidP="0025608D" w:rsidR="0025608D">
      <w:pPr>
        <w:jc w:val="both"/>
      </w:pPr>
      <w: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25608D" w:rsidP="0025608D" w:rsidR="0025608D">
      <w:pPr>
        <w:jc w:val="both"/>
      </w:pPr>
    </w:p>
    <w:p w:rsidRDefault="0025608D" w:rsidP="0025608D" w:rsidR="0025608D">
      <w:pPr>
        <w:jc w:val="both"/>
      </w:pPr>
      <w:r>
        <w:t>DNA:</w:t>
      </w:r>
    </w:p>
    <w:p w:rsidRDefault="0025608D" w:rsidP="0025608D" w:rsidR="0025608D">
      <w:pPr>
        <w:jc w:val="both"/>
      </w:pPr>
      <w:r>
        <w:t>-   Fina, Regionalni centar Zagreb, uz dopis i zapisnik</w:t>
      </w:r>
    </w:p>
    <w:p w:rsidRDefault="0025608D" w:rsidP="0025608D" w:rsidR="0025608D">
      <w:pPr>
        <w:jc w:val="both"/>
      </w:pPr>
      <w:r>
        <w:t xml:space="preserve">-   sudski registar ovog suda </w:t>
      </w:r>
    </w:p>
    <w:p w:rsidRDefault="0025608D" w:rsidP="0025608D" w:rsidR="00BC4E19">
      <w:pPr>
        <w:jc w:val="both"/>
      </w:pPr>
      <w:r>
        <w:t xml:space="preserve">-   dužniku </w:t>
      </w:r>
      <w:r w:rsidR="00BC4E19">
        <w:t xml:space="preserve">TOLO-TRADE d.o.o. Imotski, Fra Rajmonda Rudeža 1 </w:t>
      </w:r>
    </w:p>
    <w:p w:rsidRDefault="0025608D" w:rsidP="0025608D" w:rsidR="0025608D">
      <w:pPr>
        <w:jc w:val="both"/>
      </w:pPr>
      <w:r>
        <w:t>-   e-oglasna ploča suda, rok 15 dana</w:t>
      </w:r>
    </w:p>
    <w:p w:rsidRDefault="0025608D" w:rsidP="0025608D" w:rsidR="0025608D">
      <w:pPr>
        <w:jc w:val="both"/>
      </w:pPr>
      <w:r>
        <w:t>-   u spis</w:t>
      </w:r>
    </w:p>
    <w:p w:rsidRDefault="0025608D" w:rsidP="0025608D" w:rsidR="0025608D"/>
    <w:p w:rsidRDefault="0025608D" w:rsidP="0025608D" w:rsidR="0025608D"/>
    <w:p w:rsidRDefault="0025608D" w:rsidP="0025608D" w:rsidR="0025608D"/>
    <w:p w:rsidRDefault="00F53219" w:rsidR="00F53219"/>
    <w:sectPr w:rsidSect="00BC4E19" w:rsidR="00F532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D4C" w:rsidP="00BC4E19" w:rsidR="00505D4C">
      <w:r>
        <w:separator/>
      </w:r>
    </w:p>
  </w:endnote>
  <w:endnote w:id="0" w:type="continuationSeparator">
    <w:p w:rsidRDefault="00505D4C" w:rsidP="00BC4E19" w:rsidR="00505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D4C" w:rsidP="00BC4E19" w:rsidR="00505D4C">
      <w:r>
        <w:separator/>
      </w:r>
    </w:p>
  </w:footnote>
  <w:footnote w:id="0" w:type="continuationSeparator">
    <w:p w:rsidRDefault="00505D4C" w:rsidP="00BC4E19" w:rsidR="00505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B26" w:rsidR="00AB7B26">
    <w:pPr>
      <w:pStyle w:val="Zaglavlje"/>
    </w:pPr>
    <w:r>
      <w:tab/>
    </w:r>
    <w:sdt>
      <w:sdtPr>
        <w:id w:val="-12000681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3DDB">
          <w:rPr>
            <w:noProof/>
          </w:rPr>
          <w:t>21</w:t>
        </w:r>
        <w:r>
          <w:fldChar w:fldCharType="end"/>
        </w:r>
        <w:r>
          <w:tab/>
        </w:r>
        <w:r w:rsidRPr="00BC4E19">
          <w:rPr>
            <w:b/>
          </w:rPr>
          <w:t>1.Stpn-12/2017</w:t>
        </w:r>
      </w:sdtContent>
    </w:sdt>
  </w:p>
  <w:p w:rsidRDefault="00AB7B26" w:rsidR="00AB7B2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608D"/>
    <w:rsid w:val="0005165A"/>
    <w:rsid w:val="001B5FE0"/>
    <w:rsid w:val="001C3DDB"/>
    <w:rsid w:val="0025608D"/>
    <w:rsid w:val="00413AC3"/>
    <w:rsid w:val="004B516F"/>
    <w:rsid w:val="00505D4C"/>
    <w:rsid w:val="00830698"/>
    <w:rsid w:val="00A25022"/>
    <w:rsid w:val="00AB7B26"/>
    <w:rsid w:val="00B90407"/>
    <w:rsid w:val="00BC4E19"/>
    <w:rsid w:val="00BE3B19"/>
    <w:rsid w:val="00D71FE5"/>
    <w:rsid w:val="00F53219"/>
    <w:rsid w:val="00FE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08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5608D"/>
    <w:pPr>
      <w:keepNext/>
      <w:overflowPunct w:val="false"/>
      <w:autoSpaceDE w:val="false"/>
      <w:autoSpaceDN w:val="false"/>
      <w:adjustRightInd w:val="false"/>
      <w:spacing w:after="60" w:before="240"/>
      <w:outlineLvl w:val="0"/>
    </w:pPr>
    <w:rPr>
      <w:rFonts w:cs="Arial" w:hAnsi="Arial" w:ascii="Arial"/>
      <w:b/>
      <w:bCs/>
      <w:kern w:val="28"/>
      <w:sz w:val="28"/>
      <w:szCs w:val="28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6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608D"/>
    <w:rPr>
      <w:rFonts w:cs="Tahoma" w:eastAsia="Times New Roman" w:hAnsi="Tahoma" w:ascii="Tahoma"/>
      <w:sz w:val="16"/>
      <w:szCs w:val="16"/>
      <w:lang w:eastAsia="hr-HR"/>
    </w:rPr>
  </w:style>
  <w:style w:customStyle="true" w:styleId="BezproredaChar" w:type="character">
    <w:name w:val="Bez proreda Char"/>
    <w:link w:val="Bezproreda"/>
    <w:uiPriority w:val="1"/>
    <w:locked/>
    <w:rsid w:val="0025608D"/>
    <w:rPr>
      <w:rFonts w:hAnsi="Calibri" w:asci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25608D"/>
    <w:rPr>
      <w:rFonts w:hAnsi="Calibri" w:ascii="Calibri"/>
      <w:sz w:val="22"/>
      <w:szCs w:val="22"/>
    </w:rPr>
  </w:style>
  <w:style w:customStyle="true" w:styleId="Naslov1Char" w:type="character">
    <w:name w:val="Naslov 1 Char"/>
    <w:basedOn w:val="Zadanifontodlomka"/>
    <w:link w:val="Naslov1"/>
    <w:uiPriority w:val="99"/>
    <w:rsid w:val="0025608D"/>
    <w:rPr>
      <w:rFonts w:cs="Arial" w:eastAsia="Times New Roman" w:hAnsi="Arial" w:ascii="Arial"/>
      <w:b/>
      <w:bCs/>
      <w:kern w:val="28"/>
      <w:sz w:val="28"/>
      <w:szCs w:val="28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5608D"/>
    <w:rPr>
      <w:rFonts w:eastAsia="Calibri"/>
      <w:kern w:val="2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608D"/>
    <w:pPr>
      <w:widowControl w:val="false"/>
      <w:tabs>
        <w:tab w:pos="4536" w:val="center"/>
        <w:tab w:pos="9072" w:val="right"/>
      </w:tabs>
      <w:suppressAutoHyphens/>
    </w:pPr>
    <w:rPr>
      <w:rFonts w:eastAsia="Calibri"/>
      <w:kern w:val="2"/>
    </w:rPr>
  </w:style>
  <w:style w:customStyle="true" w:styleId="PodnojeChar" w:type="character">
    <w:name w:val="Podnožje Char"/>
    <w:basedOn w:val="Zadanifontodlomka"/>
    <w:link w:val="Podnoje"/>
    <w:uiPriority w:val="99"/>
    <w:rsid w:val="0025608D"/>
    <w:rPr>
      <w:rFonts w:eastAsia="Calibri"/>
      <w:kern w:val="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608D"/>
    <w:pPr>
      <w:widowControl w:val="false"/>
      <w:tabs>
        <w:tab w:pos="4536" w:val="center"/>
        <w:tab w:pos="9072" w:val="right"/>
      </w:tabs>
      <w:suppressAutoHyphens/>
    </w:pPr>
    <w:rPr>
      <w:rFonts w:eastAsia="Calibri"/>
      <w:kern w:val="2"/>
    </w:rPr>
  </w:style>
  <w:style w:styleId="Tekstrezerviranogmjesta" w:type="character">
    <w:name w:val="Placeholder Text"/>
    <w:basedOn w:val="Zadanifontodlomka"/>
    <w:uiPriority w:val="99"/>
    <w:semiHidden/>
    <w:rsid w:val="001C3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D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D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D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D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08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5608D"/>
    <w:pPr>
      <w:keepNext/>
      <w:overflowPunct w:val="0"/>
      <w:autoSpaceDE w:val="0"/>
      <w:autoSpaceDN w:val="0"/>
      <w:adjustRightInd w:val="0"/>
      <w:spacing w:after="60" w:before="240"/>
      <w:outlineLvl w:val="0"/>
    </w:pPr>
    <w:rPr>
      <w:rFonts w:ascii="Arial" w:cs="Arial" w:hAnsi="Arial"/>
      <w:b/>
      <w:bCs/>
      <w:kern w:val="28"/>
      <w:sz w:val="28"/>
      <w:szCs w:val="28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6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608D"/>
    <w:rPr>
      <w:rFonts w:ascii="Tahoma" w:cs="Tahoma" w:eastAsia="Times New Roman" w:hAnsi="Tahoma"/>
      <w:sz w:val="16"/>
      <w:szCs w:val="16"/>
      <w:lang w:eastAsia="hr-HR"/>
    </w:rPr>
  </w:style>
  <w:style w:customStyle="1" w:styleId="BezproredaChar" w:type="character">
    <w:name w:val="Bez proreda Char"/>
    <w:link w:val="Bezproreda"/>
    <w:uiPriority w:val="1"/>
    <w:locked/>
    <w:rsid w:val="0025608D"/>
    <w:rPr>
      <w:rFonts w:ascii="Calibri" w:hAns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25608D"/>
    <w:rPr>
      <w:rFonts w:ascii="Calibri" w:hAnsi="Calibri"/>
      <w:sz w:val="22"/>
      <w:szCs w:val="22"/>
    </w:rPr>
  </w:style>
  <w:style w:customStyle="1" w:styleId="Naslov1Char" w:type="character">
    <w:name w:val="Naslov 1 Char"/>
    <w:basedOn w:val="Zadanifontodlomka"/>
    <w:link w:val="Naslov1"/>
    <w:uiPriority w:val="99"/>
    <w:rsid w:val="0025608D"/>
    <w:rPr>
      <w:rFonts w:ascii="Arial" w:cs="Arial" w:eastAsia="Times New Roman" w:hAnsi="Arial"/>
      <w:b/>
      <w:bCs/>
      <w:kern w:val="28"/>
      <w:sz w:val="28"/>
      <w:szCs w:val="28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5608D"/>
    <w:rPr>
      <w:rFonts w:eastAsia="Calibri"/>
      <w:kern w:val="2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608D"/>
    <w:pPr>
      <w:widowControl w:val="0"/>
      <w:tabs>
        <w:tab w:pos="4536" w:val="center"/>
        <w:tab w:pos="9072" w:val="right"/>
      </w:tabs>
      <w:suppressAutoHyphens/>
    </w:pPr>
    <w:rPr>
      <w:rFonts w:eastAsia="Calibri"/>
      <w:kern w:val="2"/>
    </w:rPr>
  </w:style>
  <w:style w:customStyle="1" w:styleId="PodnojeChar" w:type="character">
    <w:name w:val="Podnožje Char"/>
    <w:basedOn w:val="Zadanifontodlomka"/>
    <w:link w:val="Podnoje"/>
    <w:uiPriority w:val="99"/>
    <w:rsid w:val="0025608D"/>
    <w:rPr>
      <w:rFonts w:eastAsia="Calibri"/>
      <w:kern w:val="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608D"/>
    <w:pPr>
      <w:widowControl w:val="0"/>
      <w:tabs>
        <w:tab w:pos="4536" w:val="center"/>
        <w:tab w:pos="9072" w:val="right"/>
      </w:tabs>
      <w:suppressAutoHyphens/>
    </w:pPr>
    <w:rPr>
      <w:rFonts w:eastAsia="Calibri"/>
      <w:kern w:val="2"/>
    </w:rPr>
  </w:style>
  <w:style w:styleId="Tekstrezerviranogmjesta" w:type="character">
    <w:name w:val="Placeholder Text"/>
    <w:basedOn w:val="Zadanifontodlomka"/>
    <w:uiPriority w:val="99"/>
    <w:semiHidden/>
    <w:rsid w:val="001C3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D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D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D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D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Stpn-12/2017</izvorni_sadrzaj>
    <derivirana_varijabla naziv="DomainObject.Predmet.OznakaBroj_1">Stpn-12/2017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TOLO-TRADE društvo s ograničenom odgovornošću za trgovinu, proizvodnju i građevinarstvo</izvorni_sadrzaj>
    <derivirana_varijabla naziv="DomainObject.Predmet.StrankaFormated_1">  TOLO-TRADE društvo s ograničenom odgovornošću za trgovinu, proizvodnju i građevinarstvo</derivirana_varijabla>
  </DomainObject.Predmet.StrankaFormated>
  <DomainObject.Predmet.StrankaFormatedOIB>
    <izvorni_sadrzaj>  TOLO-TRADE društvo s ograničenom odgovornošću za trgovinu, proizvodnju i građevinarstvo, OIB 24960975801</izvorni_sadrzaj>
    <derivirana_varijabla naziv="DomainObject.Predmet.StrankaFormatedOIB_1">  TOLO-TRADE društvo s ograničenom odgovornošću za trgovinu, proizvodnju i građevinarstvo, OIB 24960975801</derivirana_varijabla>
  </DomainObject.Predmet.StrankaFormatedOIB>
  <DomainObject.Predmet.StrankaFormatedWithAdress>
    <izvorni_sadrzaj> TOLO-TRADE društvo s ograničenom odgovornošću za trgovinu, proizvodnju i građevinarstvo, Fra Rajmonda Rudeža 1, 21260 Imotski</izvorni_sadrzaj>
    <derivirana_varijabla naziv="DomainObject.Predmet.StrankaFormatedWithAdress_1"> TOLO-TRADE društvo s ograničenom odgovornošću za trgovinu, proizvodnju i građevinarstvo, Fra Rajmonda Rudeža 1, 21260 Imotski</derivirana_varijabla>
  </DomainObject.Predmet.StrankaFormatedWithAdress>
  <DomainObject.Predmet.StrankaFormatedWithAdressOIB>
    <izvorni_sadrzaj> TOLO-TRADE društvo s ograničenom odgovornošću za trgovinu, proizvodnju i građevinarstvo, OIB 24960975801, Fra Rajmonda Rudeža 1, 21260 Imotski</izvorni_sadrzaj>
    <derivirana_varijabla naziv="DomainObject.Predmet.StrankaFormatedWithAdressOIB_1"> TOLO-TRADE društvo s ograničenom odgovornošću za trgovinu, proizvodnju i građevinarstvo, OIB 24960975801, Fra Rajmonda Rudeža 1, 21260 Imotski</derivirana_varijabla>
  </DomainObject.Predmet.StrankaFormatedWithAdressOIB>
  <DomainObject.Predmet.StrankaWithAdress>
    <izvorni_sadrzaj>TOLO-TRADE društvo s ograničenom odgovornošću za trgovinu, proizvodnju i građevinarstvo Fra Rajmonda Rudeža 1,21260 Imotski</izvorni_sadrzaj>
    <derivirana_varijabla naziv="DomainObject.Predmet.StrankaWithAdress_1">TOLO-TRADE društvo s ograničenom odgovornošću za trgovinu, proizvodnju i građevinarstvo Fra Rajmonda Rudeža 1,21260 Imotski</derivirana_varijabla>
  </DomainObject.Predmet.StrankaWithAdress>
  <DomainObject.Predmet.StrankaWithAdressOIB>
    <izvorni_sadrzaj>TOLO-TRADE društvo s ograničenom odgovornošću za trgovinu, proizvodnju i građevinarstvo, OIB 24960975801, Fra Rajmonda Rudeža 1,21260 Imotski</izvorni_sadrzaj>
    <derivirana_varijabla naziv="DomainObject.Predmet.StrankaWithAdressOIB_1">TOLO-TRADE društvo s ograničenom odgovornošću za trgovinu, proizvodnju i građevinarstvo, OIB 24960975801, Fra Rajmonda Rudeža 1,21260 Imotski</derivirana_varijabla>
  </DomainObject.Predmet.StrankaWithAdressOIB>
  <DomainObject.Predmet.StrankaNazivFormated>
    <izvorni_sadrzaj>TOLO-TRADE društvo s ograničenom odgovornošću za trgovinu, proizvodnju i građevinarstvo</izvorni_sadrzaj>
    <derivirana_varijabla naziv="DomainObject.Predmet.StrankaNazivFormated_1">TOLO-TRADE društvo s ograničenom odgovornošću za trgovinu, proizvodnju i građevinarstvo</derivirana_varijabla>
  </DomainObject.Predmet.StrankaNazivFormated>
  <DomainObject.Predmet.StrankaNazivFormatedOIB>
    <izvorni_sadrzaj>TOLO-TRADE društvo s ograničenom odgovornošću za trgovinu, proizvodnju i građevinarstvo, OIB 24960975801</izvorni_sadrzaj>
    <derivirana_varijabla naziv="DomainObject.Predmet.StrankaNazivFormatedOIB_1">TOLO-TRADE društvo s ograničenom odgovornošću za trgovinu, proizvodnju i građevinarstvo, OIB 24960975801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TOLO-TRADE društvo s ograničenom odgovornošću za trgovinu, proizvodnju i građevinarstvo</item>
    </izvorni_sadrzaj>
    <derivirana_varijabla naziv="DomainObject.Predmet.StrankaListFormated_1">
      <item>TOLO-TRADE društvo s ograničenom odgovornošću za trgovinu, proizvodnju i građevinarstvo</item>
    </derivirana_varijabla>
  </DomainObject.Predmet.StrankaListFormated>
  <DomainObject.Predmet.StrankaListFormatedOIB>
    <izvorni_sadrzaj>
      <item>TOLO-TRADE društvo s ograničenom odgovornošću za trgovinu, proizvodnju i građevinarstvo, OIB 24960975801</item>
    </izvorni_sadrzaj>
    <derivirana_varijabla naziv="DomainObject.Predmet.StrankaListFormatedOIB_1">
      <item>TOLO-TRADE društvo s ograničenom odgovornošću za trgovinu, proizvodnju i građevinarstvo, OIB 24960975801</item>
    </derivirana_varijabla>
  </DomainObject.Predmet.StrankaListFormatedOIB>
  <DomainObject.Predmet.StrankaListFormatedWithAdress>
    <izvorni_sadrzaj>
      <item>TOLO-TRADE društvo s ograničenom odgovornošću za trgovinu, proizvodnju i građevinarstvo, Fra Rajmonda Rudeža 1, 21260 Imotski</item>
    </izvorni_sadrzaj>
    <derivirana_varijabla naziv="DomainObject.Predmet.StrankaListFormatedWithAdress_1">
      <item>TOLO-TRADE društvo s ograničenom odgovornošću za trgovinu, proizvodnju i građevinarstvo, Fra Rajmonda Rudeža 1, 21260 Imotski</item>
    </derivirana_varijabla>
  </DomainObject.Predmet.StrankaListFormatedWithAdress>
  <DomainObject.Predmet.StrankaListFormatedWithAdressOIB>
    <izvorni_sadrzaj>
      <item>TOLO-TRADE društvo s ograničenom odgovornošću za trgovinu, proizvodnju i građevinarstvo, OIB 24960975801, Fra Rajmonda Rudeža 1, 21260 Imotski</item>
    </izvorni_sadrzaj>
    <derivirana_varijabla naziv="DomainObject.Predmet.StrankaListFormatedWithAdressOIB_1">
      <item>TOLO-TRADE društvo s ograničenom odgovornošću za trgovinu, proizvodnju i građevinarstvo, OIB 24960975801, Fra Rajmonda Rudeža 1, 21260 Imotski</item>
    </derivirana_varijabla>
  </DomainObject.Predmet.StrankaListFormatedWithAdressOIB>
  <DomainObject.Predmet.StrankaListNazivFormated>
    <izvorni_sadrzaj>
      <item>TOLO-TRADE društvo s ograničenom odgovornošću za trgovinu, proizvodnju i građevinarstvo</item>
    </izvorni_sadrzaj>
    <derivirana_varijabla naziv="DomainObject.Predmet.StrankaListNazivFormated_1">
      <item>TOLO-TRADE društvo s ograničenom odgovornošću za trgovinu, proizvodnju i građevinarstvo</item>
    </derivirana_varijabla>
  </DomainObject.Predmet.StrankaListNazivFormated>
  <DomainObject.Predmet.StrankaListNazivFormatedOIB>
    <izvorni_sadrzaj>
      <item>TOLO-TRADE društvo s ograničenom odgovornošću za trgovinu, proizvodnju i građevinarstvo, OIB 24960975801</item>
    </izvorni_sadrzaj>
    <derivirana_varijabla naziv="DomainObject.Predmet.StrankaListNazivFormatedOIB_1">
      <item>TOLO-TRADE društvo s ograničenom odgovornošću za trgovinu, proizvodnju i građevinarstvo, OIB 24960975801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TOLO-TRADE društvo s ograničenom odgovornošću za trgovinu, proizvodnju i građevinarstvo</izvorni_sadrzaj>
    <derivirana_varijabla naziv="DomainObject.Predmet.StrankaIDrugi_1">TOLO-TRADE društvo s ograničenom odgovornošću za trgovinu, proizvodnju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TOLO-TRADE društvo s ograničenom odgovornošću za trgovinu, proizvodnju i građevinarstvo, OIB 24960975801, Fra Rajmonda Rudeža 1, 21260 Imotski</izvorni_sadrzaj>
    <derivirana_varijabla naziv="DomainObject.Predmet.StrankaIDrugiAdressOIB_1">TOLO-TRADE društvo s ograničenom odgovornošću za trgovinu, proizvodnju i građevinarstvo, OIB 24960975801,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TOLO-TRADE društvo s ograničenom odgovornošću za trgovinu, proizvodnju i građevinarstvo</item>
    </izvorni_sadrzaj>
    <derivirana_varijabla naziv="DomainObject.Predmet.SudioniciListNaziv_1">
      <item>TOLO-TRADE društvo s ograničenom odgovornošću za trgovinu, proizvodnju i građevinarstvo</item>
    </derivirana_varijabla>
  </DomainObject.Predmet.SudioniciListNaziv>
  <DomainObject.Predmet.SudioniciListAdressOIB>
    <izvorni_sadrzaj>
      <item>TOLO-TRADE društvo s ograničenom odgovornošću za trgovinu, proizvodnju i građevinarstvo, OIB 24960975801, Fra Rajmonda Rudeža 1,21260 Imotski</item>
    </izvorni_sadrzaj>
    <derivirana_varijabla naziv="DomainObject.Predmet.SudioniciListAdressOIB_1">
      <item>TOLO-TRADE društvo s ograničenom odgovornošću za trgovinu, proizvodnju i građevinarstvo, OIB 24960975801,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24960975801</item>
    </izvorni_sadrzaj>
    <derivirana_varijabla naziv="DomainObject.Predmet.SudioniciListNazivOIB_1">
      <item>, OIB 24960975801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21</properties:Pages>
  <properties:Words>4516</properties:Words>
  <properties:Characters>28333</properties:Characters>
  <properties:Lines>2902</properties:Lines>
  <properties:Paragraphs>1591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2017-08-31T05:16:00Z</dcterms:created>
  <dc:creator>Velimir Vuković</dc:creator>
  <cp:lastModifiedBy>Marija Elez</cp:lastModifiedBy>
  <cp:lastPrinted>2017-09-01T08:43:00Z</cp:lastPrinted>
  <dcterms:modified xmlns:xsi="http://www.w3.org/2001/XMLSchema-instance" xsi:type="dcterms:W3CDTF">2017-09-01T08:44:00Z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