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40196" w14:paraId="d040196" w:rsidRDefault="001B0559" w:rsidP="001B0559" w:rsidR="001B0559" w:rsidRPr="00D2017D">
      <w:pPr>
        <w15:collapsed w:val="false"/>
      </w:pPr>
      <w:bookmarkStart w:name="_GoBack" w:id="0"/>
      <w:bookmarkEnd w:id="0"/>
    </w:p>
    <w:p w:rsidRDefault="001B0559" w:rsidP="001B0559" w:rsidR="001B0559" w:rsidRPr="00D2017D"/>
    <w:p w:rsidRDefault="001B0559" w:rsidP="001B0559" w:rsidR="001B0559" w:rsidRPr="00D2017D"/>
    <w:p w:rsidRDefault="00DF3E06" w:rsidP="00302B27" w:rsidR="00302B27" w:rsidRPr="002170DD"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02B27" w:rsidP="00302B27" w:rsidR="00302B27" w:rsidRPr="00411108">
      <w:r w:rsidRPr="00411108">
        <w:t>REPUBLIKA HRVATSKA</w:t>
      </w:r>
    </w:p>
    <w:p w:rsidRDefault="00302B27" w:rsidP="00302B27" w:rsidR="00302B27" w:rsidRPr="00411108">
      <w:r w:rsidRPr="00411108">
        <w:t>TRGOVAČKI SUD U ZAGREBU</w:t>
      </w:r>
    </w:p>
    <w:p w:rsidRDefault="00302B27" w:rsidP="00302B27" w:rsidR="00302B27" w:rsidRPr="002170DD">
      <w:r w:rsidRPr="00411108">
        <w:t>Zagreb, Amruševa 2/II</w:t>
      </w:r>
      <w:r w:rsidRPr="002170DD">
        <w:t xml:space="preserve">     </w:t>
      </w:r>
      <w:r w:rsidRPr="002170DD">
        <w:tab/>
      </w:r>
      <w:r w:rsidRPr="002170DD">
        <w:tab/>
      </w:r>
      <w:r w:rsidRPr="002170DD">
        <w:tab/>
      </w:r>
      <w:r w:rsidRPr="002170DD">
        <w:tab/>
      </w:r>
      <w:r w:rsidRPr="002170DD">
        <w:tab/>
      </w:r>
      <w:r w:rsidRPr="002170DD">
        <w:tab/>
        <w:t>72 Stpn-199/2015</w:t>
      </w:r>
      <w:r w:rsidR="004E46C6">
        <w:t>-49</w:t>
      </w:r>
    </w:p>
    <w:p w:rsidRDefault="00302B27" w:rsidP="00302B27" w:rsidR="00302B27" w:rsidRPr="002170DD"/>
    <w:p w:rsidRDefault="00302B27" w:rsidP="00302B27" w:rsidR="00302B27" w:rsidRPr="002170DD">
      <w:pPr>
        <w:jc w:val="center"/>
      </w:pPr>
      <w:r w:rsidRPr="002170DD">
        <w:t>R E P U B L I K A   H R V A T S K A</w:t>
      </w:r>
    </w:p>
    <w:p w:rsidRDefault="00302B27" w:rsidP="00302B27" w:rsidR="00302B27" w:rsidRPr="002170DD">
      <w:pPr>
        <w:jc w:val="center"/>
      </w:pPr>
      <w:r w:rsidRPr="002170DD">
        <w:t>Z A K LJ U Č A K</w:t>
      </w:r>
    </w:p>
    <w:p w:rsidRDefault="00302B27" w:rsidP="00302B27" w:rsidR="00302B27" w:rsidRPr="002170DD">
      <w:pPr>
        <w:jc w:val="both"/>
      </w:pPr>
    </w:p>
    <w:p w:rsidRDefault="00302B27" w:rsidP="00302B27" w:rsidR="00302B27" w:rsidRPr="002170DD">
      <w:pPr>
        <w:ind w:firstLine="708"/>
        <w:jc w:val="both"/>
      </w:pPr>
      <w:r w:rsidRPr="002170DD">
        <w:t xml:space="preserve">Trgovački sud u Zagrebu, po sucu Nikoli Ribariću, u postupku predstečajne nagodbe u povodu prijedloga dužnika VIRTUS GRUPA d.o.o., Zagreb, Matije Divkovića 25, OIB: 33038182027, MBS: 080636992, dana </w:t>
      </w:r>
      <w:r>
        <w:t>27</w:t>
      </w:r>
      <w:r w:rsidRPr="002170DD">
        <w:t>.</w:t>
      </w:r>
      <w:r>
        <w:t xml:space="preserve"> rujna</w:t>
      </w:r>
      <w:r w:rsidRPr="002170DD">
        <w:t xml:space="preserve"> 2016. godine, </w:t>
      </w:r>
    </w:p>
    <w:p w:rsidRDefault="00AC426C" w:rsidP="00AC426C" w:rsidR="00AC426C" w:rsidRPr="00D2017D"/>
    <w:p w:rsidRDefault="00AC426C" w:rsidP="00AC426C" w:rsidR="00AC426C" w:rsidRPr="004E46C6">
      <w:pPr>
        <w:jc w:val="center"/>
      </w:pPr>
      <w:r w:rsidRPr="004E46C6">
        <w:t>z a k lj u č i o   j e</w:t>
      </w:r>
    </w:p>
    <w:p w:rsidRDefault="00AC426C" w:rsidP="00A43C9D" w:rsidR="00AC426C" w:rsidRPr="00D2017D">
      <w:pPr>
        <w:jc w:val="both"/>
        <w:rPr>
          <w:b/>
        </w:rPr>
      </w:pPr>
    </w:p>
    <w:p w:rsidRDefault="00FD6DCE" w:rsidP="00E97C38" w:rsidR="00D2017D" w:rsidRPr="00D2017D">
      <w:pPr>
        <w:ind w:firstLine="720"/>
        <w:jc w:val="both"/>
      </w:pPr>
      <w:r w:rsidRPr="00D2017D">
        <w:t>Nalaže se računovodstvu Trgovačkog suda u Zagrebu, iznos</w:t>
      </w:r>
      <w:r w:rsidR="0020610B">
        <w:t xml:space="preserve"> </w:t>
      </w:r>
      <w:r w:rsidR="00302B27">
        <w:t>1.050,00 kuna</w:t>
      </w:r>
      <w:r w:rsidR="005B5A26">
        <w:t xml:space="preserve"> je preostao na depozitnom računu,</w:t>
      </w:r>
      <w:r w:rsidRPr="00D2017D">
        <w:t xml:space="preserve"> </w:t>
      </w:r>
      <w:r w:rsidR="00D2017D" w:rsidRPr="00D2017D">
        <w:t>prebaciti sa spisa poslovni broj St</w:t>
      </w:r>
      <w:r w:rsidR="00302B27">
        <w:t>pn</w:t>
      </w:r>
      <w:r w:rsidR="00D2017D" w:rsidRPr="00D2017D">
        <w:t>-</w:t>
      </w:r>
      <w:r w:rsidR="00CF7EB4">
        <w:t>1</w:t>
      </w:r>
      <w:r w:rsidR="00302B27">
        <w:t>99/2015</w:t>
      </w:r>
      <w:r w:rsidR="00D2017D" w:rsidRPr="00D2017D">
        <w:t xml:space="preserve"> na broj spisa koji će proizaći iz navedenog poslovnog broja</w:t>
      </w:r>
    </w:p>
    <w:p w:rsidRDefault="00D2017D" w:rsidP="00E97C38" w:rsidR="00D2017D" w:rsidRPr="00D2017D">
      <w:pPr>
        <w:ind w:firstLine="720"/>
        <w:jc w:val="both"/>
      </w:pPr>
    </w:p>
    <w:p w:rsidRDefault="001B0559" w:rsidP="001B0559" w:rsidR="001B0559" w:rsidRPr="00D2017D">
      <w:pPr>
        <w:jc w:val="center"/>
      </w:pPr>
      <w:r w:rsidRPr="00D2017D">
        <w:t>Obrazloženje</w:t>
      </w:r>
    </w:p>
    <w:p w:rsidRDefault="00AC426C" w:rsidP="00AC426C" w:rsidR="00AC426C" w:rsidRPr="00D2017D">
      <w:pPr>
        <w:pStyle w:val="Tijeloteksta"/>
        <w:jc w:val="center"/>
      </w:pPr>
    </w:p>
    <w:p w:rsidRDefault="00FD6DCE" w:rsidP="00E97C38" w:rsidR="00D2017D" w:rsidRPr="00D2017D">
      <w:pPr>
        <w:ind w:firstLine="720"/>
        <w:jc w:val="both"/>
      </w:pPr>
      <w:r w:rsidRPr="00D2017D">
        <w:t>U</w:t>
      </w:r>
      <w:r w:rsidR="00302B27">
        <w:t xml:space="preserve"> predstečajnom postupku</w:t>
      </w:r>
      <w:r w:rsidRPr="00D2017D">
        <w:t xml:space="preserve"> nad </w:t>
      </w:r>
      <w:r w:rsidR="00CF7EB4">
        <w:t>dužnikom, spis će dobiti novi broj.</w:t>
      </w:r>
    </w:p>
    <w:p w:rsidRDefault="00FD6DCE" w:rsidP="00D2017D" w:rsidR="00FD6DCE" w:rsidRPr="00D2017D">
      <w:pPr>
        <w:ind w:firstLine="720"/>
        <w:jc w:val="both"/>
      </w:pPr>
      <w:r w:rsidRPr="00D2017D">
        <w:t>Obzirom da</w:t>
      </w:r>
      <w:r w:rsidR="00D2017D" w:rsidRPr="00D2017D">
        <w:t xml:space="preserve"> će navedeni spis dobiti novi broj, a postoje sredstva na depozitnom računu suda, </w:t>
      </w:r>
      <w:r w:rsidRPr="00D2017D">
        <w:t>donijeta je odluka kao u izreci.</w:t>
      </w:r>
    </w:p>
    <w:p w:rsidRDefault="00852D53" w:rsidP="001B0559" w:rsidR="00852D53" w:rsidRPr="00D2017D">
      <w:pPr>
        <w:jc w:val="center"/>
      </w:pPr>
    </w:p>
    <w:p w:rsidRDefault="001B0559" w:rsidP="001B0559" w:rsidR="001B0559" w:rsidRPr="00D2017D">
      <w:pPr>
        <w:jc w:val="center"/>
      </w:pPr>
      <w:r w:rsidRPr="00D2017D">
        <w:t>U Z</w:t>
      </w:r>
      <w:r w:rsidR="00E97C38" w:rsidRPr="00D2017D">
        <w:t xml:space="preserve">agrebu, </w:t>
      </w:r>
      <w:r w:rsidR="00302B27">
        <w:t>27</w:t>
      </w:r>
      <w:r w:rsidR="00491D7F" w:rsidRPr="00D2017D">
        <w:t>.</w:t>
      </w:r>
      <w:r w:rsidR="00302B27">
        <w:t xml:space="preserve"> rujna</w:t>
      </w:r>
      <w:r w:rsidRPr="00D2017D">
        <w:t xml:space="preserve"> 201</w:t>
      </w:r>
      <w:r w:rsidR="00302B27">
        <w:t>6</w:t>
      </w:r>
      <w:r w:rsidRPr="00D2017D">
        <w:t>.</w:t>
      </w:r>
      <w:r w:rsidR="00D2017D">
        <w:t xml:space="preserve"> godine</w:t>
      </w:r>
      <w:r w:rsidR="006D0C5D" w:rsidRPr="00D2017D">
        <w:t xml:space="preserve"> </w:t>
      </w:r>
    </w:p>
    <w:p w:rsidRDefault="001B0559" w:rsidP="001B0559" w:rsidR="001B0559" w:rsidRPr="00D2017D">
      <w:pPr>
        <w:jc w:val="center"/>
      </w:pPr>
    </w:p>
    <w:p w:rsidRDefault="001B0559" w:rsidP="00E46D1E" w:rsidR="004E46C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D2017D">
        <w:tab/>
      </w:r>
      <w:r w:rsidR="00852D53" w:rsidRPr="00D2017D">
        <w:t xml:space="preserve">     </w:t>
      </w:r>
      <w:r w:rsidR="004E46C6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4E46C6" w:rsidP="00E46D1E" w:rsidR="004E46C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4E46C6" w:rsidP="00E46D1E" w:rsidR="004E46C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4E46C6" w:rsidP="00E46D1E" w:rsidR="004E46C6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4E46C6" w:rsidP="00E46D1E" w:rsidR="004E46C6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4E46C6" w:rsidP="004E46C6" w:rsidR="004E46C6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1B0559" w:rsidP="004E46C6" w:rsidR="001B0559" w:rsidRPr="00D2017D">
      <w:pPr>
        <w:pStyle w:val="Tijeloteksta"/>
        <w:ind w:left="5760"/>
      </w:pPr>
    </w:p>
    <w:p w:rsidRDefault="001B0559" w:rsidP="001B0559" w:rsidR="001B0559" w:rsidRPr="00D2017D"/>
    <w:p w:rsidRDefault="001B0559" w:rsidP="001B0559" w:rsidR="001B0559" w:rsidRPr="00D2017D">
      <w:pPr>
        <w:rPr>
          <w:b/>
        </w:rPr>
      </w:pPr>
      <w:r w:rsidRPr="00D2017D">
        <w:rPr>
          <w:b/>
        </w:rPr>
        <w:t>POUKA O PRAVNOM LIJEKU:</w:t>
      </w:r>
    </w:p>
    <w:p w:rsidRDefault="001B0559" w:rsidP="001B0559" w:rsidR="001B0559" w:rsidRPr="00D2017D">
      <w:r w:rsidRPr="00D2017D">
        <w:t xml:space="preserve">Protiv ovog zaključka nije dopuštena žalba ( čl. </w:t>
      </w:r>
      <w:smartTag w:element="metricconverter" w:uri="urn:schemas-microsoft-com:office:smarttags">
        <w:smartTagPr>
          <w:attr w:val="11. st" w:name="ProductID"/>
        </w:smartTagPr>
        <w:r w:rsidRPr="00D2017D">
          <w:t>11. st</w:t>
        </w:r>
      </w:smartTag>
      <w:r w:rsidRPr="00D2017D">
        <w:t>. 9. SZ )</w:t>
      </w:r>
      <w:r w:rsidRPr="00D2017D">
        <w:tab/>
      </w:r>
      <w:r w:rsidRPr="00D2017D">
        <w:tab/>
      </w:r>
    </w:p>
    <w:p w:rsidRDefault="001B0559" w:rsidP="004C3703" w:rsidR="00E43FF8">
      <w:r w:rsidRPr="00D2017D">
        <w:tab/>
      </w:r>
      <w:r w:rsidRPr="00D2017D">
        <w:tab/>
      </w:r>
      <w:r w:rsidRPr="00D2017D">
        <w:tab/>
      </w:r>
      <w:r w:rsidRPr="00D2017D">
        <w:tab/>
      </w:r>
      <w:r w:rsidRPr="00D2017D">
        <w:tab/>
      </w:r>
      <w:r w:rsidR="00E43FF8">
        <w:tab/>
      </w:r>
      <w:r w:rsidR="00E43FF8">
        <w:tab/>
      </w:r>
      <w:r w:rsidR="00E43FF8">
        <w:tab/>
      </w:r>
      <w:r w:rsidR="00E43FF8">
        <w:tab/>
      </w:r>
    </w:p>
    <w:p w:rsidRDefault="004E46C6" w:rsidP="004C3703" w:rsidR="004E46C6"/>
    <w:p w:rsidRDefault="004E46C6" w:rsidP="004C3703" w:rsidR="004E46C6"/>
    <w:p w:rsidRDefault="004E46C6" w:rsidP="004C3703" w:rsidR="004E46C6"/>
    <w:p w:rsidRDefault="004E46C6" w:rsidP="004C3703" w:rsidR="004E46C6"/>
    <w:p w:rsidRDefault="004E46C6" w:rsidP="004C3703" w:rsidR="004E46C6"/>
    <w:p w:rsidRDefault="004E46C6" w:rsidP="004C3703" w:rsidR="004E46C6"/>
    <w:p w:rsidRDefault="004E46C6" w:rsidP="004C3703" w:rsidR="004E46C6"/>
    <w:p w:rsidRDefault="004E46C6" w:rsidP="004C3703" w:rsidR="004E46C6"/>
    <w:sectPr w:rsidSect="001B0559" w:rsidR="004E46C6">
      <w:headerReference w:type="even" r:id="rId10"/>
      <w:headerReference w:type="default" r:id="rId11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6D1E" w:rsidR="00E46D1E">
      <w:r>
        <w:separator/>
      </w:r>
    </w:p>
  </w:endnote>
  <w:endnote w:id="0" w:type="continuationSeparator">
    <w:p w:rsidRDefault="00E46D1E" w:rsidR="00E46D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6D1E" w:rsidR="00E46D1E">
      <w:r>
        <w:separator/>
      </w:r>
    </w:p>
  </w:footnote>
  <w:footnote w:id="0" w:type="continuationSeparator">
    <w:p w:rsidRDefault="00E46D1E" w:rsidR="00E46D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3703" w:rsidP="001B0559" w:rsidR="004C370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C3703" w:rsidR="004C370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3703" w:rsidP="001B0559" w:rsidR="004C370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93C8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C3703" w:rsidP="001B0559" w:rsidR="004C3703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smartTag w:element="metricconverter" w:uri="urn:schemas-microsoft-com:office:smarttags">
      <w:smartTagPr>
        <w:attr w:val="72 St" w:name="ProductID"/>
      </w:smartTagPr>
      <w:r>
        <w:t>72 St</w:t>
      </w:r>
    </w:smartTag>
    <w:r>
      <w:t xml:space="preserve"> -977/2011</w:t>
    </w:r>
  </w:p>
  <w:p w:rsidRDefault="004C3703" w:rsidR="004C370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0981D8D"/>
    <w:multiLevelType w:val="hybridMultilevel"/>
    <w:tmpl w:val="D2FA7028"/>
    <w:lvl w:tplc="041A0001" w:ilvl="0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60" w:val="num"/>
        </w:tabs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00" w:val="num"/>
        </w:tabs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20" w:val="num"/>
        </w:tabs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60" w:val="num"/>
        </w:tabs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80" w:val="num"/>
        </w:tabs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00" w:val="num"/>
        </w:tabs>
        <w:ind w:hanging="360" w:left="720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0559"/>
    <w:rsid w:val="00016638"/>
    <w:rsid w:val="00056987"/>
    <w:rsid w:val="000B2DB3"/>
    <w:rsid w:val="000B54AC"/>
    <w:rsid w:val="0015537A"/>
    <w:rsid w:val="001A33C1"/>
    <w:rsid w:val="001B0559"/>
    <w:rsid w:val="001B3386"/>
    <w:rsid w:val="0020610B"/>
    <w:rsid w:val="0027603B"/>
    <w:rsid w:val="002819A8"/>
    <w:rsid w:val="00293B5A"/>
    <w:rsid w:val="002B1E5D"/>
    <w:rsid w:val="00302B27"/>
    <w:rsid w:val="003049CD"/>
    <w:rsid w:val="00313410"/>
    <w:rsid w:val="00347BB4"/>
    <w:rsid w:val="00387B7D"/>
    <w:rsid w:val="00443C33"/>
    <w:rsid w:val="00491D7F"/>
    <w:rsid w:val="004B7F3F"/>
    <w:rsid w:val="004C3703"/>
    <w:rsid w:val="004E46C6"/>
    <w:rsid w:val="004E5469"/>
    <w:rsid w:val="004F022B"/>
    <w:rsid w:val="005071FA"/>
    <w:rsid w:val="005235F4"/>
    <w:rsid w:val="00525EDF"/>
    <w:rsid w:val="00555052"/>
    <w:rsid w:val="005A49D2"/>
    <w:rsid w:val="005B5A26"/>
    <w:rsid w:val="006C24BD"/>
    <w:rsid w:val="006C6E09"/>
    <w:rsid w:val="006D0C5D"/>
    <w:rsid w:val="006D7F25"/>
    <w:rsid w:val="006E4475"/>
    <w:rsid w:val="007141AF"/>
    <w:rsid w:val="00777A2C"/>
    <w:rsid w:val="007A6843"/>
    <w:rsid w:val="007B3F07"/>
    <w:rsid w:val="00852D53"/>
    <w:rsid w:val="00862799"/>
    <w:rsid w:val="008B05F8"/>
    <w:rsid w:val="00993C82"/>
    <w:rsid w:val="009C297C"/>
    <w:rsid w:val="00A22A65"/>
    <w:rsid w:val="00A43C9D"/>
    <w:rsid w:val="00AA6A51"/>
    <w:rsid w:val="00AC426C"/>
    <w:rsid w:val="00B639DE"/>
    <w:rsid w:val="00C00CEF"/>
    <w:rsid w:val="00C30926"/>
    <w:rsid w:val="00C42FD3"/>
    <w:rsid w:val="00C74744"/>
    <w:rsid w:val="00C918B1"/>
    <w:rsid w:val="00CF7EB4"/>
    <w:rsid w:val="00D2017D"/>
    <w:rsid w:val="00DB06B8"/>
    <w:rsid w:val="00DC616E"/>
    <w:rsid w:val="00DF3E06"/>
    <w:rsid w:val="00DF4DAB"/>
    <w:rsid w:val="00E43FF8"/>
    <w:rsid w:val="00E46D1E"/>
    <w:rsid w:val="00E97C38"/>
    <w:rsid w:val="00EF5B40"/>
    <w:rsid w:val="00FA16DF"/>
    <w:rsid w:val="00FC693F"/>
    <w:rsid w:val="00FD6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0559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1B0559"/>
    <w:pPr>
      <w:jc w:val="both"/>
    </w:pPr>
    <w:rPr>
      <w:lang w:eastAsia="hr-HR"/>
    </w:rPr>
  </w:style>
  <w:style w:styleId="Zaglavlje" w:type="paragraph">
    <w:name w:val="header"/>
    <w:basedOn w:val="Normal"/>
    <w:rsid w:val="001B05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0559"/>
  </w:style>
  <w:style w:styleId="Podnoje" w:type="paragraph">
    <w:name w:val="footer"/>
    <w:basedOn w:val="Normal"/>
    <w:rsid w:val="0086279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2017D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4E46C6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link w:val="Podnaslov"/>
    <w:rsid w:val="004E46C6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93C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3C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3C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3C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3C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0559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1B0559"/>
    <w:pPr>
      <w:jc w:val="both"/>
    </w:pPr>
    <w:rPr>
      <w:lang w:eastAsia="hr-HR"/>
    </w:rPr>
  </w:style>
  <w:style w:styleId="Zaglavlje" w:type="paragraph">
    <w:name w:val="header"/>
    <w:basedOn w:val="Normal"/>
    <w:rsid w:val="001B05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0559"/>
  </w:style>
  <w:style w:styleId="Podnoje" w:type="paragraph">
    <w:name w:val="footer"/>
    <w:basedOn w:val="Normal"/>
    <w:rsid w:val="0086279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2017D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4E46C6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link w:val="Podnaslov"/>
    <w:rsid w:val="004E46C6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93C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3C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3C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3C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3C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2016.</izvorni_sadrzaj>
    <derivirana_varijabla naziv="DomainObject.DatumDonosenjaOdluke_1">27.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</izvorni_sadrzaj>
    <derivirana_varijabla naziv="DomainObject.Predmet.Broj_1">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rujna 2016.</izvorni_sadrzaj>
    <derivirana_varijabla naziv="DomainObject.Predmet.DatumRjesavanja_1">27. rujna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Stpn-199/2015</izvorni_sadrzaj>
    <derivirana_varijabla naziv="DomainObject.Predmet.OznakaBroj_1">Stpn-199/2015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Nikola</izvorni_sadrzaj>
    <derivirana_varijabla naziv="DomainObject.Predmet.PredmetRijesio.Ime_1">Nikola</derivirana_varijabla>
  </DomainObject.Predmet.PredmetRijesio.Ime>
  <DomainObject.Predmet.PredmetRijesio.Oib>
    <izvorni_sadrzaj>91998120764</izvorni_sadrzaj>
    <derivirana_varijabla naziv="DomainObject.Predmet.PredmetRijesio.Oib_1">91998120764</derivirana_varijabla>
  </DomainObject.Predmet.PredmetRijesio.Oib>
  <DomainObject.Predmet.PredmetRijesio.Prezime>
    <izvorni_sadrzaj>Ribarić</izvorni_sadrzaj>
    <derivirana_varijabla naziv="DomainObject.Predmet.PredmetRijesio.Prezime_1">Ribarić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VIRTUS GRUPA d.o.o.</izvorni_sadrzaj>
    <derivirana_varijabla naziv="DomainObject.Predmet.ProtustrankaFormated_1">  VIRTUS GRUPA d.o.o.</derivirana_varijabla>
  </DomainObject.Predmet.ProtustrankaFormated>
  <DomainObject.Predmet.ProtustrankaFormatedOIB>
    <izvorni_sadrzaj>  VIRTUS GRUPA d.o.o., OIB 33038182027</izvorni_sadrzaj>
    <derivirana_varijabla naziv="DomainObject.Predmet.ProtustrankaFormatedOIB_1">  VIRTUS GRUPA d.o.o., OIB 33038182027</derivirana_varijabla>
  </DomainObject.Predmet.ProtustrankaFormatedOIB>
  <DomainObject.Predmet.ProtustrankaFormatedWithAdress>
    <izvorni_sadrzaj> VIRTUS GRUPA d.o.o., Matije Divkovića 25, 10000 Zagreb</izvorni_sadrzaj>
    <derivirana_varijabla naziv="DomainObject.Predmet.ProtustrankaFormatedWithAdress_1"> VIRTUS GRUPA d.o.o., Matije Divkovića 25, 10000 Zagreb</derivirana_varijabla>
  </DomainObject.Predmet.ProtustrankaFormatedWithAdress>
  <DomainObject.Predmet.ProtustrankaFormatedWithAdressOIB>
    <izvorni_sadrzaj> VIRTUS GRUPA d.o.o., OIB 33038182027, Matije Divkovića 25, 10000 Zagreb</izvorni_sadrzaj>
    <derivirana_varijabla naziv="DomainObject.Predmet.ProtustrankaFormatedWithAdressOIB_1"> VIRTUS GRUPA d.o.o., OIB 33038182027, Matije Divkovića 25, 10000 Zagreb</derivirana_varijabla>
  </DomainObject.Predmet.ProtustrankaFormatedWithAdressOIB>
  <DomainObject.Predmet.ProtustrankaWithAdress>
    <izvorni_sadrzaj>VIRTUS GRUPA d.o.o. Matije Divkovića 25, 10000 Zagreb</izvorni_sadrzaj>
    <derivirana_varijabla naziv="DomainObject.Predmet.ProtustrankaWithAdress_1">VIRTUS GRUPA d.o.o. Matije Divkovića 25, 10000 Zagreb</derivirana_varijabla>
  </DomainObject.Predmet.ProtustrankaWithAdress>
  <DomainObject.Predmet.ProtustrankaWithAdressOIB>
    <izvorni_sadrzaj>VIRTUS GRUPA d.o.o., OIB 33038182027, Matije Divkovića 25, 10000 Zagreb</izvorni_sadrzaj>
    <derivirana_varijabla naziv="DomainObject.Predmet.ProtustrankaWithAdressOIB_1">VIRTUS GRUPA d.o.o., OIB 33038182027, Matije Divkovića 25, 10000 Zagreb</derivirana_varijabla>
  </DomainObject.Predmet.ProtustrankaWithAdressOIB>
  <DomainObject.Predmet.ProtustrankaNazivFormated>
    <izvorni_sadrzaj>VIRTUS GRUPA d.o.o.</izvorni_sadrzaj>
    <derivirana_varijabla naziv="DomainObject.Predmet.ProtustrankaNazivFormated_1">VIRTUS GRUPA d.o.o.</derivirana_varijabla>
  </DomainObject.Predmet.ProtustrankaNazivFormated>
  <DomainObject.Predmet.ProtustrankaNazivFormatedOIB>
    <izvorni_sadrzaj>VIRTUS GRUPA d.o.o., OIB 33038182027</izvorni_sadrzaj>
    <derivirana_varijabla naziv="DomainObject.Predmet.ProtustrankaNazivFormatedOIB_1">VIRTUS GRUPA d.o.o., OIB 33038182027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VIRTUS GRUPA d.o.o.</izvorni_sadrzaj>
    <derivirana_varijabla naziv="DomainObject.Predmet.StrankaFormated_1">  VIRTUS GRUPA d.o.o.</derivirana_varijabla>
  </DomainObject.Predmet.StrankaFormated>
  <DomainObject.Predmet.StrankaFormatedOIB>
    <izvorni_sadrzaj>  VIRTUS GRUPA d.o.o., OIB 33038182027</izvorni_sadrzaj>
    <derivirana_varijabla naziv="DomainObject.Predmet.StrankaFormatedOIB_1">  VIRTUS GRUPA d.o.o., OIB 33038182027</derivirana_varijabla>
  </DomainObject.Predmet.StrankaFormatedOIB>
  <DomainObject.Predmet.StrankaFormatedWithAdress>
    <izvorni_sadrzaj> VIRTUS GRUPA d.o.o., Matije Divkovića 25, 10000 Zagreb</izvorni_sadrzaj>
    <derivirana_varijabla naziv="DomainObject.Predmet.StrankaFormatedWithAdress_1"> VIRTUS GRUPA d.o.o., Matije Divkovića 25, 10000 Zagreb</derivirana_varijabla>
  </DomainObject.Predmet.StrankaFormatedWithAdress>
  <DomainObject.Predmet.StrankaFormatedWithAdressOIB>
    <izvorni_sadrzaj> VIRTUS GRUPA d.o.o., OIB 33038182027, Matije Divkovića 25, 10000 Zagreb</izvorni_sadrzaj>
    <derivirana_varijabla naziv="DomainObject.Predmet.StrankaFormatedWithAdressOIB_1"> VIRTUS GRUPA d.o.o., OIB 33038182027, Matije Divkovića 25, 10000 Zagreb</derivirana_varijabla>
  </DomainObject.Predmet.StrankaFormatedWithAdressOIB>
  <DomainObject.Predmet.StrankaWithAdress>
    <izvorni_sadrzaj>VIRTUS GRUPA d.o.o. Matije Divkovića 25,10000 Zagreb</izvorni_sadrzaj>
    <derivirana_varijabla naziv="DomainObject.Predmet.StrankaWithAdress_1">VIRTUS GRUPA d.o.o. Matije Divkovića 25,10000 Zagreb</derivirana_varijabla>
  </DomainObject.Predmet.StrankaWithAdress>
  <DomainObject.Predmet.StrankaWithAdressOIB>
    <izvorni_sadrzaj>VIRTUS GRUPA d.o.o., OIB 33038182027, Matije Divkovića 25,10000 Zagreb</izvorni_sadrzaj>
    <derivirana_varijabla naziv="DomainObject.Predmet.StrankaWithAdressOIB_1">VIRTUS GRUPA d.o.o., OIB 33038182027, Matije Divkovića 25,10000 Zagreb</derivirana_varijabla>
  </DomainObject.Predmet.StrankaWithAdressOIB>
  <DomainObject.Predmet.StrankaNazivFormated>
    <izvorni_sadrzaj>VIRTUS GRUPA d.o.o.</izvorni_sadrzaj>
    <derivirana_varijabla naziv="DomainObject.Predmet.StrankaNazivFormated_1">VIRTUS GRUPA d.o.o.</derivirana_varijabla>
  </DomainObject.Predmet.StrankaNazivFormated>
  <DomainObject.Predmet.StrankaNazivFormatedOIB>
    <izvorni_sadrzaj>VIRTUS GRUPA d.o.o., OIB 33038182027</izvorni_sadrzaj>
    <derivirana_varijabla naziv="DomainObject.Predmet.StrankaNazivFormatedOIB_1">VIRTUS GRUPA d.o.o., OIB 33038182027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VIRTUS GRUPA d.o.o.</item>
    </izvorni_sadrzaj>
    <derivirana_varijabla naziv="DomainObject.Predmet.StrankaListFormated_1">
      <item>VIRTUS GRUPA d.o.o.</item>
    </derivirana_varijabla>
  </DomainObject.Predmet.StrankaListFormated>
  <DomainObject.Predmet.StrankaListFormatedOIB>
    <izvorni_sadrzaj>
      <item>VIRTUS GRUPA d.o.o., OIB 33038182027</item>
    </izvorni_sadrzaj>
    <derivirana_varijabla naziv="DomainObject.Predmet.StrankaListFormatedOIB_1">
      <item>VIRTUS GRUPA d.o.o., OIB 33038182027</item>
    </derivirana_varijabla>
  </DomainObject.Predmet.StrankaListFormatedOIB>
  <DomainObject.Predmet.StrankaListFormatedWithAdress>
    <izvorni_sadrzaj>
      <item>VIRTUS GRUPA d.o.o., Matije Divkovića 25, 10000 Zagreb</item>
    </izvorni_sadrzaj>
    <derivirana_varijabla naziv="DomainObject.Predmet.StrankaListFormatedWithAdress_1">
      <item>VIRTUS GRUPA d.o.o., Matije Divkovića 25, 10000 Zagreb</item>
    </derivirana_varijabla>
  </DomainObject.Predmet.StrankaListFormatedWithAdress>
  <DomainObject.Predmet.StrankaListFormatedWithAdressOIB>
    <izvorni_sadrzaj>
      <item>VIRTUS GRUPA d.o.o., OIB 33038182027, Matije Divkovića 25, 10000 Zagreb</item>
    </izvorni_sadrzaj>
    <derivirana_varijabla naziv="DomainObject.Predmet.StrankaListFormatedWithAdressOIB_1">
      <item>VIRTUS GRUPA d.o.o., OIB 33038182027, Matije Divkovića 25, 10000 Zagreb</item>
    </derivirana_varijabla>
  </DomainObject.Predmet.StrankaListFormatedWithAdressOIB>
  <DomainObject.Predmet.StrankaListNazivFormated>
    <izvorni_sadrzaj>
      <item>VIRTUS GRUPA d.o.o.</item>
    </izvorni_sadrzaj>
    <derivirana_varijabla naziv="DomainObject.Predmet.StrankaListNazivFormated_1">
      <item>VIRTUS GRUPA d.o.o.</item>
    </derivirana_varijabla>
  </DomainObject.Predmet.StrankaListNazivFormated>
  <DomainObject.Predmet.StrankaListNazivFormatedOIB>
    <izvorni_sadrzaj>
      <item>VIRTUS GRUPA d.o.o., OIB 33038182027</item>
    </izvorni_sadrzaj>
    <derivirana_varijabla naziv="DomainObject.Predmet.StrankaListNazivFormatedOIB_1">
      <item>VIRTUS GRUPA d.o.o., OIB 33038182027</item>
    </derivirana_varijabla>
  </DomainObject.Predmet.StrankaListNazivFormatedOIB>
  <DomainObject.Predmet.ProtuStrankaListFormated>
    <izvorni_sadrzaj>
      <item>VIRTUS GRUPA d.o.o.</item>
    </izvorni_sadrzaj>
    <derivirana_varijabla naziv="DomainObject.Predmet.ProtuStrankaListFormated_1">
      <item>VIRTUS GRUPA d.o.o.</item>
    </derivirana_varijabla>
  </DomainObject.Predmet.ProtuStrankaListFormated>
  <DomainObject.Predmet.ProtuStrankaListFormatedOIB>
    <izvorni_sadrzaj>
      <item>VIRTUS GRUPA d.o.o., OIB 33038182027</item>
    </izvorni_sadrzaj>
    <derivirana_varijabla naziv="DomainObject.Predmet.ProtuStrankaListFormatedOIB_1">
      <item>VIRTUS GRUPA d.o.o., OIB 33038182027</item>
    </derivirana_varijabla>
  </DomainObject.Predmet.ProtuStrankaListFormatedOIB>
  <DomainObject.Predmet.ProtuStrankaListFormatedWithAdress>
    <izvorni_sadrzaj>
      <item>VIRTUS GRUPA d.o.o., Matije Divkovića 25, 10000 Zagreb</item>
    </izvorni_sadrzaj>
    <derivirana_varijabla naziv="DomainObject.Predmet.ProtuStrankaListFormatedWithAdress_1">
      <item>VIRTUS GRUPA d.o.o., Matije Divkovića 25, 10000 Zagreb</item>
    </derivirana_varijabla>
  </DomainObject.Predmet.ProtuStrankaListFormatedWithAdress>
  <DomainObject.Predmet.ProtuStrankaListFormatedWithAdressOIB>
    <izvorni_sadrzaj>
      <item>VIRTUS GRUPA d.o.o., OIB 33038182027, Matije Divkovića 25, 10000 Zagreb</item>
    </izvorni_sadrzaj>
    <derivirana_varijabla naziv="DomainObject.Predmet.ProtuStrankaListFormatedWithAdressOIB_1">
      <item>VIRTUS GRUPA d.o.o., OIB 33038182027, Matije Divkovića 25, 10000 Zagreb</item>
    </derivirana_varijabla>
  </DomainObject.Predmet.ProtuStrankaListFormatedWithAdressOIB>
  <DomainObject.Predmet.ProtuStrankaListNazivFormated>
    <izvorni_sadrzaj>
      <item>VIRTUS GRUPA d.o.o.</item>
    </izvorni_sadrzaj>
    <derivirana_varijabla naziv="DomainObject.Predmet.ProtuStrankaListNazivFormated_1">
      <item>VIRTUS GRUPA d.o.o.</item>
    </derivirana_varijabla>
  </DomainObject.Predmet.ProtuStrankaListNazivFormated>
  <DomainObject.Predmet.ProtuStrankaListNazivFormatedOIB>
    <izvorni_sadrzaj>
      <item>VIRTUS GRUPA d.o.o., OIB 33038182027</item>
    </izvorni_sadrzaj>
    <derivirana_varijabla naziv="DomainObject.Predmet.ProtuStrankaListNazivFormatedOIB_1">
      <item>VIRTUS GRUPA d.o.o., OIB 33038182027</item>
    </derivirana_varijabla>
  </DomainObject.Predmet.ProtuStrankaListNazivFormatedOIB>
  <DomainObject.Predmet.OstaliListFormated>
    <izvorni_sadrzaj>
      <item>Ana Malović</item>
      <item>Financijska agencija</item>
      <item>Ministarstvo unutarnjih poslova</item>
      <item>Daniel Deković</item>
    </izvorni_sadrzaj>
    <derivirana_varijabla naziv="DomainObject.Predmet.OstaliListFormated_1">
      <item>Ana Malović</item>
      <item>Financijska agencija</item>
      <item>Ministarstvo unutarnjih poslova</item>
      <item>Daniel Deković</item>
    </derivirana_varijabla>
  </DomainObject.Predmet.OstaliListFormated>
  <DomainObject.Predmet.OstaliListFormatedOIB>
    <izvorni_sadrzaj>
      <item>Ana Malović</item>
      <item>Financijska agencija, OIB 85821130368</item>
      <item>Ministarstvo unutarnjih poslova</item>
      <item>Daniel Deković, OIB 76292704973</item>
    </izvorni_sadrzaj>
    <derivirana_varijabla naziv="DomainObject.Predmet.OstaliListFormatedOIB_1">
      <item>Ana Malović</item>
      <item>Financijska agencija, OIB 85821130368</item>
      <item>Ministarstvo unutarnjih poslova</item>
      <item>Daniel Deković, OIB 76292704973</item>
    </derivirana_varijabla>
  </DomainObject.Predmet.OstaliListFormatedOIB>
  <DomainObject.Predmet.OstaliListFormatedWithAdress>
    <izvorni_sadrzaj>
      <item>Ana Malović, Bosutska 31, 10000 Zagreb</item>
      <item>Financijska agencija, Ulica grada Vukovara 70, 10000 Zagreb</item>
      <item>Ministarstvo unutarnjih poslova, Heinzelova 98, 10000 Zagreb</item>
      <item>Daniel Deković, Novačka 329, 10000 Zagreb</item>
    </izvorni_sadrzaj>
    <derivirana_varijabla naziv="DomainObject.Predmet.OstaliListFormatedWithAdress_1">
      <item>Ana Malović, Bosutska 31, 10000 Zagreb</item>
      <item>Financijska agencija, Ulica grada Vukovara 70, 10000 Zagreb</item>
      <item>Ministarstvo unutarnjih poslova, Heinzelova 98, 10000 Zagreb</item>
      <item>Daniel Deković, Novačka 329, 10000 Zagreb</item>
    </derivirana_varijabla>
  </DomainObject.Predmet.OstaliListFormatedWithAdress>
  <DomainObject.Predmet.OstaliListFormatedWithAdressOIB>
    <izvorni_sadrzaj>
      <item>Ana Malović, Bosutska 31, 10000 Zagreb</item>
      <item>Financijska agencija, OIB 85821130368, Ulica grada Vukovara 70, 10000 Zagreb</item>
      <item>Ministarstvo unutarnjih poslova, Heinzelova 98, 10000 Zagreb</item>
      <item>Daniel Deković, OIB 76292704973, Novačka 329, 10000 Zagreb</item>
    </izvorni_sadrzaj>
    <derivirana_varijabla naziv="DomainObject.Predmet.OstaliListFormatedWithAdressOIB_1">
      <item>Ana Malović, Bosutska 31, 10000 Zagreb</item>
      <item>Financijska agencija, OIB 85821130368, Ulica grada Vukovara 70, 10000 Zagreb</item>
      <item>Ministarstvo unutarnjih poslova, Heinzelova 98, 10000 Zagreb</item>
      <item>Daniel Deković, OIB 76292704973, Novačka 329, 10000 Zagreb</item>
    </derivirana_varijabla>
  </DomainObject.Predmet.OstaliListFormatedWithAdressOIB>
  <DomainObject.Predmet.OstaliListNazivFormated>
    <izvorni_sadrzaj>
      <item>Ana Malović</item>
      <item>Financijska agencija</item>
      <item>Ministarstvo unutarnjih poslova</item>
      <item>Daniel Deković</item>
    </izvorni_sadrzaj>
    <derivirana_varijabla naziv="DomainObject.Predmet.OstaliListNazivFormated_1">
      <item>Ana Malović</item>
      <item>Financijska agencija</item>
      <item>Ministarstvo unutarnjih poslova</item>
      <item>Daniel Deković</item>
    </derivirana_varijabla>
  </DomainObject.Predmet.OstaliListNazivFormated>
  <DomainObject.Predmet.OstaliListNazivFormatedOIB>
    <izvorni_sadrzaj>
      <item>Ana Malović</item>
      <item>Financijska agencija, OIB 85821130368</item>
      <item>Ministarstvo unutarnjih poslova</item>
      <item>Daniel Deković, OIB 76292704973</item>
    </izvorni_sadrzaj>
    <derivirana_varijabla naziv="DomainObject.Predmet.OstaliListNazivFormatedOIB_1">
      <item>Ana Malović</item>
      <item>Financijska agencija, OIB 85821130368</item>
      <item>Ministarstvo unutarnjih poslova</item>
      <item>Daniel Deković, OIB 76292704973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VIRTUS GRUPA d.o.o.</izvorni_sadrzaj>
    <derivirana_varijabla naziv="DomainObject.Predmet.StrankaIDrugi_1">VIRTUS GRUPA d.o.o.</derivirana_varijabla>
  </DomainObject.Predmet.StrankaIDrugi>
  <DomainObject.Predmet.ProtustrankaIDrugi>
    <izvorni_sadrzaj>VIRTUS GRUPA d.o.o.</izvorni_sadrzaj>
    <derivirana_varijabla naziv="DomainObject.Predmet.ProtustrankaIDrugi_1">VIRTUS GRUPA d.o.o.</derivirana_varijabla>
  </DomainObject.Predmet.ProtustrankaIDrugi>
  <DomainObject.Predmet.StrankaIDrugiAdressOIB>
    <izvorni_sadrzaj>VIRTUS GRUPA d.o.o., OIB 33038182027, Matije Divkovića 25, 10000 Zagreb</izvorni_sadrzaj>
    <derivirana_varijabla naziv="DomainObject.Predmet.StrankaIDrugiAdressOIB_1">VIRTUS GRUPA d.o.o., OIB 33038182027, Matije Divkovića 25, 10000 Zagreb</derivirana_varijabla>
  </DomainObject.Predmet.StrankaIDrugiAdressOIB>
  <DomainObject.Predmet.ProtustrankaIDrugiAdressOIB>
    <izvorni_sadrzaj>VIRTUS GRUPA d.o.o., OIB 33038182027, Matije Divkovića 25, 10000 Zagreb</izvorni_sadrzaj>
    <derivirana_varijabla naziv="DomainObject.Predmet.ProtustrankaIDrugiAdressOIB_1">VIRTUS GRUPA d.o.o., OIB 33038182027, Matije Divkovića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ožujka 2016.</izvorni_sadrzaj>
    <derivirana_varijabla naziv="DomainObject.Predmet.OdlukaRjesenje.DatumDonosenjaOdluke_1">16. ožujka 2016.</derivirana_varijabla>
  </DomainObject.Predmet.OdlukaRjesenje.DatumDonosenjaOdluke>
  <DomainObject.Predmet.OdlukaRjesenje.DatumPravomocnosti>
    <izvorni_sadrzaj>4. svibnja 2016.</izvorni_sadrzaj>
    <derivirana_varijabla naziv="DomainObject.Predmet.OdlukaRjesenje.DatumPravomocnosti_1">4. svibnja 2016.</derivirana_varijabla>
  </DomainObject.Predmet.OdlukaRjesenje.DatumPravomocnosti>
  <DomainObject.Predmet.OdlukaRjesenje.Oznaka>
    <izvorni_sadrzaj>Stpn-199/2015-37</izvorni_sadrzaj>
    <derivirana_varijabla naziv="DomainObject.Predmet.OdlukaRjesenje.Oznaka_1">Stpn-199/2015-37</derivirana_varijabla>
  </DomainObject.Predmet.OdlukaRjesenje.Oznaka>
  <DomainObject.Predmet.SudioniciListNaziv>
    <izvorni_sadrzaj>
      <item>VIRTUS GRUPA d.o.o.</item>
      <item>VIRTUS GRUPA d.o.o.</item>
      <item>Ana Malović</item>
      <item>Financijska agencija</item>
      <item>Ministarstvo unutarnjih poslova</item>
      <item>Daniel Deković</item>
    </izvorni_sadrzaj>
    <derivirana_varijabla naziv="DomainObject.Predmet.SudioniciListNaziv_1">
      <item>VIRTUS GRUPA d.o.o.</item>
      <item>VIRTUS GRUPA d.o.o.</item>
      <item>Ana Malović</item>
      <item>Financijska agencija</item>
      <item>Ministarstvo unutarnjih poslova</item>
      <item>Daniel Deković</item>
    </derivirana_varijabla>
  </DomainObject.Predmet.SudioniciListNaziv>
  <DomainObject.Predmet.SudioniciListAdressOIB>
    <izvorni_sadrzaj>
      <item>VIRTUS GRUPA d.o.o., OIB 33038182027, Matije Divkovića 25,10000 Zagreb</item>
      <item>VIRTUS GRUPA d.o.o., OIB 33038182027, Matije Divkovića 25,10000 Zagreb</item>
      <item>Ana Malović, Bosutska 31,10000 Zagreb</item>
      <item>Financijska agencija, OIB 85821130368, Ulica grada Vukovara 70,10000 Zagreb</item>
      <item>Ministarstvo unutarnjih poslova, Heinzelova 98,10000 Zagreb</item>
      <item>Daniel Deković, OIB 76292704973, Novačka 329,10000 Zagreb</item>
    </izvorni_sadrzaj>
    <derivirana_varijabla naziv="DomainObject.Predmet.SudioniciListAdressOIB_1">
      <item>VIRTUS GRUPA d.o.o., OIB 33038182027, Matije Divkovića 25,10000 Zagreb</item>
      <item>VIRTUS GRUPA d.o.o., OIB 33038182027, Matije Divkovića 25,10000 Zagreb</item>
      <item>Ana Malović, Bosutska 31,10000 Zagreb</item>
      <item>Financijska agencija, OIB 85821130368, Ulica grada Vukovara 70,10000 Zagreb</item>
      <item>Ministarstvo unutarnjih poslova, Heinzelova 98,10000 Zagreb</item>
      <item>Daniel Deković, OIB 76292704973, Novačka 329,10000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33038182027</item>
      <item>, OIB 33038182027</item>
      <item>, OIB null</item>
      <item>, OIB 85821130368</item>
      <item>, OIB null</item>
      <item>, OIB 76292704973</item>
    </izvorni_sadrzaj>
    <derivirana_varijabla naziv="DomainObject.Predmet.SudioniciListNazivOIB_1">
      <item>, OIB 33038182027</item>
      <item>, OIB 33038182027</item>
      <item>, OIB null</item>
      <item>, OIB 85821130368</item>
      <item>, OIB null</item>
      <item>, OIB 76292704973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176</properties:Words>
  <properties:Characters>835</properties:Characters>
  <properties:Lines>47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2016-09-27T11:49:00Z</dcterms:created>
  <dc:creator>nmarkovic</dc:creator>
  <cp:lastModifiedBy>Jadranka Zelić</cp:lastModifiedBy>
  <cp:lastPrinted>2016-09-27T11:48:00Z</cp:lastPrinted>
  <dcterms:modified xmlns:xsi="http://www.w3.org/2001/XMLSchema-instance" xsi:type="dcterms:W3CDTF">2016-09-27T11:50:00Z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