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b3e6" w14:paraId="28ab3e6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0021DA">
        <w:t>114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51661C">
        <w:t>7. studenog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51661C">
        <w:t xml:space="preserve">09,00 </w:t>
      </w:r>
      <w:r w:rsidR="0058108C" w:rsidRPr="005B47A8">
        <w:t>sati.</w:t>
      </w:r>
    </w:p>
    <w:p w:rsidRDefault="00946ECD" w:rsidP="00946ECD" w:rsidR="00946ECD"/>
    <w:p w:rsidRDefault="00AD2A56" w:rsidP="00AD2A56" w:rsidR="00AD2A56">
      <w:pPr>
        <w:jc w:val="both"/>
      </w:pPr>
    </w:p>
    <w:p w:rsidRDefault="007D489C" w:rsidP="00AD2A56" w:rsidR="007D489C" w:rsidRPr="005B47A8">
      <w:pPr>
        <w:jc w:val="both"/>
      </w:pPr>
    </w:p>
    <w:p w:rsidRDefault="00206BBC" w:rsidP="0078119C" w:rsidR="00EE61CA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</w:t>
      </w:r>
      <w:r w:rsidR="00434375">
        <w:t xml:space="preserve">astupnica Republike Hrvatske, </w:t>
      </w:r>
      <w:r w:rsidR="00E530F1">
        <w:t>zamjenica Županijskog državnog odvjetnika u Varaždinu, Građansko-upravni odjel, Mirjana Bogdanović-Kamber.</w:t>
      </w:r>
    </w:p>
    <w:p w:rsidRDefault="00FB192E" w:rsidP="00AE110B" w:rsidR="00FB192E">
      <w:pPr>
        <w:ind w:firstLine="708"/>
        <w:jc w:val="both"/>
      </w:pPr>
    </w:p>
    <w:p w:rsidRDefault="00E530F1" w:rsidP="00965CD7" w:rsidR="00E530F1">
      <w:pPr>
        <w:ind w:firstLine="708"/>
        <w:jc w:val="both"/>
      </w:pPr>
      <w:r>
        <w:t>Konstatira se da nema uplaćenih jamčevina za ovu dražbu.</w:t>
      </w:r>
    </w:p>
    <w:p w:rsidRDefault="00E530F1" w:rsidP="00965CD7" w:rsidR="00E530F1">
      <w:pPr>
        <w:ind w:firstLine="708"/>
        <w:jc w:val="both"/>
      </w:pPr>
    </w:p>
    <w:p w:rsidRDefault="00E530F1" w:rsidP="00965CD7" w:rsidR="00E530F1">
      <w:pPr>
        <w:ind w:firstLine="708"/>
        <w:jc w:val="both"/>
      </w:pPr>
    </w:p>
    <w:p w:rsidRDefault="00E0354B" w:rsidP="00965CD7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 w:rsidRPr="00965CD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737615">
        <w:t>150</w:t>
      </w:r>
      <w:r w:rsidR="00683200" w:rsidRPr="00965CD7">
        <w:t>.000</w:t>
      </w:r>
      <w:r w:rsidR="00055711" w:rsidRPr="00965CD7">
        <w:t>,00</w:t>
      </w:r>
      <w:r w:rsidRPr="00965CD7">
        <w:t xml:space="preserve"> kn; 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737615">
        <w:rPr>
          <w:b/>
        </w:rPr>
        <w:t>6. prosinca</w:t>
      </w:r>
      <w:r w:rsidR="007D489C"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737615">
        <w:rPr>
          <w:b/>
        </w:rPr>
        <w:t>08,30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lastRenderedPageBreak/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CD7" w:rsidP="00E0354B" w:rsidR="00965CD7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965CD7" w:rsidP="00994FD5" w:rsidR="00994FD5">
      <w:pPr>
        <w:jc w:val="center"/>
      </w:pPr>
      <w:r>
        <w:t xml:space="preserve">Dovršeno u </w:t>
      </w:r>
      <w:r w:rsidR="00737615">
        <w:t>09,05</w:t>
      </w:r>
      <w:r>
        <w:t xml:space="preserve">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BBC" w:rsidR="00EA6BBC">
      <w:r>
        <w:separator/>
      </w:r>
    </w:p>
  </w:endnote>
  <w:endnote w:id="0" w:type="continuationSeparator">
    <w:p w:rsidRDefault="00EA6BBC" w:rsidR="00EA6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BBC" w:rsidR="00EA6BBC">
      <w:r>
        <w:separator/>
      </w:r>
    </w:p>
  </w:footnote>
  <w:footnote w:id="0" w:type="continuationSeparator">
    <w:p w:rsidRDefault="00EA6BBC" w:rsidR="00EA6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0021DA">
      <w:t>114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8"/>
  </w:num>
  <w:num w:numId="5">
    <w:abstractNumId w:val="15"/>
  </w:num>
  <w:num w:numId="6">
    <w:abstractNumId w:val="23"/>
  </w:num>
  <w:num w:numId="7">
    <w:abstractNumId w:val="13"/>
  </w:num>
  <w:num w:numId="8">
    <w:abstractNumId w:val="9"/>
  </w:num>
  <w:num w:numId="9">
    <w:abstractNumId w:val="11"/>
  </w:num>
  <w:num w:numId="10">
    <w:abstractNumId w:val="22"/>
  </w:num>
  <w:num w:numId="11">
    <w:abstractNumId w:val="12"/>
  </w:num>
  <w:num w:numId="12">
    <w:abstractNumId w:val="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6"/>
  </w:num>
  <w:num w:numId="18">
    <w:abstractNumId w:val="3"/>
  </w:num>
  <w:num w:numId="19">
    <w:abstractNumId w:val="0"/>
  </w:num>
  <w:num w:numId="20">
    <w:abstractNumId w:val="1"/>
  </w:num>
  <w:num w:numId="21">
    <w:abstractNumId w:val="17"/>
  </w:num>
  <w:num w:numId="22">
    <w:abstractNumId w:val="16"/>
  </w:num>
  <w:num w:numId="23">
    <w:abstractNumId w:val="10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21DA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C4DC6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41721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596E"/>
    <w:rsid w:val="00446590"/>
    <w:rsid w:val="00447473"/>
    <w:rsid w:val="00452EE1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4E3566"/>
    <w:rsid w:val="005005F9"/>
    <w:rsid w:val="00501470"/>
    <w:rsid w:val="005126D5"/>
    <w:rsid w:val="0051661C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08EA"/>
    <w:rsid w:val="0059343F"/>
    <w:rsid w:val="005A310D"/>
    <w:rsid w:val="005B3C45"/>
    <w:rsid w:val="005B47A8"/>
    <w:rsid w:val="005D5371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37615"/>
    <w:rsid w:val="0074140E"/>
    <w:rsid w:val="00745B77"/>
    <w:rsid w:val="00770441"/>
    <w:rsid w:val="007715C3"/>
    <w:rsid w:val="007803ED"/>
    <w:rsid w:val="0078040A"/>
    <w:rsid w:val="007810E4"/>
    <w:rsid w:val="0078119C"/>
    <w:rsid w:val="007D489C"/>
    <w:rsid w:val="007E783C"/>
    <w:rsid w:val="007F7265"/>
    <w:rsid w:val="00800829"/>
    <w:rsid w:val="008118D8"/>
    <w:rsid w:val="0083169B"/>
    <w:rsid w:val="00835848"/>
    <w:rsid w:val="008430E3"/>
    <w:rsid w:val="00865EDD"/>
    <w:rsid w:val="00876FAB"/>
    <w:rsid w:val="00880DCC"/>
    <w:rsid w:val="00887719"/>
    <w:rsid w:val="00896B90"/>
    <w:rsid w:val="008A70B3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530F1"/>
    <w:rsid w:val="00E60FC2"/>
    <w:rsid w:val="00E72367"/>
    <w:rsid w:val="00E80065"/>
    <w:rsid w:val="00E81BC2"/>
    <w:rsid w:val="00E9292F"/>
    <w:rsid w:val="00E93B10"/>
    <w:rsid w:val="00EA6BBC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B192E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2017.</izvorni_sadrzaj>
    <derivirana_varijabla naziv="DomainObject.StvarniPocetakDatum_1">7. studenog 2017.</derivirana_varijabla>
  </DomainObject.StvarniPocetakDatum>
  <DomainObject.StvarniZavrsetakDatum>
    <izvorni_sadrzaj>7. studenog 2017.</izvorni_sadrzaj>
    <derivirana_varijabla naziv="DomainObject.StvarniZavrsetakDatum_1">7. studenog 2017.</derivirana_varijabla>
  </DomainObject.StvarniZavrsetakDatum>
  <DomainObject.PlaniraniZavrsetakDatum>
    <izvorni_sadrzaj>7. studenog 2017.</izvorni_sadrzaj>
    <derivirana_varijabla naziv="DomainObject.PlaniraniZavrsetakDatum_1">7. studenog 2017.</derivirana_varijabla>
  </DomainObject.PlaniraniZavrsetakDatum>
  <DomainObject.PlaniraniPocetakDatum>
    <izvorni_sadrzaj>7. studenog 2017.</izvorni_sadrzaj>
    <derivirana_varijabla naziv="DomainObject.PlaniraniPocetakDatum_1">7. studenog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2017.</izvorni_sadrzaj>
    <derivirana_varijabla naziv="DomainObject.Zapisnik.DatumKreiranja_1">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St-291/2014-114</izvorni_sadrzaj>
    <derivirana_varijabla naziv="DomainObject.Zapisnik.Oznaka_1">St-291/2014-114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St-291/2014-114</izvorni_sadrzaj>
    <derivirana_varijabla naziv="DomainObject.PoslovniBrojDokumenta_1">St-291/2014-114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08993-FB05-4E21-A03E-A3469E12B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2821</properties:Characters>
  <properties:Lines>75</properties:Lines>
  <properties:Paragraphs>24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2017-11-07T08:03:00Z</cp:lastPrinted>
  <dcterms:modified xmlns:xsi="http://www.w3.org/2001/XMLSchema-instance" xsi:type="dcterms:W3CDTF">2017-11-07T13:16:00Z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St-291/2014-114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