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7b2fc" w14:paraId="fe7b2fc"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C764B8" w:rsidP="00C764B8" w:rsidR="00C764B8" w:rsidRPr="00937015">
      <w:pPr>
        <w:spacing w:before="220"/>
        <w:ind w:firstLine="709"/>
        <w:jc w:val="both"/>
        <w:rPr>
          <w:b/>
        </w:rPr>
      </w:pPr>
      <w:r w:rsidRPr="00DE2B55">
        <w:t xml:space="preserve">Trgovački sud u Splitu, po </w:t>
      </w:r>
      <w:r>
        <w:t>sucu</w:t>
      </w:r>
      <w:r w:rsidRPr="00DE2B55">
        <w:t xml:space="preserve"> </w:t>
      </w:r>
      <w:r>
        <w:t>Katarini Mikulić</w:t>
      </w:r>
      <w:r w:rsidRPr="00DE2B55">
        <w:t>,</w:t>
      </w:r>
      <w:r w:rsidRPr="00772D95">
        <w:t xml:space="preserve"> </w:t>
      </w:r>
      <w:r w:rsidRPr="00D77E52">
        <w:t xml:space="preserve">povodom prijedloga predlagatelja </w:t>
      </w:r>
      <w:r>
        <w:t>Financijske agencije, Regionalni centar Split, Podružnica Split, Mažuranićevo šetalište 24b</w:t>
      </w:r>
      <w:r w:rsidRPr="00FA3128">
        <w:t xml:space="preserve">, za </w:t>
      </w:r>
      <w:r>
        <w:t>otvaranje stečajnog postupka nad dužnikom</w:t>
      </w:r>
      <w:r w:rsidRPr="004B303C">
        <w:t xml:space="preserve"> </w:t>
      </w:r>
      <w:r w:rsidR="00217512">
        <w:t>SJAJNI HORIZONT</w:t>
      </w:r>
      <w:r w:rsidR="00060EF9">
        <w:t xml:space="preserve"> d.o.o., </w:t>
      </w:r>
      <w:r w:rsidR="00217512">
        <w:t>Put Radoševca 39</w:t>
      </w:r>
      <w:r w:rsidR="00060EF9">
        <w:t xml:space="preserve">, Split, OIB: </w:t>
      </w:r>
      <w:r w:rsidR="00217512">
        <w:t>59001584483</w:t>
      </w:r>
      <w:r>
        <w:t xml:space="preserve">, </w:t>
      </w:r>
      <w:r w:rsidR="00FB54F5">
        <w:t>5.</w:t>
      </w:r>
      <w:r w:rsidR="005C6B3C">
        <w:t xml:space="preserve"> prosinca</w:t>
      </w:r>
      <w:r>
        <w:t xml:space="preserve"> 2016. godine </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5C6B3C" w:rsidP="005C6B3C" w:rsidR="008234FA">
      <w:pPr>
        <w:spacing w:after="135"/>
        <w:ind w:firstLine="708"/>
        <w:jc w:val="both"/>
      </w:pPr>
      <w:r>
        <w:t>Nalaže se FINANCIJSKOJ AGENCIJI, Regionalni centar Split, Podružnica Split, Mažuranićevo šetalište 24b, da</w:t>
      </w:r>
      <w:r w:rsidRPr="006947F3">
        <w:t xml:space="preserve"> </w:t>
      </w:r>
      <w:r w:rsidRPr="005C6B3C">
        <w:t xml:space="preserve">oslobodi sredstva zaplijenjena na </w:t>
      </w:r>
      <w:r w:rsidR="00FB54F5">
        <w:t xml:space="preserve">računu dužnika na </w:t>
      </w:r>
      <w:r w:rsidRPr="005C6B3C">
        <w:t xml:space="preserve">ime predujma za namirenje troškova stečajnog postupka. </w:t>
      </w: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D01344" w:rsidP="00D01344" w:rsidR="00D01344">
      <w:pPr>
        <w:ind w:firstLine="708"/>
        <w:jc w:val="both"/>
      </w:pPr>
      <w:r>
        <w:t xml:space="preserve">Financijska agencija, Regionalni centar Split podnijela je ovom sudu </w:t>
      </w:r>
      <w:r w:rsidR="00217512">
        <w:t>14. siječnja</w:t>
      </w:r>
      <w:r>
        <w:t xml:space="preserve"> 2016. godine zahtjev za otvaranje stečajnog postupka nad </w:t>
      </w:r>
      <w:r w:rsidR="00217512">
        <w:t>SJAJNI HORIZONT d.o.o., Put Radoševca 39, Split, OIB: 59001584483</w:t>
      </w:r>
      <w:r>
        <w:t>.</w:t>
      </w:r>
    </w:p>
    <w:p w:rsidRDefault="00D01344" w:rsidP="00D01344" w:rsidR="00D01344">
      <w:pPr>
        <w:ind w:firstLine="708"/>
        <w:jc w:val="both"/>
      </w:pPr>
    </w:p>
    <w:p w:rsidRDefault="00D01344" w:rsidP="00D01344" w:rsidR="00D01344">
      <w:pPr>
        <w:ind w:firstLine="708"/>
        <w:jc w:val="both"/>
      </w:pPr>
      <w:r>
        <w:t>U podnesenom zahtjevu navedeno je da dužnik na dan</w:t>
      </w:r>
      <w:r w:rsidR="00217512">
        <w:t xml:space="preserve"> 12. siječnja 2016.</w:t>
      </w:r>
      <w:r>
        <w:t xml:space="preserve"> godine, u Očevidniku redoslijeda osnova za plaćanje, ima evidentirane neizvršene osnove za plaćanje u neprekinutom razdoblju od </w:t>
      </w:r>
      <w:r w:rsidR="00217512">
        <w:t>120</w:t>
      </w:r>
      <w:r>
        <w:t xml:space="preserve"> dana, u ukupnom iznosu od </w:t>
      </w:r>
      <w:r w:rsidR="00217512">
        <w:t>15.669,83</w:t>
      </w:r>
      <w:r>
        <w:t xml:space="preserve"> kuna, kao i da prema podacima koji su dostavljeni od Hrvatskog zavoda za mirovinsko osiguranje dužnik ima 1 zaposlenog.</w:t>
      </w:r>
    </w:p>
    <w:p w:rsidRDefault="00D01344" w:rsidP="00D01344" w:rsidR="00D01344">
      <w:pPr>
        <w:ind w:firstLine="708"/>
        <w:jc w:val="both"/>
      </w:pPr>
    </w:p>
    <w:p w:rsidRDefault="00060EF9" w:rsidP="00FC6EB3" w:rsidR="00060EF9">
      <w:pPr>
        <w:ind w:firstLine="708"/>
        <w:jc w:val="both"/>
      </w:pPr>
      <w:r>
        <w:t xml:space="preserve">Dana </w:t>
      </w:r>
      <w:r w:rsidR="00217512">
        <w:t>21. lipnja</w:t>
      </w:r>
      <w:r>
        <w:t xml:space="preserve"> 2016. godine predlagatelj je u spis dostavio potvrdu iz koje proizlazi da je na dan izdavanje Potvrde </w:t>
      </w:r>
      <w:r w:rsidR="00217512">
        <w:t>21. lipnja</w:t>
      </w:r>
      <w:r>
        <w:t xml:space="preserve"> 2016. godine na računima i novčanim sredstvima ovršenika (u ovom postupku dužnika) evidentirano 0 dana neprekidne blokade, kao i to da nepodmirene obveze iznose 0,00 kuna (list 8 spisa).  </w:t>
      </w:r>
    </w:p>
    <w:p w:rsidRDefault="00060EF9" w:rsidP="00FC6EB3" w:rsidR="00060EF9">
      <w:pPr>
        <w:ind w:firstLine="708"/>
        <w:jc w:val="both"/>
      </w:pPr>
    </w:p>
    <w:p w:rsidRDefault="00D01344" w:rsidP="00FC6EB3" w:rsidR="00DC33BD">
      <w:pPr>
        <w:ind w:firstLine="708"/>
        <w:jc w:val="both"/>
      </w:pPr>
      <w:r>
        <w:t xml:space="preserve"> </w:t>
      </w:r>
      <w:r w:rsidR="00DC33BD">
        <w:t>Dužnik je do odluke o prijedlogu za otvaranjem stečajnog postupka postao sposoban za plaćanje, pa u smislu čl. 5. Stečajnog zakona ("Narodne novine" broj 71/15, dalje SZ) nema</w:t>
      </w:r>
      <w:r w:rsidR="005C6B3C">
        <w:t xml:space="preserve"> uvjeta za provođenje postupka, pa slijedom navedenog sud </w:t>
      </w:r>
      <w:r w:rsidR="00E41940">
        <w:t xml:space="preserve">je </w:t>
      </w:r>
      <w:r w:rsidR="005C6B3C">
        <w:t>rješenjem od 01. srpnja 2016. godine odbacio prijedlog FINE za otvaranje stečajnog postupka nad uvodnom navedenim dužnikom.</w:t>
      </w:r>
    </w:p>
    <w:p w:rsidRDefault="005C6B3C" w:rsidP="00FC6EB3" w:rsidR="005C6B3C">
      <w:pPr>
        <w:ind w:firstLine="708"/>
        <w:jc w:val="both"/>
      </w:pPr>
    </w:p>
    <w:p w:rsidRDefault="005C6B3C" w:rsidP="00FC6EB3" w:rsidR="005C6B3C">
      <w:pPr>
        <w:ind w:firstLine="708"/>
        <w:jc w:val="both"/>
      </w:pPr>
      <w:r>
        <w:t xml:space="preserve">Uvidom u prijedlog FINE za pokretanje stečajnog postupka od 14. siječnja 2016. godine utvrđeno </w:t>
      </w:r>
      <w:r w:rsidR="00E41940">
        <w:t xml:space="preserve">je </w:t>
      </w:r>
      <w:r>
        <w:t xml:space="preserve">da dužnik na dan 12. siječnja 2016. godine ima na ime predujma za </w:t>
      </w:r>
      <w:r>
        <w:lastRenderedPageBreak/>
        <w:t xml:space="preserve">namirenje troškova stečajnog postupka zaplijenjena novčana sredstava u iznosu od 5.000,00 kuna. </w:t>
      </w:r>
    </w:p>
    <w:p w:rsidRDefault="005C6B3C" w:rsidP="00FC6EB3" w:rsidR="005C6B3C">
      <w:pPr>
        <w:ind w:firstLine="708"/>
        <w:jc w:val="both"/>
      </w:pPr>
    </w:p>
    <w:p w:rsidRDefault="005C6B3C" w:rsidP="005C6B3C" w:rsidR="005C6B3C" w:rsidRPr="005C6B3C">
      <w:pPr>
        <w:ind w:firstLine="708"/>
        <w:jc w:val="both"/>
      </w:pPr>
      <w:r w:rsidRPr="005C6B3C">
        <w:t>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5000,00 kuna za 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5C6B3C" w:rsidP="00E41940" w:rsidR="00E41940">
      <w:pPr>
        <w:ind w:firstLine="708"/>
        <w:jc w:val="both"/>
      </w:pPr>
      <w:r>
        <w:t xml:space="preserve"> </w:t>
      </w: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t xml:space="preserve"> od 5.000,00 kuna kao </w:t>
      </w:r>
      <w:r w:rsidRPr="00CC6109">
        <w:t>predujam za namirenje troškova</w:t>
      </w:r>
      <w:r>
        <w:t xml:space="preserve"> naprijed navedenog</w:t>
      </w:r>
      <w:r w:rsidRPr="00CC6109">
        <w:t xml:space="preserve"> stečajnoga postupka</w:t>
      </w:r>
      <w:r>
        <w:t>, te pošto je ovaj sud donio rješenje o odbačaju prijedloga za otvaranje stečajnog postupka nad naprijed navedenim dužnikom, valjalo je, odlučiti kao u izreci ovog rješenja.</w:t>
      </w:r>
    </w:p>
    <w:p w:rsidRDefault="006F2BCC" w:rsidP="00250B27" w:rsidR="008234FA">
      <w:pPr>
        <w:jc w:val="center"/>
      </w:pPr>
      <w:r>
        <w:t xml:space="preserve">U </w:t>
      </w:r>
      <w:r w:rsidR="008234FA" w:rsidRPr="006F2BCC">
        <w:t>Split</w:t>
      </w:r>
      <w:r>
        <w:t>u</w:t>
      </w:r>
      <w:r w:rsidR="008234FA" w:rsidRPr="006F2BCC">
        <w:t xml:space="preserve">, </w:t>
      </w:r>
      <w:r w:rsidR="00FB54F5">
        <w:t>5</w:t>
      </w:r>
      <w:r w:rsidR="005C6B3C">
        <w:t>. prosinca</w:t>
      </w:r>
      <w:r w:rsidR="00D01344">
        <w:t xml:space="preserve"> 2016. godine </w:t>
      </w:r>
    </w:p>
    <w:p w:rsidRDefault="00D01344" w:rsidP="00250B27" w:rsidR="00D01344">
      <w:pPr>
        <w:jc w:val="center"/>
      </w:pPr>
    </w:p>
    <w:p w:rsidRDefault="00D01344" w:rsidP="00D01344" w:rsidR="00D01344">
      <w:pPr>
        <w:jc w:val="right"/>
      </w:pPr>
      <w:r>
        <w:t>SUDAC</w:t>
      </w:r>
    </w:p>
    <w:p w:rsidRDefault="00D01344" w:rsidP="00D01344" w:rsidR="00D01344">
      <w:pPr>
        <w:jc w:val="right"/>
      </w:pPr>
    </w:p>
    <w:p w:rsidRDefault="00D01344" w:rsidP="00D01344" w:rsidR="00D01344">
      <w:pPr>
        <w:jc w:val="right"/>
      </w:pPr>
    </w:p>
    <w:p w:rsidRDefault="00D01344" w:rsidP="00D01344" w:rsidR="004430FE" w:rsidRPr="00D01344">
      <w:pPr>
        <w:jc w:val="right"/>
        <w:rPr>
          <w:szCs w:val="20"/>
        </w:rPr>
      </w:pPr>
      <w:r>
        <w:t xml:space="preserve">Katarina Mikulić </w:t>
      </w:r>
      <w:r w:rsidR="008234FA" w:rsidRPr="006F2BCC">
        <w:t xml:space="preserve">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predlagatelju - FINA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DE0501">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217512">
      <w:t>193</w:t>
    </w:r>
    <w:r>
      <w:t>/2016</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217512">
      <w:t>193</w:t>
    </w:r>
    <w:r>
      <w:t>/20</w:t>
    </w:r>
    <w:r w:rsidR="00217512">
      <w:t>1</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60EF9"/>
    <w:rsid w:val="000677E5"/>
    <w:rsid w:val="0009087E"/>
    <w:rsid w:val="000C4A28"/>
    <w:rsid w:val="00134617"/>
    <w:rsid w:val="00141CA4"/>
    <w:rsid w:val="001664C9"/>
    <w:rsid w:val="001C1D31"/>
    <w:rsid w:val="00217512"/>
    <w:rsid w:val="00250B27"/>
    <w:rsid w:val="0028063D"/>
    <w:rsid w:val="003257D9"/>
    <w:rsid w:val="004430FE"/>
    <w:rsid w:val="004A7E15"/>
    <w:rsid w:val="004E0990"/>
    <w:rsid w:val="005213FD"/>
    <w:rsid w:val="0054023E"/>
    <w:rsid w:val="00561D9F"/>
    <w:rsid w:val="005C6B3C"/>
    <w:rsid w:val="005F2535"/>
    <w:rsid w:val="006F2BCC"/>
    <w:rsid w:val="007F7934"/>
    <w:rsid w:val="008234FA"/>
    <w:rsid w:val="008C0B04"/>
    <w:rsid w:val="009B28B9"/>
    <w:rsid w:val="009E5FE6"/>
    <w:rsid w:val="00AB0036"/>
    <w:rsid w:val="00C764B8"/>
    <w:rsid w:val="00CC5294"/>
    <w:rsid w:val="00D01344"/>
    <w:rsid w:val="00D36A8B"/>
    <w:rsid w:val="00DC33BD"/>
    <w:rsid w:val="00DD66CC"/>
    <w:rsid w:val="00DE0501"/>
    <w:rsid w:val="00DE4E97"/>
    <w:rsid w:val="00E06B8F"/>
    <w:rsid w:val="00E41940"/>
    <w:rsid w:val="00E42767"/>
    <w:rsid w:val="00E87451"/>
    <w:rsid w:val="00EB27BE"/>
    <w:rsid w:val="00F102CF"/>
    <w:rsid w:val="00F12605"/>
    <w:rsid w:val="00F12BFB"/>
    <w:rsid w:val="00F4063D"/>
    <w:rsid w:val="00F421AB"/>
    <w:rsid w:val="00FB54F5"/>
    <w:rsid w:val="00FC4FF2"/>
    <w:rsid w:val="00FC6EB3"/>
    <w:rsid w:val="00FC798F"/>
    <w:rsid w:val="00FE16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DE0501"/>
    <w:rPr>
      <w:color w:val="808080"/>
      <w:bdr w:space="0" w:sz="0" w:color="auto" w:val="none"/>
      <w:shd w:fill="auto" w:color="auto" w:val="clear"/>
    </w:rPr>
  </w:style>
  <w:style w:customStyle="true" w:styleId="eSPISCCParagraphDefaultFont" w:type="character">
    <w:name w:val="eSPIS_CC_Paragraph Default Font"/>
    <w:basedOn w:val="Zadanifontodlomka"/>
    <w:rsid w:val="00DE05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0501"/>
    <w:rPr>
      <w:bdr w:space="0" w:sz="0" w:color="auto" w:val="none"/>
      <w:shd w:fill="FFFFCC" w:color="auto" w:val="clear"/>
      <w:lang w:val="hr-HR"/>
    </w:rPr>
  </w:style>
  <w:style w:customStyle="true" w:styleId="PozadinaSvijetloCrvena" w:type="character">
    <w:name w:val="Pozadina_SvijetloCrvena"/>
    <w:basedOn w:val="eSPISCCParagraphDefaultFont"/>
    <w:rsid w:val="00DE05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05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DE0501"/>
    <w:rPr>
      <w:color w:val="808080"/>
      <w:bdr w:color="auto" w:space="0" w:sz="0" w:val="none"/>
      <w:shd w:color="auto" w:fill="auto" w:val="clear"/>
    </w:rPr>
  </w:style>
  <w:style w:customStyle="1" w:styleId="eSPISCCParagraphDefaultFont" w:type="character">
    <w:name w:val="eSPIS_CC_Paragraph Default Font"/>
    <w:basedOn w:val="Zadanifontodlomka"/>
    <w:rsid w:val="00DE05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0501"/>
    <w:rPr>
      <w:bdr w:color="auto" w:space="0" w:sz="0" w:val="none"/>
      <w:shd w:color="auto" w:fill="FFFFCC" w:val="clear"/>
      <w:lang w:val="hr-HR"/>
    </w:rPr>
  </w:style>
  <w:style w:customStyle="1" w:styleId="PozadinaSvijetloCrvena" w:type="character">
    <w:name w:val="Pozadina_SvijetloCrvena"/>
    <w:basedOn w:val="eSPISCCParagraphDefaultFont"/>
    <w:rsid w:val="00DE05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05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29. kolovoza 2016.</izvorni_sadrzaj>
    <derivirana_varijabla naziv="DomainObject.Predmet.DatumArhiviranja_1">29. kolovoza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srpnja 2016.</izvorni_sadrzaj>
    <derivirana_varijabla naziv="DomainObject.Predmet.DatumRjesavanja_1">1. srpnja 2016.</derivirana_varijabla>
  </DomainObject.Predmet.DatumRjesavanja>
  <DomainObject.Predmet.DatumRokaCuvanja>
    <izvorni_sadrzaj>19. srpnja 2026.</izvorni_sadrzaj>
    <derivirana_varijabla naziv="DomainObject.Predmet.DatumRokaCuvanja_1">19. srpnja 2026.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29. kolovoza 2016.</izvorni_sadrzaj>
    <derivirana_varijabla naziv="DomainObject.Predmet.DatumZatvaranja_1">29. kolovoza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hr.ibm.icms.common.model.sluzbeneosobe.Referada@54e754e7[id=124, dbStatus=null, naziv=Referada 4, oznaka=null, sudac=null] &lt;-hr.ibm.icms.common.model.sluzbeneosobe.Referada@54e754e7[status dodjele: =false]</izvorni_sadrzaj>
    <derivirana_varijabla naziv="DomainObject.Predmet.MjestoCuvanja_1">hr.ibm.icms.common.model.sluzbeneosobe.Referada@54e754e7[id=124, dbStatus=null, naziv=Referada 4, oznaka=null, sudac=null] &lt;-hr.ibm.icms.common.model.sluzbeneosobe.Referada@54e754e7[status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St-193/2016</izvorni_sadrzaj>
    <derivirana_varijabla naziv="DomainObject.Predmet.OznakaBroj_1">St-193/2016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Čl. 110. st. 1. SZ
1 zaposlenik</izvorni_sadrzaj>
    <derivirana_varijabla naziv="DomainObject.Predmet.PrimjedbaSuca_1">Čl. 110. st. 1. SZ
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SJAJNI HORIZONT za proizvodnju i trgovinu,društvo s ograničenom odgovornošću</izvorni_sadrzaj>
    <derivirana_varijabla naziv="DomainObject.Predmet.ProtustrankaFormated_1">  SJAJNI HORIZONT za proizvodnju i trgovinu,društvo s ograničenom odgovornošću</derivirana_varijabla>
  </DomainObject.Predmet.ProtustrankaFormated>
  <DomainObject.Predmet.ProtustrankaFormatedOIB>
    <izvorni_sadrzaj>  SJAJNI HORIZONT za proizvodnju i trgovinu,društvo s ograničenom odgovornošću, OIB 59001584483</izvorni_sadrzaj>
    <derivirana_varijabla naziv="DomainObject.Predmet.ProtustrankaFormatedOIB_1">  SJAJNI HORIZONT za proizvodnju i trgovinu,društvo s ograničenom odgovornošću, OIB 59001584483</derivirana_varijabla>
  </DomainObject.Predmet.ProtustrankaFormatedOIB>
  <DomainObject.Predmet.ProtustrankaFormatedWithAdress>
    <izvorni_sadrzaj> SJAJNI HORIZONT za proizvodnju i trgovinu,društvo s ograničenom odgovornošću, Put Radoševca 39, 21000 Split</izvorni_sadrzaj>
    <derivirana_varijabla naziv="DomainObject.Predmet.ProtustrankaFormatedWithAdress_1"> SJAJNI HORIZONT za proizvodnju i trgovinu,društvo s ograničenom odgovornošću, Put Radoševca 39, 21000 Split</derivirana_varijabla>
  </DomainObject.Predmet.ProtustrankaFormatedWithAdress>
  <DomainObject.Predmet.ProtustrankaFormatedWithAdressOIB>
    <izvorni_sadrzaj> SJAJNI HORIZONT za proizvodnju i trgovinu,društvo s ograničenom odgovornošću, OIB 59001584483, Put Radoševca 39, 21000 Split</izvorni_sadrzaj>
    <derivirana_varijabla naziv="DomainObject.Predmet.ProtustrankaFormatedWithAdressOIB_1"> SJAJNI HORIZONT za proizvodnju i trgovinu,društvo s ograničenom odgovornošću, OIB 59001584483, Put Radoševca 39, 21000 Split</derivirana_varijabla>
  </DomainObject.Predmet.ProtustrankaFormatedWithAdressOIB>
  <DomainObject.Predmet.ProtustrankaWithAdress>
    <izvorni_sadrzaj>SJAJNI HORIZONT za proizvodnju i trgovinu,društvo s ograničenom odgovornošću Put Radoševca 39, 21000 Split</izvorni_sadrzaj>
    <derivirana_varijabla naziv="DomainObject.Predmet.ProtustrankaWithAdress_1">SJAJNI HORIZONT za proizvodnju i trgovinu,društvo s ograničenom odgovornošću Put Radoševca 39, 21000 Split</derivirana_varijabla>
  </DomainObject.Predmet.ProtustrankaWithAdress>
  <DomainObject.Predmet.ProtustrankaWithAdressOIB>
    <izvorni_sadrzaj>SJAJNI HORIZONT za proizvodnju i trgovinu,društvo s ograničenom odgovornošću, OIB 59001584483, Put Radoševca 39, 21000 Split</izvorni_sadrzaj>
    <derivirana_varijabla naziv="DomainObject.Predmet.ProtustrankaWithAdressOIB_1">SJAJNI HORIZONT za proizvodnju i trgovinu,društvo s ograničenom odgovornošću, OIB 59001584483, Put Radoševca 39, 21000 Split</derivirana_varijabla>
  </DomainObject.Predmet.ProtustrankaWithAdressOIB>
  <DomainObject.Predmet.ProtustrankaNazivFormated>
    <izvorni_sadrzaj>SJAJNI HORIZONT za proizvodnju i trgovinu,društvo s ograničenom odgovornošću</izvorni_sadrzaj>
    <derivirana_varijabla naziv="DomainObject.Predmet.ProtustrankaNazivFormated_1">SJAJNI HORIZONT za proizvodnju i trgovinu,društvo s ograničenom odgovornošću</derivirana_varijabla>
  </DomainObject.Predmet.ProtustrankaNazivFormated>
  <DomainObject.Predmet.ProtustrankaNazivFormatedOIB>
    <izvorni_sadrzaj>SJAJNI HORIZONT za proizvodnju i trgovinu,društvo s ograničenom odgovornošću, OIB 59001584483</izvorni_sadrzaj>
    <derivirana_varijabla naziv="DomainObject.Predmet.ProtustrankaNazivFormatedOIB_1">SJAJNI HORIZONT za proizvodnju i trgovinu,društvo s ograničenom odgovornošću, OIB 59001584483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15669.83</izvorni_sadrzaj>
    <derivirana_varijabla naziv="DomainObject.Predmet.TrenutnaVrijednost_1">15669.83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SJAJNI HORIZONT za proizvodnju i trgovinu,društvo s ograničenom odgovornošću</item>
    </izvorni_sadrzaj>
    <derivirana_varijabla naziv="DomainObject.Predmet.ProtuStrankaListFormated_1">
      <item>SJAJNI HORIZONT za proizvodnju i trgovinu,društvo s ograničenom odgovornošću</item>
    </derivirana_varijabla>
  </DomainObject.Predmet.ProtuStrankaListFormated>
  <DomainObject.Predmet.ProtuStrankaListFormatedOIB>
    <izvorni_sadrzaj>
      <item>SJAJNI HORIZONT za proizvodnju i trgovinu,društvo s ograničenom odgovornošću, OIB 59001584483</item>
    </izvorni_sadrzaj>
    <derivirana_varijabla naziv="DomainObject.Predmet.ProtuStrankaListFormatedOIB_1">
      <item>SJAJNI HORIZONT za proizvodnju i trgovinu,društvo s ograničenom odgovornošću, OIB 59001584483</item>
    </derivirana_varijabla>
  </DomainObject.Predmet.ProtuStrankaListFormatedOIB>
  <DomainObject.Predmet.ProtuStrankaListFormatedWithAdress>
    <izvorni_sadrzaj>
      <item>SJAJNI HORIZONT za proizvodnju i trgovinu,društvo s ograničenom odgovornošću, Put Radoševca 39, 21000 Split</item>
    </izvorni_sadrzaj>
    <derivirana_varijabla naziv="DomainObject.Predmet.ProtuStrankaListFormatedWithAdress_1">
      <item>SJAJNI HORIZONT za proizvodnju i trgovinu,društvo s ograničenom odgovornošću, Put Radoševca 39, 21000 Split</item>
    </derivirana_varijabla>
  </DomainObject.Predmet.ProtuStrankaListFormatedWithAdress>
  <DomainObject.Predmet.ProtuStrankaListFormatedWithAdressOIB>
    <izvorni_sadrzaj>
      <item>SJAJNI HORIZONT za proizvodnju i trgovinu,društvo s ograničenom odgovornošću, OIB 59001584483, Put Radoševca 39, 21000 Split</item>
    </izvorni_sadrzaj>
    <derivirana_varijabla naziv="DomainObject.Predmet.ProtuStrankaListFormatedWithAdressOIB_1">
      <item>SJAJNI HORIZONT za proizvodnju i trgovinu,društvo s ograničenom odgovornošću, OIB 59001584483, Put Radoševca 39, 21000 Split</item>
    </derivirana_varijabla>
  </DomainObject.Predmet.ProtuStrankaListFormatedWithAdressOIB>
  <DomainObject.Predmet.ProtuStrankaListNazivFormated>
    <izvorni_sadrzaj>
      <item>SJAJNI HORIZONT za proizvodnju i trgovinu,društvo s ograničenom odgovornošću</item>
    </izvorni_sadrzaj>
    <derivirana_varijabla naziv="DomainObject.Predmet.ProtuStrankaListNazivFormated_1">
      <item>SJAJNI HORIZONT za proizvodnju i trgovinu,društvo s ograničenom odgovornošću</item>
    </derivirana_varijabla>
  </DomainObject.Predmet.ProtuStrankaListNazivFormated>
  <DomainObject.Predmet.ProtuStrankaListNazivFormatedOIB>
    <izvorni_sadrzaj>
      <item>SJAJNI HORIZONT za proizvodnju i trgovinu,društvo s ograničenom odgovornošću, OIB 59001584483</item>
    </izvorni_sadrzaj>
    <derivirana_varijabla naziv="DomainObject.Predmet.ProtuStrankaListNazivFormatedOIB_1">
      <item>SJAJNI HORIZONT za proizvodnju i trgovinu,društvo s ograničenom odgovornošću, OIB 59001584483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SJAJNI HORIZONT za proizvodnju i trgovinu,društvo s ograničenom odgovornošću</izvorni_sadrzaj>
    <derivirana_varijabla naziv="DomainObject.Predmet.ProtustrankaIDrugi_1">SJAJNI HORIZONT za proizvodnju i trgovinu,društvo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SJAJNI HORIZONT za proizvodnju i trgovinu,društvo s ograničenom odgovornošću, OIB 59001584483, Put Radoševca 39, 21000 Split</izvorni_sadrzaj>
    <derivirana_varijabla naziv="DomainObject.Predmet.ProtustrankaIDrugiAdressOIB_1">SJAJNI HORIZONT za proizvodnju i trgovinu,društvo s ograničenom odgovornošću, OIB 59001584483, Put Radoševca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srpnja 2016.</izvorni_sadrzaj>
    <derivirana_varijabla naziv="DomainObject.Predmet.OdlukaRjesenje.DatumDonosenjaOdluke_1">1. srpnja 2016.</derivirana_varijabla>
  </DomainObject.Predmet.OdlukaRjesenje.DatumDonosenjaOdluke>
  <DomainObject.Predmet.OdlukaRjesenje.DatumPravomocnosti>
    <izvorni_sadrzaj>19. srpnja 2016.</izvorni_sadrzaj>
    <derivirana_varijabla naziv="DomainObject.Predmet.OdlukaRjesenje.DatumPravomocnosti_1">19. srpnja 2016.</derivirana_varijabla>
  </DomainObject.Predmet.OdlukaRjesenje.DatumPravomocnosti>
  <DomainObject.Predmet.OdlukaRjesenje.Oznaka>
    <izvorni_sadrzaj>St-193/2016-5</izvorni_sadrzaj>
    <derivirana_varijabla naziv="DomainObject.Predmet.OdlukaRjesenje.Oznaka_1">St-193/2016-5</derivirana_varijabla>
  </DomainObject.Predmet.OdlukaRjesenje.Oznaka>
  <DomainObject.Predmet.SudioniciListNaziv>
    <izvorni_sadrzaj>
      <item>SJAJNI HORIZONT za proizvodnju i trgovinu,društvo s ograničenom odgovornošću</item>
      <item>FINANCIJSKA AGENCIJA, RC SPLIT</item>
    </izvorni_sadrzaj>
    <derivirana_varijabla naziv="DomainObject.Predmet.SudioniciListNaziv_1">
      <item>SJAJNI HORIZONT za proizvodnju i trgovinu,društvo s ograničenom odgovornošću</item>
      <item>FINANCIJSKA AGENCIJA, RC SPLIT</item>
    </derivirana_varijabla>
  </DomainObject.Predmet.SudioniciListNaziv>
  <DomainObject.Predmet.SudioniciListAdressOIB>
    <izvorni_sadrzaj>
      <item>SJAJNI HORIZONT za proizvodnju i trgovinu,društvo s ograničenom odgovornošću, OIB 59001584483, Put Radoševca 39,21000 Split</item>
      <item>FINANCIJSKA AGENCIJA, RC SPLIT, OIB 85821130368, Mažuranićevo šetalište 24 b,21000 Split</item>
    </izvorni_sadrzaj>
    <derivirana_varijabla naziv="DomainObject.Predmet.SudioniciListAdressOIB_1">
      <item>SJAJNI HORIZONT za proizvodnju i trgovinu,društvo s ograničenom odgovornošću, OIB 59001584483, Put Radoševca 39,21000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59001584483</item>
      <item>, OIB 85821130368</item>
    </izvorni_sadrzaj>
    <derivirana_varijabla naziv="DomainObject.Predmet.SudioniciListNazivOIB_1">
      <item>, OIB 59001584483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543</properties:Words>
  <properties:Characters>3128</properties:Characters>
  <properties:Lines>86</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2016-12-02T14:03:00Z</cp:lastPrinted>
  <dcterms:modified xmlns:xsi="http://www.w3.org/2001/XMLSchema-instance" xsi:type="dcterms:W3CDTF">2016-12-05T08:04:00Z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