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1eab" w14:paraId="5011eab" w:rsidRDefault="002C2E0A" w:rsidR="002C2E0A">
      <w:pPr>
        <w15:collapsed w:val="false"/>
      </w:pPr>
      <w:bookmarkStart w:name="_GoBack" w:id="0"/>
      <w:bookmarkEnd w:id="0"/>
    </w:p>
    <w:p w:rsidRDefault="002C2E0A" w:rsidR="002C2E0A"/>
    <w:p w:rsidRDefault="002C2E0A" w:rsidR="002C2E0A"/>
    <w:p w:rsidRDefault="002C2E0A" w:rsidR="002C2E0A"/>
    <w:p w:rsidRDefault="002C2E0A" w:rsidR="002C2E0A"/>
    <w:p w:rsidRDefault="002C2E0A" w:rsidR="002C2E0A"/>
    <w:p w:rsidRDefault="002C2E0A" w:rsidR="002C2E0A"/>
    <w:p w:rsidRDefault="002C2E0A" w:rsidR="002C2E0A">
      <w:r>
        <w:t>REPUBLIKA HRVATSKA</w:t>
      </w:r>
    </w:p>
    <w:p w:rsidRDefault="002C2E0A" w:rsidR="002C2E0A">
      <w:r>
        <w:t>TRGOVAČKI SUD U</w:t>
      </w:r>
      <w:r w:rsidR="00E852BA">
        <w:t xml:space="preserve"> OSIJEKU</w:t>
      </w:r>
    </w:p>
    <w:p w:rsidRDefault="00E852BA" w:rsidR="003070AE">
      <w:r>
        <w:t xml:space="preserve">STALNA SLUŽBA </w:t>
      </w:r>
    </w:p>
    <w:p w:rsidRDefault="00796CDB" w:rsidR="002C2E0A">
      <w:r>
        <w:t>U SLAVONSKOM BRODU</w:t>
      </w:r>
      <w:r w:rsidR="003070AE">
        <w:t xml:space="preserve">                             </w:t>
      </w:r>
      <w:r w:rsidR="002C2E0A">
        <w:t xml:space="preserve">                               BROJ: St-</w:t>
      </w:r>
      <w:r w:rsidR="008C4665">
        <w:t>1364</w:t>
      </w:r>
      <w:r w:rsidR="002C2E0A">
        <w:t>/</w:t>
      </w:r>
      <w:r w:rsidR="003C18C0">
        <w:t>20</w:t>
      </w:r>
      <w:r w:rsidR="00E852BA">
        <w:t>1</w:t>
      </w:r>
      <w:r w:rsidR="00FD2979">
        <w:t>6</w:t>
      </w:r>
      <w:r w:rsidR="002C2E0A">
        <w:t>-</w:t>
      </w:r>
      <w:r w:rsidR="008C4665">
        <w:t>4</w:t>
      </w:r>
    </w:p>
    <w:p w:rsidRDefault="00E852BA" w:rsidR="00E852BA">
      <w:r>
        <w:t>Trg pobjede 13</w:t>
      </w:r>
    </w:p>
    <w:p w:rsidRDefault="00E852BA" w:rsidR="002C2E0A">
      <w:r>
        <w:t>35000 SLAVONSKI BROD</w:t>
      </w:r>
      <w:r w:rsidR="002C2E0A">
        <w:t xml:space="preserve"> </w:t>
      </w:r>
    </w:p>
    <w:p w:rsidRDefault="00796CDB" w:rsidR="00796CDB"/>
    <w:p w:rsidRDefault="002C2E0A" w:rsidR="002C2E0A">
      <w:r>
        <w:t xml:space="preserve">                                                      Z  A  K  L  J  U  Č  A  K</w:t>
      </w:r>
    </w:p>
    <w:p w:rsidRDefault="00796CDB" w:rsidR="00796CDB"/>
    <w:p w:rsidRDefault="002C2E0A" w:rsidR="002C2E0A"/>
    <w:p w:rsidRDefault="002C2E0A" w:rsidR="002C2E0A">
      <w:r>
        <w:tab/>
        <w:t>TRGOVAČKI SUD U</w:t>
      </w:r>
      <w:r w:rsidR="00E852BA">
        <w:t xml:space="preserve"> OSIJEKU, STALNA SLUŽBA</w:t>
      </w:r>
      <w:r w:rsidR="003070AE">
        <w:t xml:space="preserve">  U </w:t>
      </w:r>
      <w:r w:rsidR="00796CDB">
        <w:t>SLAVONSKOM BRODU</w:t>
      </w:r>
      <w:r>
        <w:t>- po stečajnom sucu Davorinu Pavičić,</w:t>
      </w:r>
      <w:r w:rsidR="003070AE">
        <w:t xml:space="preserve"> povodom zahtjeva</w:t>
      </w:r>
      <w:r w:rsidR="003C18C0">
        <w:t xml:space="preserve"> Financijske agencije RC </w:t>
      </w:r>
      <w:r w:rsidR="008C4665">
        <w:t>Zagreb</w:t>
      </w:r>
      <w:r w:rsidR="003070AE">
        <w:t xml:space="preserve"> za</w:t>
      </w:r>
      <w:r w:rsidR="00C36E59">
        <w:t xml:space="preserve"> </w:t>
      </w:r>
      <w:r w:rsidR="00EE5FCA">
        <w:t>otvaranje</w:t>
      </w:r>
      <w:r w:rsidR="003070AE">
        <w:t xml:space="preserve"> stečajnog postupka za dužnika </w:t>
      </w:r>
      <w:r w:rsidR="008C4665">
        <w:t>GROPROMET</w:t>
      </w:r>
      <w:r w:rsidR="003C18C0">
        <w:t xml:space="preserve"> d.o.o. sa sjedištem u </w:t>
      </w:r>
      <w:r w:rsidR="008C4665">
        <w:t>Vlaška 119 ZAGREB</w:t>
      </w:r>
      <w:r w:rsidR="00EE5FCA">
        <w:t>, OI</w:t>
      </w:r>
      <w:r w:rsidR="003070AE">
        <w:t>B:</w:t>
      </w:r>
      <w:r w:rsidR="003C18C0">
        <w:t xml:space="preserve"> </w:t>
      </w:r>
      <w:r w:rsidR="008C4665">
        <w:t>20051766798</w:t>
      </w:r>
      <w:r w:rsidR="00EE5FCA">
        <w:t>, da</w:t>
      </w:r>
      <w:r w:rsidR="003070AE">
        <w:t xml:space="preserve">na </w:t>
      </w:r>
      <w:r w:rsidR="008C4665">
        <w:t>3. lipnja</w:t>
      </w:r>
      <w:r w:rsidR="00E852BA">
        <w:t xml:space="preserve"> 201</w:t>
      </w:r>
      <w:r w:rsidR="00796CDB">
        <w:t>6</w:t>
      </w:r>
      <w:r w:rsidR="00E852BA">
        <w:t>.g. donio je</w:t>
      </w:r>
      <w:r>
        <w:t xml:space="preserve"> slijedeći</w:t>
      </w:r>
    </w:p>
    <w:p w:rsidRDefault="00FD2979" w:rsidR="00FD2979"/>
    <w:p w:rsidRDefault="002C2E0A" w:rsidR="002C2E0A">
      <w:r>
        <w:t xml:space="preserve">                                                   </w:t>
      </w:r>
      <w:r w:rsidR="00A34A15">
        <w:t xml:space="preserve">      </w:t>
      </w:r>
      <w:r>
        <w:t xml:space="preserve">   Z a k l j u č a k</w:t>
      </w:r>
    </w:p>
    <w:p w:rsidRDefault="00796CDB" w:rsidR="00796CDB"/>
    <w:p w:rsidRDefault="00796CDB" w:rsidR="00796CDB"/>
    <w:p w:rsidRDefault="00796CDB" w:rsidR="00796CDB"/>
    <w:p w:rsidRDefault="00796CDB" w:rsidR="00796CDB">
      <w:r>
        <w:t>I</w:t>
      </w:r>
      <w:r>
        <w:tab/>
      </w:r>
      <w:r w:rsidR="00FD2979">
        <w:t>Određuje se ročište radi rasprave po pretpostavkama za otvaranje stečajnog postupka</w:t>
      </w:r>
      <w:r>
        <w:t xml:space="preserve"> se za dan</w:t>
      </w:r>
    </w:p>
    <w:p w:rsidRDefault="00796CDB" w:rsidR="00796CDB">
      <w:r>
        <w:t xml:space="preserve">                                                      </w:t>
      </w:r>
      <w:r w:rsidR="007E7BD8">
        <w:t>1</w:t>
      </w:r>
      <w:r w:rsidR="008C4665">
        <w:t>7</w:t>
      </w:r>
      <w:r w:rsidR="00FD2979">
        <w:t xml:space="preserve">. </w:t>
      </w:r>
      <w:r w:rsidR="008C4665">
        <w:t>lipnja</w:t>
      </w:r>
      <w:r>
        <w:t xml:space="preserve"> 2016.g. u </w:t>
      </w:r>
      <w:r w:rsidR="008C4665">
        <w:t>09</w:t>
      </w:r>
      <w:r>
        <w:t>,00 sati</w:t>
      </w:r>
    </w:p>
    <w:p w:rsidRDefault="00796CDB" w:rsidR="00796CDB"/>
    <w:p w:rsidRDefault="00796CDB" w:rsidR="00796CDB">
      <w:r>
        <w:t>u prostorijama Trgovačkog suda Osijek Stalna služba u Slavonskom Brodu, Trg pobjede 13- sudnica 77/III</w:t>
      </w:r>
    </w:p>
    <w:p w:rsidRDefault="00796CDB" w:rsidR="00796CDB"/>
    <w:p w:rsidRDefault="00796CDB" w:rsidR="00796CDB"/>
    <w:p w:rsidRDefault="00796CDB" w:rsidR="00796CDB">
      <w:r>
        <w:t xml:space="preserve">                                                                              </w:t>
      </w:r>
    </w:p>
    <w:p w:rsidRDefault="00EF412D" w:rsidR="00EF412D"/>
    <w:p w:rsidRDefault="002C2E0A" w:rsidR="002C2E0A">
      <w:r>
        <w:tab/>
        <w:t xml:space="preserve">U Slavonskom Brodu, </w:t>
      </w:r>
      <w:r w:rsidR="008C4665">
        <w:t>3. lipnja</w:t>
      </w:r>
      <w:r w:rsidR="00796CDB">
        <w:t xml:space="preserve"> </w:t>
      </w:r>
      <w:r w:rsidR="00E852BA">
        <w:t xml:space="preserve"> 201</w:t>
      </w:r>
      <w:r w:rsidR="00796CDB">
        <w:t>6</w:t>
      </w:r>
      <w:r w:rsidR="00E852BA">
        <w:t>.</w:t>
      </w:r>
      <w:r>
        <w:t>g.</w:t>
      </w:r>
    </w:p>
    <w:p w:rsidRDefault="00796CDB" w:rsidR="00796CDB"/>
    <w:p w:rsidRDefault="002C2E0A" w:rsidR="002C2E0A">
      <w:r>
        <w:t xml:space="preserve">                                                                                                 Stečajni sudac:</w:t>
      </w:r>
    </w:p>
    <w:p w:rsidRDefault="002C2E0A" w:rsidR="00A34A15">
      <w:r>
        <w:t xml:space="preserve">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E852BA" w:rsidR="00E852BA">
      <w:r>
        <w:t>NAPUTAK O PRAVNOM LIJEKU:</w:t>
      </w:r>
    </w:p>
    <w:p w:rsidRDefault="00E852BA" w:rsidR="00E852BA">
      <w:r>
        <w:t xml:space="preserve">Protiv ovoga zaključka nije dopuštena žalba. </w:t>
      </w:r>
    </w:p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FD2979" w:rsidR="00FD2979"/>
    <w:p w:rsidRDefault="00FD2979" w:rsidR="00FD2979"/>
    <w:p w:rsidRDefault="00FD2979" w:rsidR="00FD2979"/>
    <w:p w:rsidRDefault="00796CDB" w:rsidR="00796CDB">
      <w:proofErr w:type="spellStart"/>
      <w:r>
        <w:t>Rj</w:t>
      </w:r>
      <w:proofErr w:type="spellEnd"/>
      <w:r>
        <w:t>/</w:t>
      </w:r>
    </w:p>
    <w:p w:rsidRDefault="00796CDB" w:rsidR="00796CDB"/>
    <w:p w:rsidRDefault="00FD2979" w:rsidP="00796CDB" w:rsidR="00FD2979">
      <w:pPr>
        <w:numPr>
          <w:ilvl w:val="0"/>
          <w:numId w:val="2"/>
        </w:numPr>
      </w:pPr>
      <w:r>
        <w:t>FINI</w:t>
      </w:r>
      <w:r w:rsidR="003C18C0">
        <w:t>-</w:t>
      </w:r>
      <w:r>
        <w:t xml:space="preserve"> RC </w:t>
      </w:r>
      <w:r w:rsidR="008C4665">
        <w:t>ZAGREB</w:t>
      </w:r>
      <w:r>
        <w:t>,</w:t>
      </w:r>
    </w:p>
    <w:p w:rsidRDefault="00796CDB" w:rsidP="00796CDB" w:rsidR="00FD2979">
      <w:pPr>
        <w:numPr>
          <w:ilvl w:val="0"/>
          <w:numId w:val="2"/>
        </w:numPr>
      </w:pPr>
      <w:r>
        <w:t>Dostaviti stečajnom dužniku</w:t>
      </w:r>
      <w:r w:rsidR="00FD2979">
        <w:t xml:space="preserve"> po</w:t>
      </w:r>
      <w:r w:rsidR="008C4665">
        <w:t xml:space="preserve"> punomoćniku OD Čerin, Mar, </w:t>
      </w:r>
      <w:proofErr w:type="spellStart"/>
      <w:r w:rsidR="008C4665">
        <w:t>Žuvanić</w:t>
      </w:r>
      <w:proofErr w:type="spellEnd"/>
      <w:r w:rsidR="008C4665">
        <w:t xml:space="preserve"> Štambuk d.o.o. Zagreb, </w:t>
      </w:r>
      <w:proofErr w:type="spellStart"/>
      <w:r w:rsidR="008C4665">
        <w:t>Jurišićeva</w:t>
      </w:r>
      <w:proofErr w:type="spellEnd"/>
      <w:r w:rsidR="008C4665">
        <w:t xml:space="preserve"> 9</w:t>
      </w:r>
    </w:p>
    <w:p w:rsidRDefault="008C4665" w:rsidP="00796CDB" w:rsidR="00FD2979">
      <w:pPr>
        <w:numPr>
          <w:ilvl w:val="0"/>
          <w:numId w:val="2"/>
        </w:numPr>
      </w:pPr>
      <w:r>
        <w:t>Partner banka d.d.</w:t>
      </w:r>
    </w:p>
    <w:p w:rsidRDefault="003C18C0" w:rsidP="00796CDB" w:rsidR="00796CDB">
      <w:pPr>
        <w:numPr>
          <w:ilvl w:val="0"/>
          <w:numId w:val="2"/>
        </w:numPr>
      </w:pPr>
      <w:r>
        <w:t>E-O</w:t>
      </w:r>
      <w:r w:rsidR="00796CDB">
        <w:t>glasna ploča</w:t>
      </w:r>
    </w:p>
    <w:p w:rsidRDefault="00796CDB" w:rsidP="00796CDB" w:rsidR="00796CDB"/>
    <w:p w:rsidRDefault="008C4665" w:rsidP="00796CDB" w:rsidR="00796CDB">
      <w:r>
        <w:t>3.</w:t>
      </w:r>
      <w:r w:rsidR="003C18C0">
        <w:t>6.</w:t>
      </w:r>
      <w:r w:rsidR="00796CDB">
        <w:t>2016.                              S u d a c:</w:t>
      </w:r>
    </w:p>
    <w:sectPr w:rsidSect="0019113A" w:rsidR="00796CDB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B0156"/>
    <w:multiLevelType w:val="hybridMultilevel"/>
    <w:tmpl w:val="31E8D6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602CFC"/>
    <w:multiLevelType w:val="hybridMultilevel"/>
    <w:tmpl w:val="3AD201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60B9A"/>
    <w:rsid w:val="00166398"/>
    <w:rsid w:val="00182B92"/>
    <w:rsid w:val="0019113A"/>
    <w:rsid w:val="001E35BA"/>
    <w:rsid w:val="001F27D7"/>
    <w:rsid w:val="002309B0"/>
    <w:rsid w:val="002C2E0A"/>
    <w:rsid w:val="003070AE"/>
    <w:rsid w:val="00322ACE"/>
    <w:rsid w:val="00334225"/>
    <w:rsid w:val="00337BA0"/>
    <w:rsid w:val="003C18C0"/>
    <w:rsid w:val="003C2230"/>
    <w:rsid w:val="00410F0D"/>
    <w:rsid w:val="00416B80"/>
    <w:rsid w:val="00447EBB"/>
    <w:rsid w:val="004D53FD"/>
    <w:rsid w:val="00512948"/>
    <w:rsid w:val="00523BB9"/>
    <w:rsid w:val="00632FC2"/>
    <w:rsid w:val="006D106B"/>
    <w:rsid w:val="00700761"/>
    <w:rsid w:val="007405DA"/>
    <w:rsid w:val="007533B8"/>
    <w:rsid w:val="00796CDB"/>
    <w:rsid w:val="00797558"/>
    <w:rsid w:val="007D512E"/>
    <w:rsid w:val="007E7BD8"/>
    <w:rsid w:val="007F1D31"/>
    <w:rsid w:val="007F748D"/>
    <w:rsid w:val="008277A3"/>
    <w:rsid w:val="008A64F1"/>
    <w:rsid w:val="008C4665"/>
    <w:rsid w:val="00946742"/>
    <w:rsid w:val="00970377"/>
    <w:rsid w:val="009C5259"/>
    <w:rsid w:val="00A34A15"/>
    <w:rsid w:val="00B35599"/>
    <w:rsid w:val="00B42503"/>
    <w:rsid w:val="00B44AD3"/>
    <w:rsid w:val="00BD5C33"/>
    <w:rsid w:val="00C21E42"/>
    <w:rsid w:val="00C36E59"/>
    <w:rsid w:val="00C42A8E"/>
    <w:rsid w:val="00D422F5"/>
    <w:rsid w:val="00D71813"/>
    <w:rsid w:val="00D84580"/>
    <w:rsid w:val="00E21F48"/>
    <w:rsid w:val="00E24713"/>
    <w:rsid w:val="00E852BA"/>
    <w:rsid w:val="00EA1C9C"/>
    <w:rsid w:val="00EA1E9D"/>
    <w:rsid w:val="00EE5FCA"/>
    <w:rsid w:val="00EF412D"/>
    <w:rsid w:val="00F50000"/>
    <w:rsid w:val="00F94478"/>
    <w:rsid w:val="00FB690F"/>
    <w:rsid w:val="00FD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St-1364/2016</izvorni_sadrzaj>
    <derivirana_varijabla naziv="DomainObject.Predmet.OznakaBroj_1">St-1364/2016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GROPROMET d.o.o. zastupanog po punomoćniku ODVJETNIČKO DRUŠTVO ČERIN, MAR, ŽUVANIĆ ŠTAMBUK društvo s ograničenom odgovornošću</izvorni_sadrzaj>
    <derivirana_varijabla naziv="DomainObject.Predmet.ProtustrankaFormated_1">  GROPROMET d.o.o. zastupanog po punomoćniku ODVJETNIČKO DRUŠTVO ČERIN, MAR, ŽUVANIĆ ŠTAMBUK društvo s ograničenom odgovornošću</derivirana_varijabla>
  </DomainObject.Predmet.ProtustrankaFormated>
  <DomainObject.Predmet.ProtustrankaFormatedOIB>
    <izvorni_sadrzaj>  GROPROMET d.o.o., OIB 20051766798 zastupanog po punomoćniku ODVJETNIČKO DRUŠTVO ČERIN, MAR, ŽUVANIĆ ŠTAMBUK društvo s ograničenom odgovornošću</izvorni_sadrzaj>
    <derivirana_varijabla naziv="DomainObject.Predmet.ProtustrankaFormatedOIB_1">  GROPROMET d.o.o., OIB 20051766798 zastupanog po punomoćniku ODVJETNIČKO DRUŠTVO ČERIN, MAR, ŽUVANIĆ ŠTAMBUK društvo s ograničenom odgovornošću</derivirana_varijabla>
  </DomainObject.Predmet.ProtustrankaFormatedOIB>
  <DomainObject.Predmet.ProtustrankaFormatedWithAdress>
    <izvorni_sadrzaj> GROPROMET d.o.o., Vlaška 119, 10000 Zagreb zastupanog po punomoćniku ODVJETNIČKO DRUŠTVO ČERIN, MAR, ŽUVANIĆ ŠTAMBUK društvo s ograničenom odgovornošću</izvorni_sadrzaj>
    <derivirana_varijabla naziv="DomainObject.Predmet.ProtustrankaFormatedWithAdress_1"> GROPROMET d.o.o., Vlaška 119, 10000 Zagreb zastupanog po punomoćniku ODVJETNIČKO DRUŠTVO ČERIN, MAR, ŽUVANIĆ ŠTAMBUK društvo s ograničenom odgovornošću</derivirana_varijabla>
  </DomainObject.Predmet.ProtustrankaFormatedWithAdress>
  <DomainObject.Predmet.ProtustrankaFormatedWithAdressOIB>
    <izvorni_sadrzaj> GROPROMET d.o.o., OIB 20051766798, Vlaška 119, 10000 Zagreb zastupanog po punomoćniku ODVJETNIČKO DRUŠTVO ČERIN, MAR, ŽUVANIĆ ŠTAMBUK društvo s ograničenom odgovornošću</izvorni_sadrzaj>
    <derivirana_varijabla naziv="DomainObject.Predmet.ProtustrankaFormatedWithAdressOIB_1"> GROPROMET d.o.o., OIB 20051766798, Vlaška 119, 10000 Zagreb zastupanog po punomoćniku ODVJETNIČKO DRUŠTVO ČERIN, MAR, ŽUVANIĆ ŠTAMBUK društvo s ograničenom odgovornošću</derivirana_varijabla>
  </DomainObject.Predmet.ProtustrankaFormatedWithAdressOIB>
  <DomainObject.Predmet.ProtustrankaWithAdress>
    <izvorni_sadrzaj>GROPROMET d.o.o. Vlaška 119, 10000 Zagreb</izvorni_sadrzaj>
    <derivirana_varijabla naziv="DomainObject.Predmet.ProtustrankaWithAdress_1">GROPROMET d.o.o. Vlaška 119, 10000 Zagreb</derivirana_varijabla>
  </DomainObject.Predmet.ProtustrankaWithAdress>
  <DomainObject.Predmet.ProtustrankaWithAdressOIB>
    <izvorni_sadrzaj>GROPROMET d.o.o., OIB 20051766798, Vlaška 119, 10000 Zagreb</izvorni_sadrzaj>
    <derivirana_varijabla naziv="DomainObject.Predmet.ProtustrankaWithAdressOIB_1">GROPROMET d.o.o., OIB 20051766798, Vlaška 119, 10000 Zagreb</derivirana_varijabla>
  </DomainObject.Predmet.ProtustrankaWithAdressOIB>
  <DomainObject.Predmet.ProtustrankaNazivFormated>
    <izvorni_sadrzaj>GROPROMET d.o.o.</izvorni_sadrzaj>
    <derivirana_varijabla naziv="DomainObject.Predmet.ProtustrankaNazivFormated_1">GROPROMET d.o.o.</derivirana_varijabla>
  </DomainObject.Predmet.ProtustrankaNazivFormated>
  <DomainObject.Predmet.ProtustrankaNazivFormatedOIB>
    <izvorni_sadrzaj>GROPROMET d.o.o., OIB 20051766798</izvorni_sadrzaj>
    <derivirana_varijabla naziv="DomainObject.Predmet.ProtustrankaNazivFormatedOIB_1">GROPROMET d.o.o., OIB 20051766798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GROPROMET d.o.o. zastupanog po punomoćniku ODVJETNIČKO DRUŠTVO ČERIN, MAR, ŽUVANIĆ ŠTAMBUK društvo s ograničenom odgovornošću</item>
    </izvorni_sadrzaj>
    <derivirana_varijabla naziv="DomainObject.Predmet.ProtuStrankaListFormated_1">
      <item>GROPROMET d.o.o. zastupanog po punomoćniku ODVJETNIČKO DRUŠTVO ČERIN, MAR, ŽUVANIĆ ŠTAMBUK društvo s ograničenom odgovornošću</item>
    </derivirana_varijabla>
  </DomainObject.Predmet.ProtuStrankaListFormated>
  <DomainObject.Predmet.ProtuStrankaListFormatedOIB>
    <izvorni_sadrzaj>
      <item>GROPROMET d.o.o., OIB 20051766798 zastupanog po punomoćniku ODVJETNIČKO DRUŠTVO ČERIN, MAR, ŽUVANIĆ ŠTAMBUK društvo s ograničenom odgovornošću</item>
    </izvorni_sadrzaj>
    <derivirana_varijabla naziv="DomainObject.Predmet.ProtuStrankaListFormatedOIB_1">
      <item>GROPROMET d.o.o., OIB 20051766798 zastupanog po punomoćniku ODVJETNIČKO DRUŠTVO ČERIN, MAR, ŽUVANIĆ ŠTAMBUK društvo s ograničenom odgovornošću</item>
    </derivirana_varijabla>
  </DomainObject.Predmet.ProtuStrankaListFormatedOIB>
  <DomainObject.Predmet.ProtuStrankaListFormatedWithAdress>
    <izvorni_sadrzaj>
      <item>GROPROMET d.o.o., Vlaška 119, 10000 Zagreb zastupanog po punomoćniku ODVJETNIČKO DRUŠTVO ČERIN, MAR, ŽUVANIĆ ŠTAMBUK društvo s ograničenom odgovornošću</item>
    </izvorni_sadrzaj>
    <derivirana_varijabla naziv="DomainObject.Predmet.ProtuStrankaListFormatedWithAdress_1">
      <item>GROPROMET d.o.o., Vlaška 119, 10000 Zagreb zastupanog po punomoćniku ODVJETNIČKO DRUŠTVO ČERIN, MAR, ŽUVANIĆ ŠTAMBUK društvo s ograničenom odgovornošću</item>
    </derivirana_varijabla>
  </DomainObject.Predmet.ProtuStrankaListFormatedWithAdress>
  <DomainObject.Predmet.ProtuStrankaListFormatedWithAdressOIB>
    <izvorni_sadrzaj>
      <item>GROPROMET d.o.o., OIB 20051766798, Vlaška 119, 10000 Zagreb zastupanog po punomoćniku ODVJETNIČKO DRUŠTVO ČERIN, MAR, ŽUVANIĆ ŠTAMBUK društvo s ograničenom odgovornošću</item>
    </izvorni_sadrzaj>
    <derivirana_varijabla naziv="DomainObject.Predmet.ProtuStrankaListFormatedWithAdressOIB_1">
      <item>GROPROMET d.o.o., OIB 20051766798, Vlaška 119, 10000 Zagreb zastupanog po punomoćniku ODVJETNIČKO DRUŠTVO ČERIN, MAR, ŽUVANIĆ ŠTAMBUK društvo s ograničenom odgovornošću</item>
    </derivirana_varijabla>
  </DomainObject.Predmet.ProtuStrankaListFormatedWithAdressOIB>
  <DomainObject.Predmet.ProtuStrankaListNazivFormated>
    <izvorni_sadrzaj>
      <item>GROPROMET d.o.o.</item>
    </izvorni_sadrzaj>
    <derivirana_varijabla naziv="DomainObject.Predmet.ProtuStrankaListNazivFormated_1">
      <item>GROPROMET d.o.o.</item>
    </derivirana_varijabla>
  </DomainObject.Predmet.ProtuStrankaListNazivFormated>
  <DomainObject.Predmet.ProtuStrankaListNazivFormatedOIB>
    <izvorni_sadrzaj>
      <item>GROPROMET d.o.o., OIB 20051766798</item>
    </izvorni_sadrzaj>
    <derivirana_varijabla naziv="DomainObject.Predmet.ProtuStrankaListNazivFormatedOIB_1">
      <item>GROPROMET d.o.o., OIB 20051766798</item>
    </derivirana_varijabla>
  </DomainObject.Predmet.ProtuStrankaListNazivFormatedOIB>
  <DomainObject.Predmet.OstaliListFormated>
    <izvorni_sadrzaj>
      <item>ODVJETNIČKO DRUŠTVO ČERIN, MAR, ŽUVANIĆ ŠTAMBUK društvo s ograničenom odgovornošću punomoćnik sudionika u postupku GROPROMET d.o.o.</item>
    </izvorni_sadrzaj>
    <derivirana_varijabla naziv="DomainObject.Predmet.OstaliListFormated_1">
      <item>ODVJETNIČKO DRUŠTVO ČERIN, MAR, ŽUVANIĆ ŠTAMBUK društvo s ograničenom odgovornošću punomoćnik sudionika u postupku GROPROMET d.o.o.</item>
    </derivirana_varijabla>
  </DomainObject.Predmet.OstaliListFormated>
  <DomainObject.Predmet.OstaliListFormatedOIB>
    <izvorni_sadrzaj>
      <item>ODVJETNIČKO DRUŠTVO ČERIN, MAR, ŽUVANIĆ ŠTAMBUK društvo s ograničenom odgovornošću, OIB 65986891408 punomoćnik sudionika u postupku GROPROMET d.o.o.</item>
    </izvorni_sadrzaj>
    <derivirana_varijabla naziv="DomainObject.Predmet.OstaliListFormatedOIB_1">
      <item>ODVJETNIČKO DRUŠTVO ČERIN, MAR, ŽUVANIĆ ŠTAMBUK društvo s ograničenom odgovornošću, OIB 65986891408 punomoćnik sudionika u postupku GROPROMET d.o.o.</item>
    </derivirana_varijabla>
  </DomainObject.Predmet.OstaliListFormatedOIB>
  <DomainObject.Predmet.OstaliListFormatedWithAdress>
    <izvorni_sadrzaj>
      <item>ODVJETNIČKO DRUŠTVO ČERIN, MAR, ŽUVANIĆ ŠTAMBUK društvo s ograničenom odgovornošću, Jurišićeva 9, 10000 Zagreb punomoćnik sudionika u postupku GROPROMET d.o.o.</item>
    </izvorni_sadrzaj>
    <derivirana_varijabla naziv="DomainObject.Predmet.OstaliListFormatedWithAdress_1">
      <item>ODVJETNIČKO DRUŠTVO ČERIN, MAR, ŽUVANIĆ ŠTAMBUK društvo s ograničenom odgovornošću, Jurišićeva 9, 10000 Zagreb punomoćnik sudionika u postupku GROPROMET d.o.o.</item>
    </derivirana_varijabla>
  </DomainObject.Predmet.OstaliListFormatedWithAdress>
  <DomainObject.Predmet.OstaliListFormatedWithAdressOIB>
    <izvorni_sadrzaj>
      <item>ODVJETNIČKO DRUŠTVO ČERIN, MAR, ŽUVANIĆ ŠTAMBUK društvo s ograničenom odgovornošću, OIB 65986891408, Jurišićeva 9, 10000 Zagreb punomoćnik sudionika u postupku GROPROMET d.o.o.</item>
    </izvorni_sadrzaj>
    <derivirana_varijabla naziv="DomainObject.Predmet.OstaliListFormatedWithAdressOIB_1">
      <item>ODVJETNIČKO DRUŠTVO ČERIN, MAR, ŽUVANIĆ ŠTAMBUK društvo s ograničenom odgovornošću, OIB 65986891408, Jurišićeva 9, 10000 Zagreb punomoćnik sudionika u postupku GROPROMET d.o.o.</item>
    </derivirana_varijabla>
  </DomainObject.Predmet.OstaliListFormatedWithAdressOIB>
  <DomainObject.Predmet.OstaliListNazivFormated>
    <izvorni_sadrzaj>
      <item>ODVJETNIČKO DRUŠTVO ČERIN, MAR, ŽUVANIĆ ŠTAMBUK društvo s ograničenom odgovornošću</item>
    </izvorni_sadrzaj>
    <derivirana_varijabla naziv="DomainObject.Predmet.OstaliListNazivFormated_1">
      <item>ODVJETNIČKO DRUŠTVO ČERIN, MAR, ŽUVANIĆ ŠTAMBUK društvo s ograničenom odgovornošću</item>
    </derivirana_varijabla>
  </DomainObject.Predmet.OstaliListNazivFormated>
  <DomainObject.Predmet.OstaliListNazivFormatedOIB>
    <izvorni_sadrzaj>
      <item>ODVJETNIČKO DRUŠTVO ČERIN, MAR, ŽUVANIĆ ŠTAMBUK društvo s ograničenom odgovornošću, OIB 65986891408</item>
    </izvorni_sadrzaj>
    <derivirana_varijabla naziv="DomainObject.Predmet.OstaliListNazivFormatedOIB_1">
      <item>ODVJETNIČKO DRUŠTVO ČERIN, MAR, ŽUVANIĆ ŠTAMBUK društvo s ograničenom odgovornošću, OIB 65986891408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GROPROMET d.o.o.</izvorni_sadrzaj>
    <derivirana_varijabla naziv="DomainObject.Predmet.ProtustrankaIDrugi_1">GROPROMET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GROPROMET d.o.o., OIB 20051766798, Vlaška 119, 10000 Zagreb</izvorni_sadrzaj>
    <derivirana_varijabla naziv="DomainObject.Predmet.ProtustrankaIDrugiAdressOIB_1">GROPROMET d.o.o., OIB 20051766798, Vlaška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GROPROMET d.o.o.</item>
      <item>FINA Regionalni centar Zagreb</item>
      <item>ODVJETNIČKO DRUŠTVO ČERIN, MAR, ŽUVANIĆ ŠTAMBUK društvo s ograničenom odgovornošću</item>
    </izvorni_sadrzaj>
    <derivirana_varijabla naziv="DomainObject.Predmet.SudioniciListNaziv_1">
      <item>GROPROMET d.o.o.</item>
      <item>FINA Regionalni centar Zagreb</item>
      <item>ODVJETNIČKO DRUŠTVO ČERIN, MAR, ŽUVANIĆ ŠTAMBUK društvo s ograničenom odgovornošću</item>
    </derivirana_varijabla>
  </DomainObject.Predmet.SudioniciListNaziv>
  <DomainObject.Predmet.SudioniciListAdressOIB>
    <izvorni_sadrzaj>
      <item>GROPROMET d.o.o., OIB 20051766798, Vlaška 119,10000 Zagreb</item>
      <item>FINA Regionalni centar Zagreb, OIB 85821130368, Trg svibanjskih žrtava 1995. 1,10000 Zagreb</item>
      <item>ODVJETNIČKO DRUŠTVO ČERIN, MAR, ŽUVANIĆ ŠTAMBUK društvo s ograničenom odgovornošću, OIB 65986891408, Jurišićeva 9,10000 Zagreb</item>
    </izvorni_sadrzaj>
    <derivirana_varijabla naziv="DomainObject.Predmet.SudioniciListAdressOIB_1">
      <item>GROPROMET d.o.o., OIB 20051766798, Vlaška 119,10000 Zagreb</item>
      <item>FINA Regionalni centar Zagreb, OIB 85821130368, Trg svibanjskih žrtava 1995. 1,10000 Zagreb</item>
      <item>ODVJETNIČKO DRUŠTVO ČERIN, MAR, ŽUVANIĆ ŠTAMBUK društvo s ograničenom odgovornošću, OIB 65986891408, Jurišićeva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20051766798</item>
      <item>, OIB 85821130368</item>
      <item>, OIB 65986891408</item>
    </izvorni_sadrzaj>
    <derivirana_varijabla naziv="DomainObject.Predmet.SudioniciListNazivOIB_1">
      <item>, OIB 20051766798</item>
      <item>, OIB 85821130368</item>
      <item>, OIB 65986891408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169</properties:Words>
  <properties:Characters>860</properties:Characters>
  <properties:Lines>61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2016-06-03T08:49:00Z</dcterms:created>
  <dc:creator>Korisnik</dc:creator>
  <cp:lastModifiedBy>wsadmin</cp:lastModifiedBy>
  <cp:lastPrinted>2016-06-03T08:48:00Z</cp:lastPrinted>
  <dcterms:modified xmlns:xsi="http://www.w3.org/2001/XMLSchema-instance" xsi:type="dcterms:W3CDTF">2016-06-03T08:52:00Z</dcterms:modified>
  <cp:revision>4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