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743B5" w:rsidP="005743B5" w:rsidRDefault="005743B5" w14:paraId="d82d704" w14:textId="d82d704">
      <w:pPr>
        <w15:collapsed w:val="false"/>
      </w:pPr>
      <w:bookmarkStart w:name="_GoBack" w:id="0"/>
      <w:bookmarkEnd w:id="0"/>
      <w:r>
        <w:t xml:space="preserve">   </w:t>
      </w:r>
    </w:p>
    <w:p w:rsidR="005743B5" w:rsidP="005743B5" w:rsidRDefault="005743B5">
      <w:r>
        <w:t xml:space="preserve"> </w:t>
      </w:r>
      <w:r w:rsidR="00304AAC">
        <w:t xml:space="preserve">         </w:t>
      </w:r>
      <w:r w:rsidR="00304AAC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43B5" w:rsidP="005743B5" w:rsidRDefault="005743B5">
      <w:r>
        <w:t>REPUBLIKA HRVATSKA</w:t>
      </w:r>
    </w:p>
    <w:p w:rsidR="005743B5" w:rsidP="005743B5" w:rsidRDefault="005743B5">
      <w:r>
        <w:t>Trgovački sud u Zagrebu</w:t>
      </w:r>
    </w:p>
    <w:p w:rsidR="005743B5" w:rsidP="005743B5" w:rsidRDefault="005743B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5743B5" w:rsidP="005743B5" w:rsidRDefault="00574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43B5" w:rsidP="005743B5" w:rsidRDefault="00574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St-830/2019</w:t>
      </w:r>
    </w:p>
    <w:p w:rsidR="005743B5" w:rsidP="005743B5" w:rsidRDefault="005743B5"/>
    <w:p w:rsidR="005743B5" w:rsidP="005743B5" w:rsidRDefault="005743B5">
      <w:pPr>
        <w:ind w:left="2124" w:firstLine="708"/>
      </w:pPr>
      <w:r>
        <w:t>R E P U B L I K A   H R V A T S K A</w:t>
      </w:r>
    </w:p>
    <w:p w:rsidR="005743B5" w:rsidP="005743B5" w:rsidRDefault="005743B5"/>
    <w:p w:rsidR="005743B5" w:rsidP="005743B5" w:rsidRDefault="005743B5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="005743B5" w:rsidP="005743B5" w:rsidRDefault="005743B5"/>
    <w:p w:rsidR="005743B5" w:rsidP="00746009" w:rsidRDefault="005743B5">
      <w:pPr>
        <w:ind w:firstLine="708"/>
      </w:pPr>
      <w:r>
        <w:t xml:space="preserve">Trgovački sud u Zagrebu, sudac Danijela Uzelac Ljubić, u </w:t>
      </w:r>
      <w:proofErr w:type="spellStart"/>
      <w:r>
        <w:t>predstečajnom</w:t>
      </w:r>
      <w:proofErr w:type="spellEnd"/>
      <w:r>
        <w:t xml:space="preserve"> postupku u povodu prijedloga dužnika ZONA VERDE j.d.o.o., OIB 16075013973, Zagreb, </w:t>
      </w:r>
      <w:proofErr w:type="spellStart"/>
      <w:r>
        <w:t>Sinkovićeva</w:t>
      </w:r>
      <w:proofErr w:type="spellEnd"/>
      <w:r>
        <w:t xml:space="preserve"> 4, 17. rujna 2019.</w:t>
      </w:r>
    </w:p>
    <w:p w:rsidR="005743B5" w:rsidP="005743B5" w:rsidRDefault="005743B5"/>
    <w:p w:rsidR="005743B5" w:rsidP="005743B5" w:rsidRDefault="005743B5">
      <w:r>
        <w:t xml:space="preserve"> </w:t>
      </w:r>
      <w:r>
        <w:tab/>
      </w:r>
      <w:r>
        <w:tab/>
      </w:r>
      <w:r>
        <w:tab/>
      </w:r>
      <w:r>
        <w:tab/>
        <w:t xml:space="preserve">        z a k </w:t>
      </w:r>
      <w:proofErr w:type="spellStart"/>
      <w:r>
        <w:t>lj</w:t>
      </w:r>
      <w:proofErr w:type="spellEnd"/>
      <w:r>
        <w:t xml:space="preserve"> u č i o  j e</w:t>
      </w:r>
    </w:p>
    <w:p w:rsidR="005743B5" w:rsidP="005743B5" w:rsidRDefault="005743B5"/>
    <w:p w:rsidR="005743B5" w:rsidP="005743B5" w:rsidRDefault="005743B5"/>
    <w:p w:rsidR="00746009" w:rsidP="00FE028D" w:rsidRDefault="005743B5">
      <w:pPr>
        <w:ind w:firstLine="708"/>
        <w:jc w:val="both"/>
      </w:pPr>
      <w:r>
        <w:t xml:space="preserve">Nalaže se dužniku </w:t>
      </w:r>
      <w:r w:rsidRPr="005743B5">
        <w:t>ZONA VERDE j.d.o.o., Zagreb</w:t>
      </w:r>
      <w:r>
        <w:t xml:space="preserve">, u roku tri dana od dana </w:t>
      </w:r>
      <w:r w:rsidR="002B78BD">
        <w:t xml:space="preserve">dostave zaključka </w:t>
      </w:r>
      <w:r w:rsidR="00746009">
        <w:t>dostaviti sudu</w:t>
      </w:r>
      <w:r w:rsidRPr="00746009" w:rsidR="00746009">
        <w:t xml:space="preserve"> za vjerovnik</w:t>
      </w:r>
      <w:r w:rsidR="002B78BD">
        <w:t>e</w:t>
      </w:r>
      <w:r w:rsidRPr="00746009" w:rsidR="00746009">
        <w:t xml:space="preserve"> </w:t>
      </w:r>
      <w:r w:rsidR="00F80B44">
        <w:t>naznačen</w:t>
      </w:r>
      <w:r w:rsidR="002B78BD">
        <w:t>e</w:t>
      </w:r>
      <w:r w:rsidR="00F80B44">
        <w:t xml:space="preserve"> u tablici priznatih tražbina Financijske agencije </w:t>
      </w:r>
      <w:r w:rsidRPr="00746009" w:rsidR="00746009">
        <w:t>pod rednim brojem</w:t>
      </w:r>
      <w:r w:rsidR="00995B2D">
        <w:t>:</w:t>
      </w:r>
    </w:p>
    <w:p w:rsidR="002B1BB7" w:rsidP="00FE028D" w:rsidRDefault="002B1BB7">
      <w:pPr>
        <w:ind w:firstLine="708"/>
        <w:jc w:val="both"/>
      </w:pPr>
      <w:r>
        <w:t xml:space="preserve">34. </w:t>
      </w:r>
      <w:proofErr w:type="spellStart"/>
      <w:r>
        <w:t>Airbnb</w:t>
      </w:r>
      <w:proofErr w:type="spellEnd"/>
      <w:r>
        <w:t xml:space="preserve"> UK- </w:t>
      </w:r>
      <w:r w:rsidRPr="002B1BB7">
        <w:t>pravni oblik tog vjerovnika odnosno puni naziv tvrtke toga vjerovnika  te osobni identifikacijski broj ako je dodijeljen navedenoj osobi</w:t>
      </w:r>
      <w:r w:rsidR="00A74969">
        <w:t>,</w:t>
      </w:r>
    </w:p>
    <w:p w:rsidR="005743B5" w:rsidP="00FE028D" w:rsidRDefault="00746009">
      <w:pPr>
        <w:ind w:firstLine="708"/>
        <w:jc w:val="both"/>
      </w:pPr>
      <w:r w:rsidRPr="00746009">
        <w:t xml:space="preserve"> </w:t>
      </w:r>
      <w:r w:rsidR="00F80B44">
        <w:t xml:space="preserve">35. El </w:t>
      </w:r>
      <w:proofErr w:type="spellStart"/>
      <w:r w:rsidR="00F80B44">
        <w:t>Smirno</w:t>
      </w:r>
      <w:r w:rsidR="00601938">
        <w:t>va</w:t>
      </w:r>
      <w:proofErr w:type="spellEnd"/>
      <w:r w:rsidR="00601938">
        <w:t xml:space="preserve"> </w:t>
      </w:r>
      <w:r w:rsidR="002B78BD">
        <w:t>-</w:t>
      </w:r>
      <w:r w:rsidR="00601938">
        <w:t xml:space="preserve"> adresu </w:t>
      </w:r>
      <w:r w:rsidR="00985FEB">
        <w:t xml:space="preserve">tog </w:t>
      </w:r>
      <w:r w:rsidR="00601938">
        <w:t xml:space="preserve">vjerovnika, te ako se radi o stranoj pravnoj osobi, </w:t>
      </w:r>
      <w:r w:rsidRPr="00746009">
        <w:t xml:space="preserve"> </w:t>
      </w:r>
      <w:r w:rsidR="002B78BD">
        <w:t xml:space="preserve">njegov </w:t>
      </w:r>
      <w:r w:rsidR="00601938">
        <w:t xml:space="preserve">pravni oblik, a ako se radi o </w:t>
      </w:r>
      <w:r w:rsidR="00985FEB">
        <w:t>fizičkoj osobi puno ime i prezime, te osobni identifikacijski broj ako je dodijeljen navedenoj osobi,</w:t>
      </w:r>
    </w:p>
    <w:p w:rsidR="00BC01C0" w:rsidP="00FE028D" w:rsidRDefault="00BC01C0">
      <w:pPr>
        <w:ind w:firstLine="708"/>
        <w:jc w:val="both"/>
      </w:pPr>
      <w:r>
        <w:t>36.</w:t>
      </w:r>
      <w:r w:rsidR="00BD7573">
        <w:t xml:space="preserve"> </w:t>
      </w:r>
      <w:proofErr w:type="spellStart"/>
      <w:r w:rsidR="00BD7573">
        <w:t>Eric</w:t>
      </w:r>
      <w:proofErr w:type="spellEnd"/>
      <w:r w:rsidR="00BD7573">
        <w:t xml:space="preserve"> </w:t>
      </w:r>
      <w:proofErr w:type="spellStart"/>
      <w:r w:rsidR="00BD7573">
        <w:t>Vaysse</w:t>
      </w:r>
      <w:proofErr w:type="spellEnd"/>
      <w:r w:rsidR="002B78BD">
        <w:t xml:space="preserve"> -</w:t>
      </w:r>
      <w:r w:rsidR="00BD7573">
        <w:t xml:space="preserve"> </w:t>
      </w:r>
      <w:r w:rsidRPr="00BD7573" w:rsidR="00BD7573">
        <w:t>adresu tog vjerovnika, te ako se radi o stranoj pravnoj osobi,  pravni oblik, a ako se radi o fizičkoj osobi puno ime i prezime, te osobni identifikacijski broj ako je dodijeljen navedenoj osobi,</w:t>
      </w:r>
    </w:p>
    <w:p w:rsidR="00B37E4A" w:rsidP="00FE028D" w:rsidRDefault="00BC01C0">
      <w:pPr>
        <w:ind w:firstLine="708"/>
        <w:jc w:val="both"/>
      </w:pPr>
      <w:r>
        <w:t>37.</w:t>
      </w:r>
      <w:r w:rsidR="00FE028D">
        <w:t xml:space="preserve"> </w:t>
      </w:r>
      <w:r w:rsidR="00BD7573">
        <w:t xml:space="preserve">Jose </w:t>
      </w:r>
      <w:proofErr w:type="spellStart"/>
      <w:r w:rsidR="00FE028D">
        <w:t>R</w:t>
      </w:r>
      <w:r w:rsidR="00BD7573">
        <w:t>amirez</w:t>
      </w:r>
      <w:proofErr w:type="spellEnd"/>
      <w:r w:rsidR="00BD7573">
        <w:t xml:space="preserve"> </w:t>
      </w:r>
      <w:proofErr w:type="spellStart"/>
      <w:r w:rsidR="00B37E4A">
        <w:t>Ruiz</w:t>
      </w:r>
      <w:proofErr w:type="spellEnd"/>
      <w:r w:rsidR="00B37E4A">
        <w:t xml:space="preserve"> </w:t>
      </w:r>
      <w:proofErr w:type="spellStart"/>
      <w:r w:rsidR="00B37E4A">
        <w:t>Assin</w:t>
      </w:r>
      <w:proofErr w:type="spellEnd"/>
      <w:r w:rsidR="0048067A">
        <w:t xml:space="preserve"> -</w:t>
      </w:r>
      <w:r w:rsidRPr="00B37E4A" w:rsidR="00B37E4A">
        <w:t xml:space="preserve"> adresu tog vjerovnika, te osobni identifikacijski broj ako je dodijeljen navedenoj osobi,</w:t>
      </w:r>
      <w:r w:rsidR="00B37E4A">
        <w:t xml:space="preserve"> </w:t>
      </w:r>
      <w:r w:rsidRPr="00B37E4A" w:rsidR="00B37E4A">
        <w:t xml:space="preserve">te ako se </w:t>
      </w:r>
      <w:r w:rsidR="000F7881">
        <w:t xml:space="preserve">eventualno radi o </w:t>
      </w:r>
      <w:r w:rsidRPr="00B37E4A" w:rsidR="00B37E4A">
        <w:t xml:space="preserve"> stranoj pravnoj osobi,  pravni oblik</w:t>
      </w:r>
    </w:p>
    <w:p w:rsidR="00BC01C0" w:rsidP="00FE028D" w:rsidRDefault="00BC01C0">
      <w:pPr>
        <w:ind w:firstLine="708"/>
        <w:jc w:val="both"/>
      </w:pPr>
      <w:r>
        <w:t>38.</w:t>
      </w:r>
      <w:r w:rsidR="00B37E4A">
        <w:t xml:space="preserve"> </w:t>
      </w:r>
      <w:proofErr w:type="spellStart"/>
      <w:r w:rsidR="00B37E4A">
        <w:t>Ken</w:t>
      </w:r>
      <w:r w:rsidR="000F7881">
        <w:t>n</w:t>
      </w:r>
      <w:r w:rsidR="00B37E4A">
        <w:t>eth</w:t>
      </w:r>
      <w:proofErr w:type="spellEnd"/>
      <w:r w:rsidR="00B37E4A">
        <w:t xml:space="preserve"> </w:t>
      </w:r>
      <w:proofErr w:type="spellStart"/>
      <w:r w:rsidR="00B37E4A">
        <w:t>Pa</w:t>
      </w:r>
      <w:r w:rsidR="00A74969">
        <w:t>qv</w:t>
      </w:r>
      <w:r w:rsidR="0048067A">
        <w:t>alen</w:t>
      </w:r>
      <w:proofErr w:type="spellEnd"/>
      <w:r w:rsidR="0048067A">
        <w:t xml:space="preserve"> -</w:t>
      </w:r>
      <w:r w:rsidRPr="00E90C4D" w:rsidR="00E90C4D">
        <w:t xml:space="preserve"> adresu tog vjerovnika, te osobni identifikacijski broj ako je dodijeljen navedenoj osob</w:t>
      </w:r>
      <w:r w:rsidR="008F407F">
        <w:t xml:space="preserve">i, te ako se eventualno radi o </w:t>
      </w:r>
      <w:r w:rsidRPr="00E90C4D" w:rsidR="00E90C4D">
        <w:t>stranoj pravnoj osobi,  pravni oblik</w:t>
      </w:r>
      <w:r w:rsidR="00E90C4D">
        <w:t>,</w:t>
      </w:r>
    </w:p>
    <w:p w:rsidR="00BC01C0" w:rsidP="00FE028D" w:rsidRDefault="00BC01C0">
      <w:pPr>
        <w:ind w:firstLine="708"/>
        <w:jc w:val="both"/>
      </w:pPr>
      <w:r>
        <w:t>39.</w:t>
      </w:r>
      <w:r w:rsidR="00FE028D">
        <w:t xml:space="preserve"> </w:t>
      </w:r>
      <w:proofErr w:type="spellStart"/>
      <w:r w:rsidR="00FE028D">
        <w:t>M</w:t>
      </w:r>
      <w:r w:rsidR="000F7881">
        <w:t>aster</w:t>
      </w:r>
      <w:proofErr w:type="spellEnd"/>
      <w:r w:rsidR="000F7881">
        <w:t xml:space="preserve"> </w:t>
      </w:r>
      <w:proofErr w:type="spellStart"/>
      <w:r w:rsidR="000F7881">
        <w:t>Y</w:t>
      </w:r>
      <w:r w:rsidR="00BD7573">
        <w:t>achting</w:t>
      </w:r>
      <w:proofErr w:type="spellEnd"/>
      <w:r w:rsidR="0048067A">
        <w:t xml:space="preserve">, </w:t>
      </w:r>
      <w:proofErr w:type="spellStart"/>
      <w:r w:rsidR="0048067A">
        <w:t>Wien</w:t>
      </w:r>
      <w:proofErr w:type="spellEnd"/>
      <w:r w:rsidR="0048067A">
        <w:t xml:space="preserve"> -</w:t>
      </w:r>
      <w:r w:rsidR="00BD7573">
        <w:t xml:space="preserve"> </w:t>
      </w:r>
      <w:r w:rsidRPr="00BD7573" w:rsidR="00BD7573">
        <w:t>pravni oblik</w:t>
      </w:r>
      <w:r w:rsidR="00FE028D">
        <w:t xml:space="preserve"> tog vjerovnika  (</w:t>
      </w:r>
      <w:proofErr w:type="spellStart"/>
      <w:r w:rsidR="00FE028D">
        <w:t>GmbH</w:t>
      </w:r>
      <w:proofErr w:type="spellEnd"/>
      <w:r w:rsidR="00FE028D">
        <w:t xml:space="preserve"> ili drugi)</w:t>
      </w:r>
      <w:r w:rsidR="00E90C4D">
        <w:t xml:space="preserve"> odnosno puni naziv tvrtke toga vjerovnika</w:t>
      </w:r>
      <w:r w:rsidRPr="00BD7573" w:rsidR="00BD7573">
        <w:t>, te osobni identifikacijski broj ako je dodijeljen navedenoj osobi,</w:t>
      </w:r>
    </w:p>
    <w:p w:rsidR="00BC01C0" w:rsidP="00FE028D" w:rsidRDefault="00BC01C0">
      <w:pPr>
        <w:ind w:firstLine="708"/>
        <w:jc w:val="both"/>
      </w:pPr>
      <w:r>
        <w:t>40.</w:t>
      </w:r>
      <w:r w:rsidR="000A48F9">
        <w:t xml:space="preserve"> </w:t>
      </w:r>
      <w:proofErr w:type="spellStart"/>
      <w:r w:rsidR="000A48F9">
        <w:t>Maxime</w:t>
      </w:r>
      <w:proofErr w:type="spellEnd"/>
      <w:r w:rsidR="000A48F9">
        <w:t xml:space="preserve"> Blanc</w:t>
      </w:r>
      <w:r w:rsidR="0048067A">
        <w:t xml:space="preserve"> -</w:t>
      </w:r>
      <w:r w:rsidRPr="000A48F9" w:rsidR="000A48F9">
        <w:t xml:space="preserve"> </w:t>
      </w:r>
      <w:r w:rsidR="000A48F9">
        <w:t>adresu tog vjerovnika</w:t>
      </w:r>
      <w:r w:rsidRPr="000A48F9" w:rsidR="000A48F9">
        <w:t xml:space="preserve"> te osobni identifikacijski broj ako je dodijeljen navedenoj osobi, te ako se eventualno radi o</w:t>
      </w:r>
      <w:r w:rsidR="000A48F9">
        <w:t xml:space="preserve"> stranoj pravnoj osobi i njezin </w:t>
      </w:r>
      <w:r w:rsidRPr="000A48F9" w:rsidR="000A48F9">
        <w:t>pravni oblik</w:t>
      </w:r>
      <w:r w:rsidR="00472C25">
        <w:t>,</w:t>
      </w:r>
    </w:p>
    <w:p w:rsidR="00BC01C0" w:rsidP="00FE028D" w:rsidRDefault="00985FEB">
      <w:pPr>
        <w:ind w:firstLine="708"/>
        <w:jc w:val="both"/>
      </w:pPr>
      <w:r>
        <w:t>4</w:t>
      </w:r>
      <w:r w:rsidR="00BC01C0">
        <w:t>2.</w:t>
      </w:r>
      <w:r w:rsidR="000A48F9">
        <w:t xml:space="preserve"> </w:t>
      </w:r>
      <w:proofErr w:type="spellStart"/>
      <w:r w:rsidR="000A48F9">
        <w:t>Patrizia</w:t>
      </w:r>
      <w:proofErr w:type="spellEnd"/>
      <w:r w:rsidR="000A48F9">
        <w:t xml:space="preserve"> </w:t>
      </w:r>
      <w:proofErr w:type="spellStart"/>
      <w:r w:rsidR="000A48F9">
        <w:t>Reschreiter</w:t>
      </w:r>
      <w:proofErr w:type="spellEnd"/>
      <w:r w:rsidR="0048067A">
        <w:t xml:space="preserve"> -</w:t>
      </w:r>
      <w:r w:rsidR="000A48F9">
        <w:t xml:space="preserve"> </w:t>
      </w:r>
      <w:r w:rsidRPr="00995B2D" w:rsidR="00995B2D">
        <w:t>adresu tog vjerovnika te osobni identifikacijski broj ako je dodijeljen navedenoj oso</w:t>
      </w:r>
      <w:r w:rsidR="000A482F">
        <w:t>bi, te ako se eventualno radi o</w:t>
      </w:r>
      <w:r w:rsidRPr="00995B2D" w:rsidR="00995B2D">
        <w:t xml:space="preserve"> stranoj pravnoj osobi i njezin pravni oblik</w:t>
      </w:r>
      <w:r w:rsidR="000A482F">
        <w:t>,</w:t>
      </w:r>
    </w:p>
    <w:p w:rsidR="00995B2D" w:rsidP="00FE028D" w:rsidRDefault="00BC01C0">
      <w:pPr>
        <w:ind w:firstLine="708"/>
        <w:jc w:val="both"/>
      </w:pPr>
      <w:r>
        <w:t>43.</w:t>
      </w:r>
      <w:r w:rsidRPr="00995B2D" w:rsidR="00995B2D">
        <w:t xml:space="preserve"> </w:t>
      </w:r>
      <w:proofErr w:type="spellStart"/>
      <w:r w:rsidR="00995B2D">
        <w:t>Punt</w:t>
      </w:r>
      <w:proofErr w:type="spellEnd"/>
      <w:r w:rsidR="00995B2D">
        <w:t xml:space="preserve"> </w:t>
      </w:r>
      <w:proofErr w:type="spellStart"/>
      <w:r w:rsidR="00995B2D">
        <w:t>Doc</w:t>
      </w:r>
      <w:proofErr w:type="spellEnd"/>
      <w:r w:rsidR="00995B2D">
        <w:t xml:space="preserve"> </w:t>
      </w:r>
      <w:proofErr w:type="spellStart"/>
      <w:r w:rsidR="00995B2D">
        <w:t>Consultors</w:t>
      </w:r>
      <w:proofErr w:type="spellEnd"/>
      <w:r w:rsidR="0048067A">
        <w:t xml:space="preserve"> -</w:t>
      </w:r>
      <w:r w:rsidR="00995B2D">
        <w:t xml:space="preserve"> </w:t>
      </w:r>
      <w:r w:rsidRPr="00995B2D" w:rsidR="00995B2D">
        <w:t>pravni oblik tog vjerovnika</w:t>
      </w:r>
      <w:r w:rsidR="00E90C4D">
        <w:t xml:space="preserve"> odnosno puni naziv tvrtke toga vjerovnika</w:t>
      </w:r>
      <w:r w:rsidRPr="00995B2D" w:rsidR="00995B2D">
        <w:t xml:space="preserve">  te osobni identifikacijski broj ako je dodijeljen navedenoj osobi</w:t>
      </w:r>
    </w:p>
    <w:p w:rsidR="00985FEB" w:rsidP="00472C25" w:rsidRDefault="00985FEB">
      <w:pPr>
        <w:ind w:firstLine="708"/>
        <w:jc w:val="both"/>
      </w:pPr>
      <w:r>
        <w:lastRenderedPageBreak/>
        <w:t>46.</w:t>
      </w:r>
      <w:r w:rsidR="00AA1AA4">
        <w:t xml:space="preserve"> </w:t>
      </w:r>
      <w:proofErr w:type="spellStart"/>
      <w:r w:rsidR="00AA1AA4">
        <w:t>Sailogy</w:t>
      </w:r>
      <w:proofErr w:type="spellEnd"/>
      <w:r w:rsidR="0048067A">
        <w:t xml:space="preserve">, </w:t>
      </w:r>
      <w:proofErr w:type="spellStart"/>
      <w:r w:rsidR="0048067A">
        <w:t>Napoli</w:t>
      </w:r>
      <w:proofErr w:type="spellEnd"/>
      <w:r w:rsidR="0048067A">
        <w:t xml:space="preserve"> -</w:t>
      </w:r>
      <w:r w:rsidRPr="00AA1AA4" w:rsidR="00AA1AA4">
        <w:t xml:space="preserve"> </w:t>
      </w:r>
      <w:r w:rsidR="00472C25">
        <w:t xml:space="preserve">pravni oblik tog vjerovnika </w:t>
      </w:r>
      <w:r w:rsidR="00E90C4D">
        <w:t>odnosno puni naziv tvrtke toga vjerovnika</w:t>
      </w:r>
      <w:r w:rsidRPr="00AA1AA4" w:rsidR="00AA1AA4">
        <w:t xml:space="preserve"> te osobni identifikacijski broj ako je dodijeljen navedenoj osobi</w:t>
      </w:r>
      <w:r w:rsidR="00AA1AA4">
        <w:t>.</w:t>
      </w:r>
    </w:p>
    <w:p w:rsidR="00AA1AA4" w:rsidP="00FE028D" w:rsidRDefault="00AA1AA4">
      <w:pPr>
        <w:ind w:firstLine="708"/>
        <w:jc w:val="both"/>
      </w:pPr>
    </w:p>
    <w:p w:rsidR="005743B5" w:rsidP="00FE028D" w:rsidRDefault="005743B5">
      <w:pPr>
        <w:jc w:val="both"/>
      </w:pPr>
      <w:r>
        <w:t xml:space="preserve">                                                  </w:t>
      </w:r>
      <w:r w:rsidR="00FE028D">
        <w:t xml:space="preserve">         </w:t>
      </w:r>
      <w:r>
        <w:t xml:space="preserve">  U Zagrebu 17. rujna 2019.</w:t>
      </w:r>
    </w:p>
    <w:p w:rsidR="005743B5" w:rsidP="00FE028D" w:rsidRDefault="00574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="005743B5" w:rsidP="00FE028D" w:rsidRDefault="00574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5743B5" w:rsidP="005743B5" w:rsidRDefault="005743B5"/>
    <w:p w:rsidR="005743B5" w:rsidP="005743B5" w:rsidRDefault="005743B5">
      <w:r>
        <w:t>Uputa o pravnom lijeku: Protiv zaključka nije dopušten pravni lijek (čl. 19. st. 7. SZ).</w:t>
      </w:r>
    </w:p>
    <w:p w:rsidR="005743B5" w:rsidP="005743B5" w:rsidRDefault="005743B5"/>
    <w:p w:rsidR="005743B5" w:rsidP="005743B5" w:rsidRDefault="0048067A">
      <w:r>
        <w:t xml:space="preserve">                                                                                                                     </w:t>
      </w:r>
      <w:r w:rsidR="005743B5">
        <w:t xml:space="preserve">Za točnost </w:t>
      </w:r>
      <w:proofErr w:type="spellStart"/>
      <w:r w:rsidR="005743B5">
        <w:t>otpravka</w:t>
      </w:r>
      <w:proofErr w:type="spellEnd"/>
      <w:r w:rsidR="005743B5">
        <w:t>:</w:t>
      </w:r>
    </w:p>
    <w:p w:rsidR="005743B5" w:rsidP="005743B5" w:rsidRDefault="005743B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Katarina Franjić</w:t>
      </w:r>
    </w:p>
    <w:p w:rsidR="005743B5" w:rsidP="005743B5" w:rsidRDefault="005743B5"/>
    <w:p w:rsidR="00E618AF" w:rsidP="00E618AF" w:rsidRDefault="00E618AF">
      <w:pPr>
        <w:pStyle w:val="Odlomakpopisa"/>
        <w:ind w:left="1065"/>
      </w:pPr>
    </w:p>
    <w:sectPr w:rsidR="00E61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855F6"/>
    <w:multiLevelType w:val="hybridMultilevel"/>
    <w:tmpl w:val="1832A126"/>
    <w:lvl w:ilvl="0" w:tplc="4F107F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D1"/>
    <w:rsid w:val="00080DB7"/>
    <w:rsid w:val="000A482F"/>
    <w:rsid w:val="000A48F9"/>
    <w:rsid w:val="000F7881"/>
    <w:rsid w:val="002B1BB7"/>
    <w:rsid w:val="002B78BD"/>
    <w:rsid w:val="00304AAC"/>
    <w:rsid w:val="00423EFD"/>
    <w:rsid w:val="00472C25"/>
    <w:rsid w:val="0048067A"/>
    <w:rsid w:val="004D0DBE"/>
    <w:rsid w:val="005743B5"/>
    <w:rsid w:val="00601938"/>
    <w:rsid w:val="006D0837"/>
    <w:rsid w:val="007264CF"/>
    <w:rsid w:val="00746009"/>
    <w:rsid w:val="008F407F"/>
    <w:rsid w:val="00985FEB"/>
    <w:rsid w:val="00995B2D"/>
    <w:rsid w:val="00A74969"/>
    <w:rsid w:val="00AA1AA4"/>
    <w:rsid w:val="00B37E4A"/>
    <w:rsid w:val="00BC01C0"/>
    <w:rsid w:val="00BD7573"/>
    <w:rsid w:val="00C02BAE"/>
    <w:rsid w:val="00C836D1"/>
    <w:rsid w:val="00E618AF"/>
    <w:rsid w:val="00E6512C"/>
    <w:rsid w:val="00E90C4D"/>
    <w:rsid w:val="00F80B44"/>
    <w:rsid w:val="00FE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618A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04A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AA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23E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3E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3E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3E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3E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18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4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4A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St-830/2019</izvorni_sadrzaj>
    <derivirana_varijabla naziv="DomainObject.Predmet.OznakaBroj_1">St-830/2019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VERDE jednostavno društvo s ograničenom odgovornošću za usluge, turistička agencija</izvorni_sadrzaj>
    <derivirana_varijabla naziv="DomainObject.Predmet.ProtustrankaFormated_1">  ZONA VERDE jednostavno društvo s ograničenom odgovornošću za usluge, turistička agencija</derivirana_varijabla>
  </DomainObject.Predmet.ProtustrankaFormated>
  <DomainObject.Predmet.ProtustrankaFormatedOIB>
    <izvorni_sadrzaj>  ZONA VERDE jednostavno društvo s ograničenom odgovornošću za usluge, turistička agencija, OIB 16075013973</izvorni_sadrzaj>
    <derivirana_varijabla naziv="DomainObject.Predmet.ProtustrankaFormatedOIB_1">  ZONA VERDE jednostavno društvo s ograničenom odgovornošću za usluge, turistička agencija, OIB 16075013973</derivirana_varijabla>
  </DomainObject.Predmet.ProtustrankaFormatedOIB>
  <DomainObject.Predmet.ProtustrankaFormatedWithAdress>
    <izvorni_sadrzaj> ZONA VERDE jednostavno društvo s ograničenom odgovornošću za usluge, turistička agencija, Sinkovićeva 4, 10000 Zagreb</izvorni_sadrzaj>
    <derivirana_varijabla naziv="DomainObject.Predmet.ProtustrankaFormatedWithAdress_1"> ZONA VERDE jednostavno društvo s ograničenom odgovornošću za usluge, turistička agencija, Sinkovićeva 4, 10000 Zagreb</derivirana_varijabla>
  </DomainObject.Predmet.ProtustrankaFormatedWithAdress>
  <DomainObject.Predmet.ProtustrankaFormatedWithAdressOIB>
    <izvorni_sadrzaj> ZONA VERDE jednostavno društvo s ograničenom odgovornošću za usluge, turistička agencija, OIB 16075013973, Sinkovićeva 4, 10000 Zagreb</izvorni_sadrzaj>
    <derivirana_varijabla naziv="DomainObject.Predmet.ProtustrankaFormatedWithAdressOIB_1"> ZONA VERDE jednostavno društvo s ograničenom odgovornošću za usluge, turistička agencija, OIB 16075013973, Sinkovićeva 4, 10000 Zagreb</derivirana_varijabla>
  </DomainObject.Predmet.ProtustrankaFormatedWithAdressOIB>
  <DomainObject.Predmet.ProtustrankaWithAdress>
    <izvorni_sadrzaj>ZONA VERDE jednostavno društvo s ograničenom odgovornošću za usluge, turistička agencija Sinkovićeva 4, 10000 Zagreb</izvorni_sadrzaj>
    <derivirana_varijabla naziv="DomainObject.Predmet.ProtustrankaWithAdress_1">ZONA VERDE jednostavno društvo s ograničenom odgovornošću za usluge, turistička agencija Sinkovićeva 4, 10000 Zagreb</derivirana_varijabla>
  </DomainObject.Predmet.ProtustrankaWithAdress>
  <DomainObject.Predmet.ProtustrankaWithAdressOIB>
    <izvorni_sadrzaj>ZONA VERDE jednostavno društvo s ograničenom odgovornošću za usluge, turistička agencija, OIB 16075013973, Sinkovićeva 4, 10000 Zagreb</izvorni_sadrzaj>
    <derivirana_varijabla naziv="DomainObject.Predmet.ProtustrankaWithAdressOIB_1">ZONA VERDE jednostavno društvo s ograničenom odgovornošću za usluge, turistička agencija, OIB 16075013973, Sinkovićeva 4, 10000 Zagreb</derivirana_varijabla>
  </DomainObject.Predmet.ProtustrankaWithAdressOIB>
  <DomainObject.Predmet.ProtustrankaNazivFormated>
    <izvorni_sadrzaj>ZONA VERDE jednostavno društvo s ograničenom odgovornošću za usluge, turistička agencija</izvorni_sadrzaj>
    <derivirana_varijabla naziv="DomainObject.Predmet.ProtustrankaNazivFormated_1">ZONA VERDE jednostavno društvo s ograničenom odgovornošću za usluge, turistička agencija</derivirana_varijabla>
  </DomainObject.Predmet.ProtustrankaNazivFormated>
  <DomainObject.Predmet.ProtustrankaNazivFormatedOIB>
    <izvorni_sadrzaj>ZONA VERDE jednostavno društvo s ograničenom odgovornošću za usluge, turistička agencija, OIB 16075013973</izvorni_sadrzaj>
    <derivirana_varijabla naziv="DomainObject.Predmet.ProtustrankaNazivFormatedOIB_1">ZONA VERDE jednostavno društvo s ograničenom odgovornošću za usluge, turistička agencija, OIB 16075013973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VERDE jednostavno društvo s ograničenom odgovornošću za usluge, turistička agencija</izvorni_sadrzaj>
    <derivirana_varijabla naziv="DomainObject.Predmet.StrankaFormated_1">  ZONA VERDE jednostavno društvo s ograničenom odgovornošću za usluge, turistička agencija</derivirana_varijabla>
  </DomainObject.Predmet.StrankaFormated>
  <DomainObject.Predmet.StrankaFormatedOIB>
    <izvorni_sadrzaj>  ZONA VERDE jednostavno društvo s ograničenom odgovornošću za usluge, turistička agencija, OIB 16075013973</izvorni_sadrzaj>
    <derivirana_varijabla naziv="DomainObject.Predmet.StrankaFormatedOIB_1">  ZONA VERDE jednostavno društvo s ograničenom odgovornošću za usluge, turistička agencija, OIB 16075013973</derivirana_varijabla>
  </DomainObject.Predmet.StrankaFormatedOIB>
  <DomainObject.Predmet.StrankaFormatedWithAdress>
    <izvorni_sadrzaj> ZONA VERDE jednostavno društvo s ograničenom odgovornošću za usluge, turistička agencija, Sinkovićeva 4, 10000 Zagreb</izvorni_sadrzaj>
    <derivirana_varijabla naziv="DomainObject.Predmet.StrankaFormatedWithAdress_1"> ZONA VERDE jednostavno društvo s ograničenom odgovornošću za usluge, turistička agencija, Sinkovićeva 4, 10000 Zagreb</derivirana_varijabla>
  </DomainObject.Predmet.StrankaFormatedWithAdress>
  <DomainObject.Predmet.StrankaFormatedWithAdressOIB>
    <izvorni_sadrzaj> ZONA VERDE jednostavno društvo s ograničenom odgovornošću za usluge, turistička agencija, OIB 16075013973, Sinkovićeva 4, 10000 Zagreb</izvorni_sadrzaj>
    <derivirana_varijabla naziv="DomainObject.Predmet.StrankaFormatedWithAdressOIB_1"> ZONA VERDE jednostavno društvo s ograničenom odgovornošću za usluge, turistička agencija, OIB 16075013973, Sinkovićeva 4, 10000 Zagreb</derivirana_varijabla>
  </DomainObject.Predmet.StrankaFormatedWithAdressOIB>
  <DomainObject.Predmet.StrankaWithAdress>
    <izvorni_sadrzaj>ZONA VERDE jednostavno društvo s ograničenom odgovornošću za usluge, turistička agencija Sinkovićeva 4,10000 Zagreb</izvorni_sadrzaj>
    <derivirana_varijabla naziv="DomainObject.Predmet.StrankaWithAdress_1">ZONA VERDE jednostavno društvo s ograničenom odgovornošću za usluge, turistička agencija Sinkovićeva 4,10000 Zagreb</derivirana_varijabla>
  </DomainObject.Predmet.StrankaWithAdress>
  <DomainObject.Predmet.StrankaWithAdressOIB>
    <izvorni_sadrzaj>ZONA VERDE jednostavno društvo s ograničenom odgovornošću za usluge, turistička agencija, OIB 16075013973, Sinkovićeva 4,10000 Zagreb</izvorni_sadrzaj>
    <derivirana_varijabla naziv="DomainObject.Predmet.StrankaWithAdressOIB_1">ZONA VERDE jednostavno društvo s ograničenom odgovornošću za usluge, turistička agencija, OIB 16075013973, Sinkovićeva 4,10000 Zagreb</derivirana_varijabla>
  </DomainObject.Predmet.StrankaWithAdressOIB>
  <DomainObject.Predmet.StrankaNazivFormated>
    <izvorni_sadrzaj>ZONA VERDE jednostavno društvo s ograničenom odgovornošću za usluge, turistička agencija</izvorni_sadrzaj>
    <derivirana_varijabla naziv="DomainObject.Predmet.StrankaNazivFormated_1">ZONA VERDE jednostavno društvo s ograničenom odgovornošću za usluge, turistička agencija</derivirana_varijabla>
  </DomainObject.Predmet.StrankaNazivFormated>
  <DomainObject.Predmet.StrankaNazivFormatedOIB>
    <izvorni_sadrzaj>ZONA VERDE jednostavno društvo s ograničenom odgovornošću za usluge, turistička agencija, OIB 16075013973</izvorni_sadrzaj>
    <derivirana_varijabla naziv="DomainObject.Predmet.StrankaNazivFormatedOIB_1">ZONA VERDE jednostavno društvo s ograničenom odgovornošću za usluge, turistička agencija, OIB 16075013973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ZONA VERDE jednostavno društvo s ograničenom odgovornošću za usluge, turistička agencija</item>
    </izvorni_sadrzaj>
    <derivirana_varijabla naziv="DomainObject.Predmet.StrankaListFormated_1">
      <item>ZONA VERDE jednostavno društvo s ograničenom odgovornošću za usluge, turistička agencija</item>
    </derivirana_varijabla>
  </DomainObject.Predmet.StrankaListFormated>
  <DomainObject.Predmet.StrankaListFormatedOIB>
    <izvorni_sadrzaj>
      <item>ZONA VERDE jednostavno društvo s ograničenom odgovornošću za usluge, turistička agencija, OIB 16075013973</item>
    </izvorni_sadrzaj>
    <derivirana_varijabla naziv="DomainObject.Predmet.StrankaListFormatedOIB_1">
      <item>ZONA VERDE jednostavno društvo s ograničenom odgovornošću za usluge, turistička agencija, OIB 16075013973</item>
    </derivirana_varijabla>
  </DomainObject.Predmet.StrankaListFormatedOIB>
  <DomainObject.Predmet.StrankaListFormatedWithAdress>
    <izvorni_sadrzaj>
      <item>ZONA VERDE jednostavno društvo s ograničenom odgovornošću za usluge, turistička agencija, Sinkovićeva 4, 10000 Zagreb</item>
    </izvorni_sadrzaj>
    <derivirana_varijabla naziv="DomainObject.Predmet.StrankaListFormatedWithAdress_1">
      <item>ZONA VERDE jednostavno društvo s ograničenom odgovornošću za usluge, turistička agencija, Sinkovićeva 4, 10000 Zagreb</item>
    </derivirana_varijabla>
  </DomainObject.Predmet.StrankaListFormatedWithAdress>
  <DomainObject.Predmet.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StrankaListFormatedWithAdressOIB_1">
      <item>ZONA VERDE jednostavno društvo s ograničenom odgovornošću za usluge, turistička agencija, OIB 16075013973, Sinkovićeva 4, 10000 Zagreb</item>
    </derivirana_varijabla>
  </DomainObject.Predmet.StrankaListFormatedWithAdressOIB>
  <DomainObject.Predmet.StrankaListNazivFormated>
    <izvorni_sadrzaj>
      <item>ZONA VERDE jednostavno društvo s ograničenom odgovornošću za usluge, turistička agencija</item>
    </izvorni_sadrzaj>
    <derivirana_varijabla naziv="DomainObject.Predmet.StrankaListNazivFormated_1">
      <item>ZONA VERDE jednostavno društvo s ograničenom odgovornošću za usluge, turistička agencija</item>
    </derivirana_varijabla>
  </DomainObject.Predmet.StrankaListNazivFormated>
  <DomainObject.Predmet.StrankaListNazivFormatedOIB>
    <izvorni_sadrzaj>
      <item>ZONA VERDE jednostavno društvo s ograničenom odgovornošću za usluge, turistička agencija, OIB 16075013973</item>
    </izvorni_sadrzaj>
    <derivirana_varijabla naziv="DomainObject.Predmet.StrankaListNazivFormatedOIB_1">
      <item>ZONA VERDE jednostavno društvo s ograničenom odgovornošću za usluge, turistička agencija, OIB 16075013973</item>
    </derivirana_varijabla>
  </DomainObject.Predmet.StrankaListNazivFormatedOIB>
  <DomainObject.Predmet.ProtuStrankaListFormated>
    <izvorni_sadrzaj>
      <item>ZONA VERDE jednostavno društvo s ograničenom odgovornošću za usluge, turistička agencija</item>
    </izvorni_sadrzaj>
    <derivirana_varijabla naziv="DomainObject.Predmet.ProtuStrankaListFormated_1">
      <item>ZONA VERDE jednostavno društvo s ograničenom odgovornošću za usluge, turistička agencija</item>
    </derivirana_varijabla>
  </DomainObject.Predmet.ProtuStrankaListFormated>
  <DomainObject.Predmet.ProtuStrankaListFormatedOIB>
    <izvorni_sadrzaj>
      <item>ZONA VERDE jednostavno društvo s ograničenom odgovornošću za usluge, turistička agencija, OIB 16075013973</item>
    </izvorni_sadrzaj>
    <derivirana_varijabla naziv="DomainObject.Predmet.ProtuStrankaListFormatedOIB_1">
      <item>ZONA VERDE jednostavno društvo s ograničenom odgovornošću za usluge, turistička agencija, OIB 16075013973</item>
    </derivirana_varijabla>
  </DomainObject.Predmet.ProtuStrankaListFormatedOIB>
  <DomainObject.Predmet.ProtuStrankaListFormatedWithAdress>
    <izvorni_sadrzaj>
      <item>ZONA VERDE jednostavno društvo s ograničenom odgovornošću za usluge, turistička agencija, Sinkovićeva 4, 10000 Zagreb</item>
    </izvorni_sadrzaj>
    <derivirana_varijabla naziv="DomainObject.Predmet.ProtuStrankaListFormatedWithAdress_1">
      <item>ZONA VERDE jednostavno društvo s ograničenom odgovornošću za usluge, turistička agencija, Sinkovićeva 4, 10000 Zagreb</item>
    </derivirana_varijabla>
  </DomainObject.Predmet.ProtuStrankaListFormatedWithAdress>
  <DomainObject.Predmet.Protu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ProtuStrankaListFormatedWithAdressOIB_1">
      <item>ZONA VERDE jednostavno društvo s ograničenom odgovornošću za usluge, turistička agencija, OIB 16075013973, Sinkovićeva 4, 10000 Zagreb</item>
    </derivirana_varijabla>
  </DomainObject.Predmet.ProtuStrankaListFormatedWithAdressOIB>
  <DomainObject.Predmet.ProtuStrankaListNazivFormated>
    <izvorni_sadrzaj>
      <item>ZONA VERDE jednostavno društvo s ograničenom odgovornošću za usluge, turistička agencija</item>
    </izvorni_sadrzaj>
    <derivirana_varijabla naziv="DomainObject.Predmet.ProtuStrankaListNazivFormated_1">
      <item>ZONA VERDE jednostavno društvo s ograničenom odgovornošću za usluge, turistička agencija</item>
    </derivirana_varijabla>
  </DomainObject.Predmet.ProtuStrankaListNazivFormated>
  <DomainObject.Predmet.ProtuStrankaListNazivFormatedOIB>
    <izvorni_sadrzaj>
      <item>ZONA VERDE jednostavno društvo s ograničenom odgovornošću za usluge, turistička agencija, OIB 16075013973</item>
    </izvorni_sadrzaj>
    <derivirana_varijabla naziv="DomainObject.Predmet.ProtuStrankaListNazivFormatedOIB_1">
      <item>ZONA VERDE jednostavno društvo s ograničenom odgovornošću za usluge, turistička agencija, OIB 16075013973</item>
    </derivirana_varijabla>
  </DomainObject.Predmet.ProtuStrankaListNazivFormatedOIB>
  <DomainObject.Predmet.OstaliListFormated>
    <izvorni_sadrzaj>
      <item>Igor Grgičević</item>
    </izvorni_sadrzaj>
    <derivirana_varijabla naziv="DomainObject.Predmet.OstaliListFormated_1">
      <item>Igor Grgičević</item>
    </derivirana_varijabla>
  </DomainObject.Predmet.OstaliListFormated>
  <DomainObject.Predmet.OstaliListFormatedOIB>
    <izvorni_sadrzaj>
      <item>Igor Grgičević, OIB 30899535624</item>
    </izvorni_sadrzaj>
    <derivirana_varijabla naziv="DomainObject.Predmet.OstaliListFormatedOIB_1">
      <item>Igor Grgičević, OIB 30899535624</item>
    </derivirana_varijabla>
  </DomainObject.Predmet.OstaliListFormatedOIB>
  <DomainObject.Predmet.OstaliListFormatedWithAdress>
    <izvorni_sadrzaj>
      <item>Igor Grgičević, Sinkovićeva 4, 10000 Zagreb</item>
    </izvorni_sadrzaj>
    <derivirana_varijabla naziv="DomainObject.Predmet.OstaliListFormatedWithAdress_1">
      <item>Igor Grgičević, Sinkovićeva 4, 10000 Zagreb</item>
    </derivirana_varijabla>
  </DomainObject.Predmet.OstaliListFormatedWithAdress>
  <DomainObject.Predmet.OstaliListFormatedWithAdressOIB>
    <izvorni_sadrzaj>
      <item>Igor Grgičević, OIB 30899535624, Sinkovićeva 4, 10000 Zagreb</item>
    </izvorni_sadrzaj>
    <derivirana_varijabla naziv="DomainObject.Predmet.OstaliListFormatedWithAdressOIB_1">
      <item>Igor Grgičević, OIB 30899535624, Sinkovićeva 4, 10000 Zagreb</item>
    </derivirana_varijabla>
  </DomainObject.Predmet.OstaliListFormatedWithAdressOIB>
  <DomainObject.Predmet.OstaliListNazivFormated>
    <izvorni_sadrzaj>
      <item>Igor Grgičević</item>
    </izvorni_sadrzaj>
    <derivirana_varijabla naziv="DomainObject.Predmet.OstaliListNazivFormated_1">
      <item>Igor Grgičević</item>
    </derivirana_varijabla>
  </DomainObject.Predmet.OstaliListNazivFormated>
  <DomainObject.Predmet.OstaliListNazivFormatedOIB>
    <izvorni_sadrzaj>
      <item>Igor Grgičević, OIB 30899535624</item>
    </izvorni_sadrzaj>
    <derivirana_varijabla naziv="DomainObject.Predmet.OstaliListNazivFormatedOIB_1">
      <item>Igor Grgičević, OIB 30899535624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VERDE jednostavno društvo s ograničenom odgovornošću za usluge, turistička agencija</izvorni_sadrzaj>
    <derivirana_varijabla naziv="DomainObject.Predmet.StrankaIDrugi_1">ZONA VERDE jednostavno društvo s ograničenom odgovornošću za usluge, turistička agencija</derivirana_varijabla>
  </DomainObject.Predmet.StrankaIDrugi>
  <DomainObject.Predmet.ProtustrankaIDrugi>
    <izvorni_sadrzaj>ZONA VERDE jednostavno društvo s ograničenom odgovornošću za usluge, turistička agencija</izvorni_sadrzaj>
    <derivirana_varijabla naziv="DomainObject.Predmet.ProtustrankaIDrugi_1">ZONA VERDE jednostavno društvo s ograničenom odgovornošću za usluge, turistička agencija</derivirana_varijabla>
  </DomainObject.Predmet.ProtustrankaIDrugi>
  <DomainObject.Predmet.StrankaIDrugiAdressOIB>
    <izvorni_sadrzaj>ZONA VERDE jednostavno društvo s ograničenom odgovornošću za usluge, turistička agencija, OIB 16075013973, Sinkovićeva 4, 10000 Zagreb</izvorni_sadrzaj>
    <derivirana_varijabla naziv="DomainObject.Predmet.StrankaIDrugiAdressOIB_1">ZONA VERDE jednostavno društvo s ograničenom odgovornošću za usluge, turistička agencija, OIB 16075013973, Sinkovićeva 4, 10000 Zagreb</derivirana_varijabla>
  </DomainObject.Predmet.StrankaIDrugiAdressOIB>
  <DomainObject.Predmet.ProtustrankaIDrugiAdressOIB>
    <izvorni_sadrzaj>ZONA VERDE jednostavno društvo s ograničenom odgovornošću za usluge, turistička agencija, OIB 16075013973, Sinkovićeva 4, 10000 Zagreb</izvorni_sadrzaj>
    <derivirana_varijabla naziv="DomainObject.Predmet.ProtustrankaIDrugiAdressOIB_1">ZONA VERDE jednostavno društvo s ograničenom odgovornošću za usluge, turistička agencija, OIB 16075013973,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VERDE jednostavno društvo s ograničenom odgovornošću za usluge, turistička agencija</item>
      <item>ZONA VERDE jednostavno društvo s ograničenom odgovornošću za usluge, turistička agencija</item>
      <item>Igor Grgičević</item>
    </izvorni_sadrzaj>
    <derivirana_varijabla naziv="DomainObject.Predmet.SudioniciListNaziv_1">
      <item>ZONA VERDE jednostavno društvo s ograničenom odgovornošću za usluge, turistička agencija</item>
      <item>ZONA VERDE jednostavno društvo s ograničenom odgovornošću za usluge, turistička agencija</item>
      <item>Igor Grgičević</item>
    </derivirana_varijabla>
  </DomainObject.Predmet.SudioniciListNaziv>
  <DomainObject.Predmet.SudioniciListAdressOIB>
    <izvorni_sadrzaj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izvorni_sadrzaj>
    <derivirana_varijabla naziv="DomainObject.Predmet.SudioniciListAdressOIB_1"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16075013973</item>
      <item>, OIB 16075013973</item>
      <item>, OIB 30899535624</item>
    </izvorni_sadrzaj>
    <derivirana_varijabla naziv="DomainObject.Predmet.SudioniciListNazivOIB_1">
      <item>, OIB 16075013973</item>
      <item>, OIB 16075013973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St-830/2019-13</izvorni_sadrzaj>
    <derivirana_varijabla naziv="DomainObject.PredzadnjaOdlukaIzPredmeta.Oznaka_1">St-830/2019-13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416</properties:Words>
  <properties:Characters>2128</properties:Characters>
  <properties:Lines>58</properties:Lines>
  <properties:Paragraphs>25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2019-09-17T08:38:00Z</dcterms:created>
  <dc:creator>Danijela Uzelac</dc:creator>
  <dc:description/>
  <cp:keywords/>
  <cp:lastModifiedBy>Katarina Franjić</cp:lastModifiedBy>
  <dcterms:modified xmlns:xsi="http://www.w3.org/2001/XMLSchema-instance" xsi:type="dcterms:W3CDTF">2019-09-17T09:41:00Z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(st-830-19. 6. zaključak nalog dužniku.docx)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