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771179" w14:paraId="1771179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523726">
        <w:rPr>
          <w:rFonts w:hAnsi="Times New Roman" w:ascii="Times New Roman"/>
          <w:sz w:val="24"/>
        </w:rPr>
        <w:t>119/15</w:t>
      </w:r>
      <w:r w:rsidR="00713290">
        <w:rPr>
          <w:rFonts w:hAnsi="Times New Roman" w:ascii="Times New Roman"/>
          <w:sz w:val="24"/>
        </w:rPr>
        <w:t>-64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3E455C" w:rsidP="0036625F" w:rsidR="003E455C">
      <w:pPr>
        <w:jc w:val="center"/>
        <w:rPr>
          <w:rFonts w:hAnsi="Times New Roman" w:ascii="Times New Roman"/>
          <w:sz w:val="24"/>
        </w:rPr>
      </w:pP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5D2FD9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523726" w:rsidR="007160D0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523726">
        <w:rPr>
          <w:rFonts w:hAnsi="Times New Roman" w:ascii="Times New Roman"/>
          <w:sz w:val="24"/>
        </w:rPr>
        <w:t xml:space="preserve">OGULINKA d.o.o. u stečaju, Ogulin, </w:t>
      </w:r>
      <w:proofErr w:type="spellStart"/>
      <w:r w:rsidR="00523726">
        <w:rPr>
          <w:rFonts w:hAnsi="Times New Roman" w:ascii="Times New Roman"/>
          <w:sz w:val="24"/>
        </w:rPr>
        <w:t>Kučinići</w:t>
      </w:r>
      <w:proofErr w:type="spellEnd"/>
      <w:r w:rsidR="00523726">
        <w:rPr>
          <w:rFonts w:hAnsi="Times New Roman" w:ascii="Times New Roman"/>
          <w:sz w:val="24"/>
        </w:rPr>
        <w:t xml:space="preserve"> 23, OIB: 45769998932, 20. studenoga 2017.</w:t>
      </w:r>
    </w:p>
    <w:p w:rsidRDefault="00523726" w:rsidP="00523726" w:rsidR="00523726" w:rsidRPr="00AA4DD7">
      <w:pPr>
        <w:rPr>
          <w:rFonts w:hAnsi="Times New Roman" w:ascii="Times New Roman"/>
          <w:sz w:val="24"/>
        </w:rPr>
      </w:pPr>
    </w:p>
    <w:p w:rsidRDefault="005D2FD9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523726" w:rsidP="00523726" w:rsidR="00523726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Završno ročište vjerovnika, koje je zakazano </w:t>
      </w:r>
      <w:r w:rsidR="003E455C">
        <w:rPr>
          <w:lang w:val="hr-HR"/>
        </w:rPr>
        <w:t xml:space="preserve">kod ovoga suda </w:t>
      </w:r>
      <w:r>
        <w:rPr>
          <w:lang w:val="hr-HR"/>
        </w:rPr>
        <w:t xml:space="preserve">za dan 22. studenoga 2017. u 10,30 sati u sobi 93/II, održat će se istoga dana u isto vrijeme u sudnici </w:t>
      </w:r>
      <w:r w:rsidRPr="00523726">
        <w:rPr>
          <w:b/>
          <w:u w:val="single"/>
          <w:lang w:val="hr-HR"/>
        </w:rPr>
        <w:t>96/II – Mala dvorana.</w:t>
      </w:r>
    </w:p>
    <w:p w:rsidRDefault="00523726" w:rsidP="00523726" w:rsidR="00523726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523726">
        <w:rPr>
          <w:rFonts w:hAnsi="Times New Roman" w:ascii="Times New Roman"/>
          <w:sz w:val="24"/>
        </w:rPr>
        <w:t>20. studenoga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4C6225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713290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4C6225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713290" w:rsidP="00482439" w:rsidR="00713290">
      <w:pPr>
        <w:rPr>
          <w:rFonts w:hAnsi="Times New Roman" w:ascii="Times New Roman"/>
          <w:sz w:val="24"/>
        </w:rPr>
      </w:pPr>
    </w:p>
    <w:p w:rsidRDefault="00713290" w:rsidP="00482439" w:rsidR="0071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13290" w:rsidP="00482439" w:rsidR="00713290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713290">
      <w:pPr>
        <w:rPr>
          <w:rFonts w:hAnsi="Times New Roman" w:ascii="Times New Roman"/>
          <w:color w:themeColor="background1" w:val="FFFFFF"/>
          <w:sz w:val="24"/>
        </w:rPr>
      </w:pPr>
      <w:r w:rsidRPr="00713290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E35C6" w:rsidR="001F6BAC" w:rsidRPr="0071329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13290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713290">
        <w:rPr>
          <w:rFonts w:hAnsi="Times New Roman" w:ascii="Times New Roman"/>
          <w:color w:themeColor="background1" w:val="FFFFFF"/>
          <w:sz w:val="24"/>
        </w:rPr>
        <w:t>Oglasna ploča</w:t>
      </w:r>
      <w:r w:rsidRPr="00713290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713290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713290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71329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941" w:rsidR="001F7941">
      <w:r>
        <w:separator/>
      </w:r>
    </w:p>
  </w:endnote>
  <w:endnote w:id="0" w:type="continuationSeparator">
    <w:p w:rsidRDefault="001F7941" w:rsidR="001F7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941" w:rsidR="001F7941">
      <w:r>
        <w:separator/>
      </w:r>
    </w:p>
  </w:footnote>
  <w:footnote w:id="0" w:type="continuationSeparator">
    <w:p w:rsidRDefault="001F7941" w:rsidR="001F79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23726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726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1F7941"/>
    <w:rsid w:val="0026319B"/>
    <w:rsid w:val="002C1105"/>
    <w:rsid w:val="002F4D94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3E455C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C6225"/>
    <w:rsid w:val="004F19D3"/>
    <w:rsid w:val="00523726"/>
    <w:rsid w:val="005419C8"/>
    <w:rsid w:val="00545C55"/>
    <w:rsid w:val="0057341F"/>
    <w:rsid w:val="00593FFA"/>
    <w:rsid w:val="005944E7"/>
    <w:rsid w:val="005D2FD9"/>
    <w:rsid w:val="005F41A2"/>
    <w:rsid w:val="006008F9"/>
    <w:rsid w:val="00602D05"/>
    <w:rsid w:val="00612B9C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3290"/>
    <w:rsid w:val="007160D0"/>
    <w:rsid w:val="0077054E"/>
    <w:rsid w:val="00774AB7"/>
    <w:rsid w:val="007B04F7"/>
    <w:rsid w:val="007E0A65"/>
    <w:rsid w:val="007E3B92"/>
    <w:rsid w:val="007E7FEA"/>
    <w:rsid w:val="007F048E"/>
    <w:rsid w:val="008217D5"/>
    <w:rsid w:val="008616CA"/>
    <w:rsid w:val="008742B9"/>
    <w:rsid w:val="008774EB"/>
    <w:rsid w:val="008A0B75"/>
    <w:rsid w:val="008B65AF"/>
    <w:rsid w:val="008B65BF"/>
    <w:rsid w:val="008B6BCE"/>
    <w:rsid w:val="008F7361"/>
    <w:rsid w:val="009233BB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82B74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35858"/>
    <w:rsid w:val="00E4455F"/>
    <w:rsid w:val="00E50768"/>
    <w:rsid w:val="00E76E31"/>
    <w:rsid w:val="00E80646"/>
    <w:rsid w:val="00E9127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7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F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FE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F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F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7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F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FE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F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F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OGULINKA proizvodno-trgovačko d.o.o.</izvorni_sadrzaj>
    <derivirana_varijabla naziv="DomainObject.Predmet.ProtustrankaFormated_1">  OGULINKA proizvodno-trgovačko d.o.o.</derivirana_varijabla>
  </DomainObject.Predmet.ProtustrankaFormated>
  <DomainObject.Predmet.ProtustrankaFormatedOIB>
    <izvorni_sadrzaj>  OGULINKA proizvodno-trgovačko d.o.o., OIB 45769998932</izvorni_sadrzaj>
    <derivirana_varijabla naziv="DomainObject.Predmet.ProtustrankaFormatedOIB_1">  OGULINKA proizvodno-trgovačko d.o.o., OIB 45769998932</derivirana_varijabla>
  </DomainObject.Predmet.ProtustrankaFormatedOIB>
  <DomainObject.Predmet.ProtustrankaFormatedWithAdress>
    <izvorni_sadrzaj> OGULINKA proizvodno-trgovačko d.o.o., Kučinići 23, 47300 Ogulin</izvorni_sadrzaj>
    <derivirana_varijabla naziv="DomainObject.Predmet.ProtustrankaFormatedWithAdress_1"> OGULINKA proizvodno-trgovačko d.o.o., Kučinići 23, 47300 Ogulin</derivirana_varijabla>
  </DomainObject.Predmet.ProtustrankaFormatedWithAdress>
  <DomainObject.Predmet.ProtustrankaFormatedWithAdressOIB>
    <izvorni_sadrzaj> OGULINKA proizvodno-trgovačko d.o.o., OIB 45769998932, Kučinići 23, 47300 Ogulin</izvorni_sadrzaj>
    <derivirana_varijabla naziv="DomainObject.Predmet.ProtustrankaFormatedWithAdressOIB_1"> OGULINKA proizvodno-trgovačko d.o.o., OIB 45769998932, Kučinići 23, 47300 Ogulin</derivirana_varijabla>
  </DomainObject.Predmet.ProtustrankaFormatedWithAdressOIB>
  <DomainObject.Predmet.ProtustrankaWithAdress>
    <izvorni_sadrzaj>OGULINKA proizvodno-trgovačko d.o.o. Kučinići 23, 47300 Ogulin</izvorni_sadrzaj>
    <derivirana_varijabla naziv="DomainObject.Predmet.ProtustrankaWithAdress_1">OGULINKA proizvodno-trgovačko d.o.o. Kučinići 23, 47300 Ogulin</derivirana_varijabla>
  </DomainObject.Predmet.ProtustrankaWithAdress>
  <DomainObject.Predmet.ProtustrankaWithAdressOIB>
    <izvorni_sadrzaj>OGULINKA proizvodno-trgovačko d.o.o., OIB 45769998932, Kučinići 23, 47300 Ogulin</izvorni_sadrzaj>
    <derivirana_varijabla naziv="DomainObject.Predmet.ProtustrankaWithAdressOIB_1">OGULINKA proizvodno-trgovačko d.o.o., OIB 45769998932, Kučinići 23, 47300 Ogulin</derivirana_varijabla>
  </DomainObject.Predmet.ProtustrankaWithAdressOIB>
  <DomainObject.Predmet.ProtustrankaNazivFormated>
    <izvorni_sadrzaj>OGULINKA proizvodno-trgovačko d.o.o.</izvorni_sadrzaj>
    <derivirana_varijabla naziv="DomainObject.Predmet.ProtustrankaNazivFormated_1">OGULINKA proizvodno-trgovačko d.o.o.</derivirana_varijabla>
  </DomainObject.Predmet.ProtustrankaNazivFormated>
  <DomainObject.Predmet.ProtustrankaNazivFormatedOIB>
    <izvorni_sadrzaj>OGULINKA proizvodno-trgovačko d.o.o., OIB 45769998932</izvorni_sadrzaj>
    <derivirana_varijabla naziv="DomainObject.Predmet.ProtustrankaNazivFormatedOIB_1">OGULINKA proizvodno-trgovačko d.o.o., OIB 45769998932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Puškarić; GTM-GAVAN društvo s ograničenom odgovornošću za proizvodnju, promet i usluge</izvorni_sadrzaj>
    <derivirana_varijabla naziv="DomainObject.Predmet.StrankaFormated_1">  Natalija Puškarić; GTM-GAVAN društvo s ograničenom odgovornošću za proizvodnju, promet i usluge</derivirana_varijabla>
  </DomainObject.Predmet.StrankaFormated>
  <DomainObject.Predmet.StrankaFormatedOIB>
    <izvorni_sadrzaj>  Natalija Puškarić, OIB 90955386682; GTM-GAVAN društvo s ograničenom odgovornošću za proizvodnju, promet i usluge, OIB 46909277691</izvorni_sadrzaj>
    <derivirana_varijabla naziv="DomainObject.Predmet.StrankaFormatedOIB_1">  Natalija Puškarić, OIB 90955386682; GTM-GAVAN društvo s ograničenom odgovornošću za proizvodnju, promet i usluge, OIB 46909277691</derivirana_varijabla>
  </DomainObject.Predmet.StrankaFormatedOIB>
  <DomainObject.Predmet.StrankaFormatedWithAdress>
    <izvorni_sadrzaj> Natalija Puškarić, Sveti Rok 67, 47300 Ogulin; GTM-GAVAN društvo s ograničenom odgovornošću za proizvodnju, promet i usluge, Dlakovac 1/A, 47300 Ogulin</izvorni_sadrzaj>
    <derivirana_varijabla naziv="DomainObject.Predmet.StrankaFormatedWithAdress_1"> Natalija Puškarić, Sveti Rok 67, 47300 Ogulin; GTM-GAVAN društvo s ograničenom odgovornošću za proizvodnju, promet i usluge, Dlakovac 1/A, 47300 Ogulin</derivirana_varijabla>
  </DomainObject.Predmet.StrankaFormatedWithAdress>
  <DomainObject.Predmet.StrankaFormatedWithAdressOIB>
    <izvorni_sadrzaj> Natalija Puškarić, OIB 90955386682, Sveti Rok 67, 47300 Ogulin; GTM-GAVAN društvo s ograničenom odgovornošću za proizvodnju, promet i usluge, OIB 46909277691, Dlakovac 1/A, 47300 Ogulin</izvorni_sadrzaj>
    <derivirana_varijabla naziv="DomainObject.Predmet.StrankaFormatedWithAdressOIB_1"> Natalija Puškarić, OIB 90955386682, Sveti Rok 67, 47300 Ogulin; GTM-GAVAN društvo s ograničenom odgovornošću za proizvodnju, promet i usluge, OIB 46909277691, Dlakovac 1/A, 47300 Ogulin</derivirana_varijabla>
  </DomainObject.Predmet.StrankaFormatedWithAdressOIB>
  <DomainObject.Predmet.StrankaWithAdress>
    <izvorni_sadrzaj>Natalija Puškarić Sveti Rok 67,47300 Ogulin,GTM-GAVAN društvo s ograničenom odgovornošću za proizvodnju, promet i usluge Dlakovac 1/A,47300 Ogulin</izvorni_sadrzaj>
    <derivirana_varijabla naziv="DomainObject.Predmet.StrankaWithAdress_1">Natalija Puškarić Sveti Rok 67,47300 Ogulin,GTM-GAVAN društvo s ograničenom odgovornošću za proizvodnju, promet i usluge Dlakovac 1/A,47300 Ogulin</derivirana_varijabla>
  </DomainObject.Predmet.StrankaWithAdress>
  <DomainObject.Predmet.StrankaWithAdressOIB>
    <izvorni_sadrzaj>Natalija Puškarić, OIB 90955386682, Sveti Rok 67,47300 Ogulin,GTM-GAVAN društvo s ograničenom odgovornošću za proizvodnju, promet i usluge, OIB 46909277691, Dlakovac 1/A,47300 Ogulin</izvorni_sadrzaj>
    <derivirana_varijabla naziv="DomainObject.Predmet.StrankaWithAdressOIB_1">Natalija Puškarić, OIB 90955386682, Sveti Rok 67,47300 Ogulin,GTM-GAVAN društvo s ograničenom odgovornošću za proizvodnju, promet i usluge, OIB 46909277691, Dlakovac 1/A,47300 Ogulin</derivirana_varijabla>
  </DomainObject.Predmet.StrankaWithAdressOIB>
  <DomainObject.Predmet.StrankaNazivFormated>
    <izvorni_sadrzaj>Natalija Puškarić,GTM-GAVAN društvo s ograničenom odgovornošću za proizvodnju, promet i usluge</izvorni_sadrzaj>
    <derivirana_varijabla naziv="DomainObject.Predmet.StrankaNazivFormated_1">Natalija Puškarić,GTM-GAVAN društvo s ograničenom odgovornošću za proizvodnju, promet i usluge</derivirana_varijabla>
  </DomainObject.Predmet.StrankaNazivFormated>
  <DomainObject.Predmet.StrankaNazivFormatedOIB>
    <izvorni_sadrzaj>Natalija Puškarić, OIB 90955386682,GTM-GAVAN društvo s ograničenom odgovornošću za proizvodnju, promet i usluge, OIB 46909277691</izvorni_sadrzaj>
    <derivirana_varijabla naziv="DomainObject.Predmet.StrankaNazivFormatedOIB_1">Natalija Puškarić, OIB 90955386682,GTM-GAVAN društvo s ograničenom odgovornošću za proizvodnju, promet i usluge, OIB 46909277691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Natalija Puškarić</item>
      <item>GTM-GAVAN društvo s ograničenom odgovornošću za proizvodnju, promet i usluge</item>
    </izvorni_sadrzaj>
    <derivirana_varijabla naziv="DomainObject.Predmet.StrankaListFormated_1">
      <item>Natalija Puškarić</item>
      <item>GTM-GAVAN društvo s ograničenom odgovornošću za proizvodnju, promet i usluge</item>
    </derivirana_varijabla>
  </DomainObject.Predmet.StrankaListFormated>
  <DomainObject.Predmet.StrankaListFormatedOIB>
    <izvorni_sadrzaj>
      <item>Natalija Puškarić, OIB 90955386682</item>
      <item>GTM-GAVAN društvo s ograničenom odgovornošću za proizvodnju, promet i usluge, OIB 46909277691</item>
    </izvorni_sadrzaj>
    <derivirana_varijabla naziv="DomainObject.Predmet.StrankaListFormatedOIB_1">
      <item>Natalija Puškarić, OIB 90955386682</item>
      <item>GTM-GAVAN društvo s ograničenom odgovornošću za proizvodnju, promet i usluge, OIB 46909277691</item>
    </derivirana_varijabla>
  </DomainObject.Predmet.StrankaListFormatedOIB>
  <DomainObject.Predmet.StrankaListFormatedWithAdress>
    <izvorni_sadrzaj>
      <item>Natalija Puškarić, Sveti Rok 67, 47300 Ogulin</item>
      <item>GTM-GAVAN društvo s ograničenom odgovornošću za proizvodnju, promet i usluge, Dlakovac 1/A, 47300 Ogulin</item>
    </izvorni_sadrzaj>
    <derivirana_varijabla naziv="DomainObject.Predmet.StrankaListFormatedWithAdress_1">
      <item>Natalija Puškarić, Sveti Rok 67, 47300 Ogulin</item>
      <item>GTM-GAVAN društvo s ograničenom odgovornošću za proizvodnju, promet i usluge, Dlakovac 1/A, 47300 Ogulin</item>
    </derivirana_varijabla>
  </DomainObject.Predmet.StrankaListFormatedWithAdress>
  <DomainObject.Predmet.StrankaListFormatedWithAdressOIB>
    <izvorni_sadrzaj>
      <item>Natalija Puškarić, OIB 90955386682, Sveti Rok 67, 47300 Ogulin</item>
      <item>GTM-GAVAN društvo s ograničenom odgovornošću za proizvodnju, promet i usluge, OIB 46909277691, Dlakovac 1/A, 47300 Ogulin</item>
    </izvorni_sadrzaj>
    <derivirana_varijabla naziv="DomainObject.Predmet.StrankaListFormatedWithAdressOIB_1">
      <item>Natalija Puškarić, OIB 90955386682, Sveti Rok 67, 47300 Ogulin</item>
      <item>GTM-GAVAN društvo s ograničenom odgovornošću za proizvodnju, promet i usluge, OIB 46909277691, Dlakovac 1/A, 47300 Ogulin</item>
    </derivirana_varijabla>
  </DomainObject.Predmet.StrankaListFormatedWithAdressOIB>
  <DomainObject.Predmet.StrankaListNazivFormated>
    <izvorni_sadrzaj>
      <item>Natalija Puškarić</item>
      <item>GTM-GAVAN društvo s ograničenom odgovornošću za proizvodnju, promet i usluge</item>
    </izvorni_sadrzaj>
    <derivirana_varijabla naziv="DomainObject.Predmet.StrankaListNazivFormated_1">
      <item>Natalija Puškarić</item>
      <item>GTM-GAVAN društvo s ograničenom odgovornošću za proizvodnju, promet i usluge</item>
    </derivirana_varijabla>
  </DomainObject.Predmet.StrankaListNazivFormated>
  <DomainObject.Predmet.StrankaListNazivFormatedOIB>
    <izvorni_sadrzaj>
      <item>Natalija Puškarić, OIB 90955386682</item>
      <item>GTM-GAVAN društvo s ograničenom odgovornošću za proizvodnju, promet i usluge, OIB 46909277691</item>
    </izvorni_sadrzaj>
    <derivirana_varijabla naziv="DomainObject.Predmet.StrankaListNazivFormatedOIB_1">
      <item>Natalija Puškarić, OIB 90955386682</item>
      <item>GTM-GAVAN društvo s ograničenom odgovornošću za proizvodnju, promet i usluge, OIB 46909277691</item>
    </derivirana_varijabla>
  </DomainObject.Predmet.StrankaListNazivFormatedOIB>
  <DomainObject.Predmet.ProtuStrankaListFormated>
    <izvorni_sadrzaj>
      <item>OGULINKA proizvodno-trgovačko d.o.o.</item>
    </izvorni_sadrzaj>
    <derivirana_varijabla naziv="DomainObject.Predmet.ProtuStrankaListFormated_1">
      <item>OGULINKA proizvodno-trgovačko d.o.o.</item>
    </derivirana_varijabla>
  </DomainObject.Predmet.ProtuStrankaListFormated>
  <DomainObject.Predmet.ProtuStrankaListFormatedOIB>
    <izvorni_sadrzaj>
      <item>OGULINKA proizvodno-trgovačko d.o.o., OIB 45769998932</item>
    </izvorni_sadrzaj>
    <derivirana_varijabla naziv="DomainObject.Predmet.ProtuStrankaListFormatedOIB_1">
      <item>OGULINKA proizvodno-trgovačko d.o.o., OIB 45769998932</item>
    </derivirana_varijabla>
  </DomainObject.Predmet.ProtuStrankaListFormatedOIB>
  <DomainObject.Predmet.ProtuStrankaListFormatedWithAdress>
    <izvorni_sadrzaj>
      <item>OGULINKA proizvodno-trgovačko d.o.o., Kučinići 23, 47300 Ogulin</item>
    </izvorni_sadrzaj>
    <derivirana_varijabla naziv="DomainObject.Predmet.ProtuStrankaListFormatedWithAdress_1">
      <item>OGULINKA proizvodno-trgovačko d.o.o., Kučinići 23, 47300 Ogulin</item>
    </derivirana_varijabla>
  </DomainObject.Predmet.ProtuStrankaListFormatedWithAdress>
  <DomainObject.Predmet.ProtuStrankaListFormatedWithAdressOIB>
    <izvorni_sadrzaj>
      <item>OGULINKA proizvodno-trgovačko d.o.o., OIB 45769998932, Kučinići 23, 47300 Ogulin</item>
    </izvorni_sadrzaj>
    <derivirana_varijabla naziv="DomainObject.Predmet.ProtuStrankaListFormatedWithAdressOIB_1">
      <item>OGULINKA proizvodno-trgovačko d.o.o., OIB 45769998932, Kučinići 23, 47300 Ogulin</item>
    </derivirana_varijabla>
  </DomainObject.Predmet.ProtuStrankaListFormatedWithAdressOIB>
  <DomainObject.Predmet.ProtuStrankaListNazivFormated>
    <izvorni_sadrzaj>
      <item>OGULINKA proizvodno-trgovačko d.o.o.</item>
    </izvorni_sadrzaj>
    <derivirana_varijabla naziv="DomainObject.Predmet.ProtuStrankaListNazivFormated_1">
      <item>OGULINKA proizvodno-trgovačko d.o.o.</item>
    </derivirana_varijabla>
  </DomainObject.Predmet.ProtuStrankaListNazivFormated>
  <DomainObject.Predmet.ProtuStrankaListNazivFormatedOIB>
    <izvorni_sadrzaj>
      <item>OGULINKA proizvodno-trgovačko d.o.o., OIB 45769998932</item>
    </izvorni_sadrzaj>
    <derivirana_varijabla naziv="DomainObject.Predmet.ProtuStrankaListNazivFormatedOIB_1">
      <item>OGULINKA proizvodno-trgovačko d.o.o., OIB 45769998932</item>
    </derivirana_varijabla>
  </DomainObject.Predmet.ProtuStrankaListNazivFormatedOIB>
  <DomainObject.Predmet.OstaliList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Formated>
  <DomainObject.Predmet.OstaliList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FormatedOIB>
  <DomainObject.Predmet.OstaliListFormatedWithAdress>
    <izvorni_sadrzaj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Zrinski trg 4, 47300 Ogulin</item>
    </izvorni_sadrzaj>
    <derivirana_varijabla naziv="DomainObject.Predmet.OstaliListFormatedWithAdress_1"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Zrinski trg 4, 47300 Ogulin</item>
    </derivirana_varijabla>
  </DomainObject.Predmet.OstaliListFormatedWithAdress>
  <DomainObject.Predmet.OstaliListFormatedWithAdressOIB>
    <izvorni_sadrzaj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Zrinski trg 4, 47300 Ogulin</item>
    </izvorni_sadrzaj>
    <derivirana_varijabla naziv="DomainObject.Predmet.OstaliListFormatedWithAdressOIB_1"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Zrinski trg 4, 47300 Ogulin</item>
    </derivirana_varijabla>
  </DomainObject.Predmet.OstaliListFormatedWithAdressOIB>
  <DomainObject.Predmet.OstaliListNaziv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Naziv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NazivFormated>
  <DomainObject.Predmet.OstaliListNaziv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Naziv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Puškarić i dr.</izvorni_sadrzaj>
    <derivirana_varijabla naziv="DomainObject.Predmet.StrankaIDrugi_1">Natalija Puškarić i dr.</derivirana_varijabla>
  </DomainObject.Predmet.StrankaIDrugi>
  <DomainObject.Predmet.ProtustrankaIDrugi>
    <izvorni_sadrzaj>OGULINKA proizvodno-trgovačko d.o.o.</izvorni_sadrzaj>
    <derivirana_varijabla naziv="DomainObject.Predmet.ProtustrankaIDrugi_1">OGULINKA proizvodno-trgovačko d.o.o.</derivirana_varijabla>
  </DomainObject.Predmet.ProtustrankaIDrugi>
  <DomainObject.Predmet.StrankaIDrugiAdressOIB>
    <izvorni_sadrzaj>Natalija Puškarić, OIB 90955386682, Sveti Rok 67, 47300 Ogulin i dr.</izvorni_sadrzaj>
    <derivirana_varijabla naziv="DomainObject.Predmet.StrankaIDrugiAdressOIB_1">Natalija Puškarić, OIB 90955386682, Sveti Rok 67, 47300 Ogulin i dr.</derivirana_varijabla>
  </DomainObject.Predmet.StrankaIDrugiAdressOIB>
  <DomainObject.Predmet.ProtustrankaIDrugiAdressOIB>
    <izvorni_sadrzaj>OGULINKA proizvodno-trgovačko d.o.o., OIB 45769998932, Kučinići 23, 47300 Ogulin</izvorni_sadrzaj>
    <derivirana_varijabla naziv="DomainObject.Predmet.ProtustrankaIDrugiAdressOIB_1">OGULINKA proizvodno-trgovačko d.o.o., OIB 45769998932, Kučinići 23,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  <item>GTM-GAVAN društvo s ograničenom odgovornošću za proizvodnju, promet i usluge</item>
    </izvorni_sadrzaj>
    <derivirana_varijabla naziv="DomainObject.Predmet.SudioniciListNaziv_1"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  <item>GTM-GAVAN društvo s ograničenom odgovornošću za proizvodnju, promet i usluge</item>
    </derivirana_varijabla>
  </DomainObject.Predmet.SudioniciListNaziv>
  <DomainObject.Predmet.SudioniciListAdressOIB>
    <izvorni_sadrzaj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Zrinski trg 4,47300 Ogulin</item>
      <item>GTM-GAVAN društvo s ograničenom odgovornošću za proizvodnju, promet i usluge, OIB 46909277691, Dlakovac 1/A,47300 Ogulin</item>
    </izvorni_sadrzaj>
    <derivirana_varijabla naziv="DomainObject.Predmet.SudioniciListAdressOIB_1"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Zrinski trg 4,47300 Ogulin</item>
      <item>GTM-GAVAN društvo s ograničenom odgovornošću za proizvodnju, promet i usluge, OIB 46909277691, Dlakovac 1/A,47300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  <item>, OIB 46909277691</item>
    </izvorni_sadrzaj>
    <derivirana_varijabla naziv="DomainObject.Predmet.SudioniciListNazivOIB_1"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  <item>, OIB 46909277691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139</properties:Words>
  <properties:Characters>585</properties:Characters>
  <properties:Lines>35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2017-11-20T13:36:00Z</dcterms:created>
  <dc:creator>MK</dc:creator>
  <cp:lastModifiedBy>Sonja Pilić</cp:lastModifiedBy>
  <cp:lastPrinted>2017-11-20T13:37:00Z</cp:lastPrinted>
  <dcterms:modified xmlns:xsi="http://www.w3.org/2001/XMLSchema-instance" xsi:type="dcterms:W3CDTF">2017-11-20T13:38:00Z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