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22a8" w14:paraId="60322a8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9166F2" w:rsidRPr="009166F2">
        <w:t>STITCH LEATHER  j.d.o.o. u likvidaciji Gračišće, Mandalenčići 7, OIB: 10901116746</w:t>
      </w:r>
      <w:r w:rsidRPr="009E3A0B">
        <w:t xml:space="preserve">, </w:t>
      </w:r>
      <w:r w:rsidR="004A7039">
        <w:t>12</w:t>
      </w:r>
      <w:r w:rsidRPr="009E3A0B">
        <w:t xml:space="preserve">. </w:t>
      </w:r>
      <w:r w:rsidR="004A7039">
        <w:t xml:space="preserve">listopada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9166F2" w:rsidRPr="009166F2">
        <w:t>STITCH LEATHER  j.d.o.o. u likvidaciji Gračišće, Mandalenčići 7, OIB: 10901116746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9166F2">
        <w:rPr>
          <w:sz w:val="23"/>
          <w:szCs w:val="23"/>
        </w:rPr>
        <w:t>311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C760BB">
        <w:rPr>
          <w:sz w:val="23"/>
          <w:szCs w:val="23"/>
          <w:lang w:val="pl-PL"/>
        </w:rPr>
        <w:t>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1B444D">
        <w:rPr>
          <w:sz w:val="23"/>
          <w:szCs w:val="23"/>
        </w:rPr>
        <w:t>514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56D91">
        <w:rPr>
          <w:sz w:val="23"/>
          <w:szCs w:val="23"/>
        </w:rPr>
        <w:t>12</w:t>
      </w:r>
      <w:r>
        <w:rPr>
          <w:sz w:val="23"/>
          <w:szCs w:val="23"/>
        </w:rPr>
        <w:t xml:space="preserve">. </w:t>
      </w:r>
      <w:r w:rsidR="00A56D91">
        <w:rPr>
          <w:sz w:val="23"/>
          <w:szCs w:val="23"/>
        </w:rPr>
        <w:t>listopada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56D91">
        <w:t>12</w:t>
      </w:r>
      <w:r>
        <w:t xml:space="preserve">. </w:t>
      </w:r>
      <w:r w:rsidR="00A56D91">
        <w:t>listopada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9166F2">
      <w:t>311/2018-11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E4FD8"/>
    <w:rsid w:val="000F105A"/>
    <w:rsid w:val="001062DB"/>
    <w:rsid w:val="00190FBC"/>
    <w:rsid w:val="001B4105"/>
    <w:rsid w:val="001B444D"/>
    <w:rsid w:val="001C1699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A7039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4B1E"/>
    <w:rsid w:val="007C6C1E"/>
    <w:rsid w:val="007E66F9"/>
    <w:rsid w:val="00880764"/>
    <w:rsid w:val="008911C9"/>
    <w:rsid w:val="0089704F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E3A0B"/>
    <w:rsid w:val="00A3637D"/>
    <w:rsid w:val="00A5015F"/>
    <w:rsid w:val="00A526A5"/>
    <w:rsid w:val="00A56D91"/>
    <w:rsid w:val="00A66521"/>
    <w:rsid w:val="00AC37E0"/>
    <w:rsid w:val="00AC5F6C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F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F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F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F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F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F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F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F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STITCH LEATHER j.d.o.o. u likvidaciji, GRAČIŠĆE zastupanog po punomoćniku Jadranka Šegota</izvorni_sadrzaj>
    <derivirana_varijabla naziv="DomainObject.Predmet.ProtustrankaFormated_1">  STITCH LEATHER j.d.o.o. u likvidaciji, GRAČIŠĆE zastupanog po punomoćniku Jadranka Šegota</derivirana_varijabla>
  </DomainObject.Predmet.ProtustrankaFormated>
  <DomainObject.Predmet.ProtustrankaFormatedOIB>
    <izvorni_sadrzaj>  STITCH LEATHER j.d.o.o. u likvidaciji, GRAČIŠĆE, OIB 10901116746 zastupanog po punomoćniku Jadranka Šegota</izvorni_sadrzaj>
    <derivirana_varijabla naziv="DomainObject.Predmet.ProtustrankaFormatedOIB_1">  STITCH LEATHER j.d.o.o. u likvidaciji, GRAČIŠĆE, OIB 10901116746 zastupanog po punomoćniku Jadranka Šegota</derivirana_varijabla>
  </DomainObject.Predmet.ProtustrankaFormatedOIB>
  <DomainObject.Predmet.ProtustrankaFormatedWithAdress>
    <izvorni_sadrzaj> STITCH LEATHER j.d.o.o. u likvidaciji, GRAČIŠĆE, Mandalenčići 7, 52403 Gračišće zastupanog po punomoćniku Jadranka Šegota</izvorni_sadrzaj>
    <derivirana_varijabla naziv="DomainObject.Predmet.ProtustrankaFormatedWithAdress_1"> STITCH LEATHER j.d.o.o. u likvidaciji, GRAČIŠĆE, Mandalenčići 7, 52403 Gračišće zastupanog po punomoćniku Jadranka Šegota</derivirana_varijabla>
  </DomainObject.Predmet.ProtustrankaFormatedWithAdress>
  <DomainObject.Predmet.ProtustrankaFormatedWithAdressOIB>
    <izvorni_sadrzaj> STITCH LEATHER j.d.o.o. u likvidaciji, GRAČIŠĆE, OIB 10901116746, Mandalenčići 7, 52403 Gračišće zastupanog po punomoćniku Jadranka Šegota</izvorni_sadrzaj>
    <derivirana_varijabla naziv="DomainObject.Predmet.ProtustrankaFormatedWithAdressOIB_1"> STITCH LEATHER j.d.o.o. u likvidaciji, GRAČIŠĆE, OIB 10901116746, Mandalenčići 7, 52403 Gračišće zastupanog po punomoćniku Jadranka Šegota</derivirana_varijabla>
  </DomainObject.Predmet.ProtustrankaFormatedWithAdressOIB>
  <DomainObject.Predmet.ProtustrankaWithAdress>
    <izvorni_sadrzaj>STITCH LEATHER j.d.o.o. u likvidaciji, GRAČIŠĆE Mandalenčići 7, 52403 Gračišće</izvorni_sadrzaj>
    <derivirana_varijabla naziv="DomainObject.Predmet.ProtustrankaWithAdress_1">STITCH LEATHER j.d.o.o. u likvidaciji, GRAČIŠĆE Mandalenčići 7, 52403 Gračišće</derivirana_varijabla>
  </DomainObject.Predmet.ProtustrankaWithAdress>
  <DomainObject.Predmet.ProtustrankaWithAdressOIB>
    <izvorni_sadrzaj>STITCH LEATHER j.d.o.o. u likvidaciji, GRAČIŠĆE, OIB 10901116746, Mandalenčići 7, 52403 Gračišće</izvorni_sadrzaj>
    <derivirana_varijabla naziv="DomainObject.Predmet.ProtustrankaWithAdressOIB_1">STITCH LEATHER j.d.o.o. u likvidaciji, GRAČIŠĆE, OIB 10901116746, Mandalenčići 7, 52403 Gračišće</derivirana_varijabla>
  </DomainObject.Predmet.ProtustrankaWithAdressOIB>
  <DomainObject.Predmet.ProtustrankaNazivFormated>
    <izvorni_sadrzaj>STITCH LEATHER j.d.o.o. u likvidaciji, GRAČIŠĆE</izvorni_sadrzaj>
    <derivirana_varijabla naziv="DomainObject.Predmet.ProtustrankaNazivFormated_1">STITCH LEATHER j.d.o.o. u likvidaciji, GRAČIŠĆE</derivirana_varijabla>
  </DomainObject.Predmet.ProtustrankaNazivFormated>
  <DomainObject.Predmet.ProtustrankaNazivFormatedOIB>
    <izvorni_sadrzaj>STITCH LEATHER j.d.o.o. u likvidaciji, GRAČIŠĆE, OIB 10901116746</izvorni_sadrzaj>
    <derivirana_varijabla naziv="DomainObject.Predmet.ProtustrankaNazivFormatedOIB_1">STITCH LEATHER j.d.o.o. u likvidaciji, GRAČIŠĆE, OIB 10901116746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37793.05</izvorni_sadrzaj>
    <derivirana_varijabla naziv="DomainObject.Predmet.TrenutnaVrijednost_1">37793.05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STITCH LEATHER j.d.o.o. u likvidaciji, GRAČIŠĆE zastupanog po punomoćniku Jadranka Šegota</item>
    </izvorni_sadrzaj>
    <derivirana_varijabla naziv="DomainObject.Predmet.ProtuStrankaListFormated_1">
      <item>STITCH LEATHER j.d.o.o. u likvidaciji, GRAČIŠĆE zastupanog po punomoćniku Jadranka Šegota</item>
    </derivirana_varijabla>
  </DomainObject.Predmet.ProtuStrankaListFormated>
  <DomainObject.Predmet.ProtuStrankaListFormatedOIB>
    <izvorni_sadrzaj>
      <item>STITCH LEATHER j.d.o.o. u likvidaciji, GRAČIŠĆE, OIB 10901116746 zastupanog po punomoćniku Jadranka Šegota</item>
    </izvorni_sadrzaj>
    <derivirana_varijabla naziv="DomainObject.Predmet.ProtuStrankaListFormatedOIB_1">
      <item>STITCH LEATHER j.d.o.o. u likvidaciji, GRAČIŠĆE, OIB 10901116746 zastupanog po punomoćniku Jadranka Šegota</item>
    </derivirana_varijabla>
  </DomainObject.Predmet.ProtuStrankaListFormatedOIB>
  <DomainObject.Predmet.ProtuStrankaListFormatedWithAdress>
    <izvorni_sadrzaj>
      <item>STITCH LEATHER j.d.o.o. u likvidaciji, GRAČIŠĆE, Mandalenčići 7, 52403 Gračišće zastupanog po punomoćniku Jadranka Šegota</item>
    </izvorni_sadrzaj>
    <derivirana_varijabla naziv="DomainObject.Predmet.ProtuStrankaListFormatedWithAdress_1">
      <item>STITCH LEATHER j.d.o.o. u likvidaciji, GRAČIŠĆE, Mandalenčići 7, 52403 Gračišće zastupanog po punomoćniku Jadranka Šegota</item>
    </derivirana_varijabla>
  </DomainObject.Predmet.ProtuStrankaListFormatedWithAdress>
  <DomainObject.Predmet.ProtuStrankaListFormatedWithAdressOIB>
    <izvorni_sadrzaj>
      <item>STITCH LEATHER j.d.o.o. u likvidaciji, GRAČIŠĆE, OIB 10901116746, Mandalenčići 7, 52403 Gračišće zastupanog po punomoćniku Jadranka Šegota</item>
    </izvorni_sadrzaj>
    <derivirana_varijabla naziv="DomainObject.Predmet.ProtuStrankaListFormatedWithAdressOIB_1">
      <item>STITCH LEATHER j.d.o.o. u likvidaciji, GRAČIŠĆE, OIB 10901116746, Mandalenčići 7, 52403 Gračišće zastupanog po punomoćniku Jadranka Šegota</item>
    </derivirana_varijabla>
  </DomainObject.Predmet.ProtuStrankaListFormatedWithAdressOIB>
  <DomainObject.Predmet.ProtuStrankaListNazivFormated>
    <izvorni_sadrzaj>
      <item>STITCH LEATHER j.d.o.o. u likvidaciji, GRAČIŠĆE</item>
    </izvorni_sadrzaj>
    <derivirana_varijabla naziv="DomainObject.Predmet.ProtuStrankaListNazivFormated_1">
      <item>STITCH LEATHER j.d.o.o. u likvidaciji, GRAČIŠĆE</item>
    </derivirana_varijabla>
  </DomainObject.Predmet.ProtuStrankaListNazivFormated>
  <DomainObject.Predmet.ProtuStrankaListNazivFormatedOIB>
    <izvorni_sadrzaj>
      <item>STITCH LEATHER j.d.o.o. u likvidaciji, GRAČIŠĆE, OIB 10901116746</item>
    </izvorni_sadrzaj>
    <derivirana_varijabla naziv="DomainObject.Predmet.ProtuStrankaListNazivFormatedOIB_1">
      <item>STITCH LEATHER j.d.o.o. u likvidaciji, GRAČIŠĆE, OIB 10901116746</item>
    </derivirana_varijabla>
  </DomainObject.Predmet.ProtuStrankaListNazivFormatedOIB>
  <DomainObject.Predmet.OstaliListFormated>
    <izvorni_sadrzaj>
      <item>Jadranka Šegota punomoćnica sudionika u postupku STITCH LEATHER j.d.o.o. u likvidaciji, GRAČIŠĆE</item>
    </izvorni_sadrzaj>
    <derivirana_varijabla naziv="DomainObject.Predmet.OstaliListFormated_1">
      <item>Jadranka Šegota punomoćnica sudionika u postupku STITCH LEATHER j.d.o.o. u likvidaciji, GRAČIŠĆE</item>
    </derivirana_varijabla>
  </DomainObject.Predmet.OstaliListFormated>
  <DomainObject.Predmet.OstaliListFormatedOIB>
    <izvorni_sadrzaj>
      <item>Jadranka Šegota, OIB 11978633369 punomoćnica sudionika u postupku STITCH LEATHER j.d.o.o. u likvidaciji, GRAČIŠĆE</item>
    </izvorni_sadrzaj>
    <derivirana_varijabla naziv="DomainObject.Predmet.OstaliListFormatedOIB_1">
      <item>Jadranka Šegota, OIB 11978633369 punomoćnica sudionika u postupku STITCH LEATHER j.d.o.o. u likvidaciji, GRAČIŠĆE</item>
    </derivirana_varijabla>
  </DomainObject.Predmet.OstaliListFormatedOIB>
  <DomainObject.Predmet.OstaliListFormatedWithAdress>
    <izvorni_sadrzaj>
      <item>Jadranka Šegota, Šet. I.g. Kovačića 31, 51000 Rijeka punomoćnica sudionika u postupku STITCH LEATHER j.d.o.o. u likvidaciji, GRAČIŠĆE</item>
    </izvorni_sadrzaj>
    <derivirana_varijabla naziv="DomainObject.Predmet.OstaliListFormatedWithAdress_1">
      <item>Jadranka Šegota, Šet. I.g. Kovačića 31, 51000 Rijeka punomoćnica sudionika u postupku STITCH LEATHER j.d.o.o. u likvidaciji, GRAČIŠĆE</item>
    </derivirana_varijabla>
  </DomainObject.Predmet.OstaliListFormatedWithAdress>
  <DomainObject.Predmet.OstaliListFormatedWithAdressOIB>
    <izvorni_sadrzaj>
      <item>Jadranka Šegota, OIB 11978633369, Šet. I.g. Kovačića 31, 51000 Rijeka punomoćnica sudionika u postupku STITCH LEATHER j.d.o.o. u likvidaciji, GRAČIŠĆE</item>
    </izvorni_sadrzaj>
    <derivirana_varijabla naziv="DomainObject.Predmet.OstaliListFormatedWithAdressOIB_1">
      <item>Jadranka Šegota, OIB 11978633369, Šet. I.g. Kovačića 31, 51000 Rijeka punomoćnica sudionika u postupku STITCH LEATHER j.d.o.o. u likvidaciji, GRAČIŠĆE</item>
    </derivirana_varijabla>
  </DomainObject.Predmet.OstaliListFormatedWithAdressOIB>
  <DomainObject.Predmet.OstaliListNazivFormated>
    <izvorni_sadrzaj>
      <item>Jadranka Šegota</item>
    </izvorni_sadrzaj>
    <derivirana_varijabla naziv="DomainObject.Predmet.OstaliListNazivFormated_1">
      <item>Jadranka Šegota</item>
    </derivirana_varijabla>
  </DomainObject.Predmet.OstaliListNazivFormated>
  <DomainObject.Predmet.OstaliListNazivFormatedOIB>
    <izvorni_sadrzaj>
      <item>Jadranka Šegota, OIB 11978633369</item>
    </izvorni_sadrzaj>
    <derivirana_varijabla naziv="DomainObject.Predmet.OstaliListNazivFormatedOIB_1">
      <item>Jadranka Šegota, OIB 11978633369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STITCH LEATHER j.d.o.o. u likvidaciji, GRAČIŠĆE</izvorni_sadrzaj>
    <derivirana_varijabla naziv="DomainObject.Predmet.ProtustrankaIDrugi_1">STITCH LEATHER j.d.o.o. u likvidaciji, GRAČIŠĆE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STITCH LEATHER j.d.o.o. u likvidaciji, GRAČIŠĆE, OIB 10901116746, Mandalenčići 7, 52403 Gračišće</izvorni_sadrzaj>
    <derivirana_varijabla naziv="DomainObject.Predmet.ProtustrankaIDrugiAdressOIB_1">STITCH LEATHER j.d.o.o. u likvidaciji, GRAČIŠĆE, OIB 10901116746, Mandalenčići 7, 52403 Gračišće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STITCH LEATHER j.d.o.o. u likvidaciji, GRAČIŠĆE</item>
      <item>Jadranka Šegota</item>
    </izvorni_sadrzaj>
    <derivirana_varijabla naziv="DomainObject.Predmet.SudioniciListNaziv_1">
      <item>FINANCIJSKA AGENCIJA, RC RIJEKA, PODRUŽNICA PULA, PULA</item>
      <item>STITCH LEATHER j.d.o.o. u likvidaciji, GRAČIŠĆE</item>
      <item>Jadranka Šegota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STITCH LEATHER j.d.o.o. u likvidaciji, GRAČIŠĆE, OIB 10901116746, Mandalenčići 7,52403 Gračišće</item>
      <item>Jadranka Šegota, OIB 11978633369, Šet. I.g. Kovačića 31,51000 Rijeka</item>
    </izvorni_sadrzaj>
    <derivirana_varijabla naziv="DomainObject.Predmet.SudioniciListAdressOIB_1">
      <item>FINANCIJSKA AGENCIJA, RC RIJEKA, PODRUŽNICA PULA, PULA, OIB 85821130368, F. Kurelca 8,51000 Rijeka</item>
      <item>STITCH LEATHER j.d.o.o. u likvidaciji, GRAČIŠĆE, OIB 10901116746, Mandalenčići 7,52403 Gračišće</item>
      <item>Jadranka Šegota, OIB 11978633369, Šet. I.g. Kovačića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10901116746</item>
      <item>, OIB 11978633369</item>
    </izvorni_sadrzaj>
    <derivirana_varijabla naziv="DomainObject.Predmet.SudioniciListNazivOIB_1">
      <item>, OIB 85821130368</item>
      <item>, OIB 10901116746</item>
      <item>, OIB 11978633369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St-311/2018-4</izvorni_sadrzaj>
    <derivirana_varijabla naziv="DomainObject.PredzadnjaOdlukaIzPredmeta.Oznaka_1">St-311/2018-4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2031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2018-10-12T12:05:00Z</dcterms:created>
  <dc:creator>Sanja Prodan</dc:creator>
  <cp:lastModifiedBy>Sanja Prodan</cp:lastModifiedBy>
  <cp:lastPrinted>2018-04-18T10:50:00Z</cp:lastPrinted>
  <dcterms:modified xmlns:xsi="http://www.w3.org/2001/XMLSchema-instance" xsi:type="dcterms:W3CDTF">2018-10-12T12:10:00Z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(St-311-2018-11-stitch leather.docx)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