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75fe" w14:paraId="63175fe" w:rsidRDefault="00463894" w:rsidP="00463894" w:rsidR="0046389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St-319/16-4</w:t>
      </w:r>
    </w:p>
    <w:p w:rsidRDefault="00463894" w:rsidP="00463894" w:rsidR="0046389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63894" w:rsidP="00463894" w:rsidR="0046389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63894" w:rsidP="00463894" w:rsidR="0046389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63894" w:rsidP="00463894" w:rsidR="0046389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LIST PROMET d.o.o., OIB: 40136297268 sa sjedištem u Trg mladosti 16, Koprivnica, dana 05. rujna 2016. godine</w:t>
      </w:r>
    </w:p>
    <w:p w:rsidRDefault="00463894" w:rsidP="00463894" w:rsidR="00463894">
      <w:pPr>
        <w:jc w:val="both"/>
      </w:pPr>
    </w:p>
    <w:p w:rsidRDefault="00463894" w:rsidP="00463894" w:rsidR="0046389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LIST PROMET d.o.o., OIB: 40136297268 sa sjedištem u Trg mladosti 16, Koprivnica</w:t>
      </w:r>
      <w:r>
        <w:rPr>
          <w:szCs w:val="24"/>
        </w:rPr>
        <w:t>, s danom 05. rujna 2016. u 13,00 sati.</w:t>
      </w:r>
    </w:p>
    <w:p w:rsidRDefault="00463894" w:rsidP="00463894" w:rsidR="00463894">
      <w:pPr>
        <w:jc w:val="both"/>
        <w:rPr>
          <w:szCs w:val="24"/>
        </w:rPr>
      </w:pPr>
    </w:p>
    <w:p w:rsidRDefault="00463894" w:rsidP="00463894" w:rsidR="0046389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LIST PROMET d.o.o., OIB: 40136297268 sa sjedištem u Trg mladosti 16, Koprivnica.</w:t>
      </w:r>
    </w:p>
    <w:p w:rsidRDefault="00463894" w:rsidP="00463894" w:rsidR="00463894">
      <w:pPr>
        <w:jc w:val="both"/>
      </w:pPr>
    </w:p>
    <w:p w:rsidRDefault="00463894" w:rsidP="00463894" w:rsidR="00463894">
      <w:pPr>
        <w:jc w:val="both"/>
      </w:pPr>
      <w:r>
        <w:tab/>
        <w:t>III Za stečajnog upravitelja imenuje se</w:t>
      </w:r>
      <w:r w:rsidR="0029262C">
        <w:t xml:space="preserve"> Nikola Remenar, Dubrovačka ulica 14, Velika Gorica</w:t>
      </w:r>
      <w:r>
        <w:t>.</w:t>
      </w:r>
    </w:p>
    <w:p w:rsidRDefault="00463894" w:rsidP="00463894" w:rsidR="00463894">
      <w:pPr>
        <w:jc w:val="both"/>
        <w:rPr>
          <w:color w:val="FF0000"/>
        </w:rPr>
      </w:pP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63894" w:rsidP="00463894" w:rsidR="00463894">
      <w:pPr>
        <w:jc w:val="both"/>
        <w:rPr>
          <w:szCs w:val="24"/>
        </w:rPr>
      </w:pP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LIST PROMET d.o.o., OIB: 40136297268 sa sjedištem u Trg mladosti 16, Koprivnica</w:t>
      </w:r>
      <w:r>
        <w:rPr>
          <w:szCs w:val="24"/>
        </w:rPr>
        <w:t>, bit će brisan iz sudskog registra.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tab/>
        <w:t xml:space="preserve">Predlagatelj je dana 26.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jc w:val="center"/>
        <w:rPr>
          <w:szCs w:val="24"/>
        </w:rPr>
      </w:pPr>
      <w:r>
        <w:rPr>
          <w:szCs w:val="24"/>
        </w:rPr>
        <w:t>U Varaždinu, 05. rujna 2016.</w:t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 xml:space="preserve">     </w:t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63894" w:rsidP="00463894" w:rsidR="0046389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63894" w:rsidP="00463894" w:rsidR="0046389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  <w:r>
        <w:rPr>
          <w:szCs w:val="24"/>
        </w:rPr>
        <w:t>DNA:</w:t>
      </w:r>
    </w:p>
    <w:p w:rsidRDefault="00463894" w:rsidP="00463894" w:rsidR="0046389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63894" w:rsidP="00463894" w:rsidR="0046389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63894" w:rsidP="00463894" w:rsidR="0046389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LIST PROMET d.o.o., OIB: 40136297268 sa sjedištem u Trg mladosti 16, Koprivnica</w:t>
      </w:r>
    </w:p>
    <w:p w:rsidRDefault="00463894" w:rsidP="00463894" w:rsidR="0046389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Changyun</w:t>
      </w:r>
      <w:proofErr w:type="spellEnd"/>
      <w:r>
        <w:t xml:space="preserve"> </w:t>
      </w:r>
      <w:proofErr w:type="spellStart"/>
      <w:r>
        <w:t>Shan</w:t>
      </w:r>
      <w:proofErr w:type="spellEnd"/>
      <w:r>
        <w:t>, Zagreb, Kutnjački put 8, OIB: 42942335819</w:t>
      </w:r>
    </w:p>
    <w:p w:rsidRDefault="00463894" w:rsidP="00463894" w:rsidR="0046389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63894" w:rsidP="00463894" w:rsidR="0046389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Koprivnica, Hrvatske državnosti 7 </w:t>
      </w:r>
    </w:p>
    <w:p w:rsidRDefault="00463894" w:rsidP="00463894" w:rsidR="00463894" w:rsidRPr="0029262C">
      <w:pPr>
        <w:numPr>
          <w:ilvl w:val="0"/>
          <w:numId w:val="47"/>
        </w:numPr>
        <w:rPr>
          <w:color w:themeColor="text1" w:val="00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29262C" w:rsidRPr="0029262C">
        <w:rPr>
          <w:color w:themeColor="text1" w:val="000000"/>
          <w:szCs w:val="24"/>
        </w:rPr>
        <w:t>Nikola Remenar, Dubrovačka ulica 14, Velika Gorica</w:t>
      </w:r>
    </w:p>
    <w:p w:rsidRDefault="00463894" w:rsidP="00463894" w:rsidR="0046389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>
      <w:pPr>
        <w:rPr>
          <w:szCs w:val="24"/>
        </w:rPr>
      </w:pPr>
    </w:p>
    <w:p w:rsidRDefault="00463894" w:rsidP="00463894" w:rsidR="00463894"/>
    <w:p w:rsidRDefault="00463894" w:rsidP="00463894" w:rsidR="00463894"/>
    <w:p w:rsidRDefault="00DA0242" w:rsidP="00463894" w:rsidR="00DA0242" w:rsidRPr="00463894"/>
    <w:sectPr w:rsidSect="0032366B" w:rsidR="00DA0242" w:rsidRPr="0046389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62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894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88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6389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6389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582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St-319/2016-4</izvorni_sadrzaj>
    <derivirana_varijabla naziv="DomainObject.Oznaka_1">St-319/2016-4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 PROMET društvo s ograničenom odgovornošću za trgovinu i usluge</izvorni_sadrzaj>
    <derivirana_varijabla naziv="DomainObject.Predmet.ProtustrankaFormated_1">  LIST PROMET društvo s ograničenom odgovornošću za trgovinu i usluge</derivirana_varijabla>
  </DomainObject.Predmet.ProtustrankaFormated>
  <DomainObject.Predmet.ProtustrankaFormatedOIB>
    <izvorni_sadrzaj>  LIST PROMET društvo s ograničenom odgovornošću za trgovinu i usluge, OIB 40136297268</izvorni_sadrzaj>
    <derivirana_varijabla naziv="DomainObject.Predmet.ProtustrankaFormatedOIB_1">  LIST PROMET društvo s ograničenom odgovornošću za trgovinu i usluge, OIB 40136297268</derivirana_varijabla>
  </DomainObject.Predmet.ProtustrankaFormatedOIB>
  <DomainObject.Predmet.ProtustrankaFormatedWithAdress>
    <izvorni_sadrzaj> LIST PROMET društvo s ograničenom odgovornošću za trgovinu i usluge, Trg mladosti 16, 48000 Koprivnica</izvorni_sadrzaj>
    <derivirana_varijabla naziv="DomainObject.Predmet.ProtustrankaFormatedWithAdress_1"> LIST PROMET društvo s ograničenom odgovornošću za trgovinu i usluge, Trg mladosti 16, 48000 Koprivnica</derivirana_varijabla>
  </DomainObject.Predmet.ProtustrankaFormatedWithAdress>
  <DomainObject.Predmet.ProtustrankaFormatedWithAdressOIB>
    <izvorni_sadrzaj> LIST PROMET društvo s ograničenom odgovornošću za trgovinu i usluge, OIB 40136297268, Trg mladosti 16, 48000 Koprivnica</izvorni_sadrzaj>
    <derivirana_varijabla naziv="DomainObject.Predmet.ProtustrankaFormatedWithAdressOIB_1"> LIST PROMET društvo s ograničenom odgovornošću za trgovinu i usluge, OIB 40136297268, Trg mladosti 16, 48000 Koprivnica</derivirana_varijabla>
  </DomainObject.Predmet.ProtustrankaFormatedWithAdressOIB>
  <DomainObject.Predmet.ProtustrankaWithAdress>
    <izvorni_sadrzaj>LIST PROMET društvo s ograničenom odgovornošću za trgovinu i usluge Trg mladosti 16, 48000 Koprivnica</izvorni_sadrzaj>
    <derivirana_varijabla naziv="DomainObject.Predmet.ProtustrankaWithAdress_1">LIST PROMET društvo s ograničenom odgovornošću za trgovinu i usluge Trg mladosti 16, 48000 Koprivnica</derivirana_varijabla>
  </DomainObject.Predmet.ProtustrankaWithAdress>
  <DomainObject.Predmet.ProtustrankaWithAdressOIB>
    <izvorni_sadrzaj>LIST PROMET društvo s ograničenom odgovornošću za trgovinu i usluge, OIB 40136297268, Trg mladosti 16, 48000 Koprivnica</izvorni_sadrzaj>
    <derivirana_varijabla naziv="DomainObject.Predmet.ProtustrankaWithAdressOIB_1">LIST PROMET društvo s ograničenom odgovornošću za trgovinu i usluge, OIB 40136297268, Trg mladosti 16, 48000 Koprivnica</derivirana_varijabla>
  </DomainObject.Predmet.ProtustrankaWithAdressOIB>
  <DomainObject.Predmet.ProtustrankaNazivFormated>
    <izvorni_sadrzaj>LIST PROMET društvo s ograničenom odgovornošću za trgovinu i usluge</izvorni_sadrzaj>
    <derivirana_varijabla naziv="DomainObject.Predmet.ProtustrankaNazivFormated_1">LIST PROMET društvo s ograničenom odgovornošću za trgovinu i usluge</derivirana_varijabla>
  </DomainObject.Predmet.ProtustrankaNazivFormated>
  <DomainObject.Predmet.ProtustrankaNazivFormatedOIB>
    <izvorni_sadrzaj>LIST PROMET društvo s ograničenom odgovornošću za trgovinu i usluge, OIB 40136297268</izvorni_sadrzaj>
    <derivirana_varijabla naziv="DomainObject.Predmet.ProtustrankaNazivFormatedOIB_1">LIST PROMET društvo s ograničenom odgovornošću za trgovinu i usluge, OIB 40136297268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273076.33</izvorni_sadrzaj>
    <derivirana_varijabla naziv="DomainObject.Predmet.TrenutnaVrijednost_1">273076.33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LIST PROMET društvo s ograničenom odgovornošću za trgovinu i usluge</item>
    </izvorni_sadrzaj>
    <derivirana_varijabla naziv="DomainObject.Predmet.ProtuStrankaListFormated_1">
      <item>LIST PROMET društvo s ograničenom odgovornošću za trgovinu i usluge</item>
    </derivirana_varijabla>
  </DomainObject.Predmet.ProtuStrankaListFormated>
  <DomainObject.Predmet.ProtuStrankaListFormatedOIB>
    <izvorni_sadrzaj>
      <item>LIST PROMET društvo s ograničenom odgovornošću za trgovinu i usluge, OIB 40136297268</item>
    </izvorni_sadrzaj>
    <derivirana_varijabla naziv="DomainObject.Predmet.ProtuStrankaListFormatedOIB_1">
      <item>LIST PROMET društvo s ograničenom odgovornošću za trgovinu i usluge, OIB 40136297268</item>
    </derivirana_varijabla>
  </DomainObject.Predmet.ProtuStrankaListFormatedOIB>
  <DomainObject.Predmet.ProtuStrankaListFormatedWithAdress>
    <izvorni_sadrzaj>
      <item>LIST PROMET društvo s ograničenom odgovornošću za trgovinu i usluge, Trg mladosti 16, 48000 Koprivnica</item>
    </izvorni_sadrzaj>
    <derivirana_varijabla naziv="DomainObject.Predmet.ProtuStrankaListFormatedWithAdress_1">
      <item>LIST PROMET društvo s ograničenom odgovornošću za trgovinu i usluge, Trg mladosti 16, 48000 Koprivnica</item>
    </derivirana_varijabla>
  </DomainObject.Predmet.ProtuStrankaListFormatedWithAdress>
  <DomainObject.Predmet.ProtuStrankaListFormatedWithAdressOIB>
    <izvorni_sadrzaj>
      <item>LIST PROMET društvo s ograničenom odgovornošću za trgovinu i usluge, OIB 40136297268, Trg mladosti 16, 48000 Koprivnica</item>
    </izvorni_sadrzaj>
    <derivirana_varijabla naziv="DomainObject.Predmet.ProtuStrankaListFormatedWithAdressOIB_1">
      <item>LIST PROMET društvo s ograničenom odgovornošću za trgovinu i usluge, OIB 40136297268, Trg mladosti 16, 48000 Koprivnica</item>
    </derivirana_varijabla>
  </DomainObject.Predmet.ProtuStrankaListFormatedWithAdressOIB>
  <DomainObject.Predmet.ProtuStrankaListNazivFormated>
    <izvorni_sadrzaj>
      <item>LIST PROMET društvo s ograničenom odgovornošću za trgovinu i usluge</item>
    </izvorni_sadrzaj>
    <derivirana_varijabla naziv="DomainObject.Predmet.ProtuStrankaListNazivFormated_1">
      <item>LIST PROMET društvo s ograničenom odgovornošću za trgovinu i usluge</item>
    </derivirana_varijabla>
  </DomainObject.Predmet.ProtuStrankaListNazivFormated>
  <DomainObject.Predmet.ProtuStrankaListNazivFormatedOIB>
    <izvorni_sadrzaj>
      <item>LIST PROMET društvo s ograničenom odgovornošću za trgovinu i usluge, OIB 40136297268</item>
    </izvorni_sadrzaj>
    <derivirana_varijabla naziv="DomainObject.Predmet.ProtuStrankaListNazivFormatedOIB_1">
      <item>LIST PROMET društvo s ograničenom odgovornošću za trgovinu i usluge, OIB 40136297268</item>
    </derivirana_varijabla>
  </DomainObject.Predmet.ProtuStrankaListNazivFormatedOIB>
  <DomainObject.Predmet.OstaliListFormated>
    <izvorni_sadrzaj>
      <item>Sudski registar</item>
      <item>Changyun Shan</item>
    </izvorni_sadrzaj>
    <derivirana_varijabla naziv="DomainObject.Predmet.OstaliListFormated_1">
      <item>Sudski registar</item>
      <item>Changyun Shan</item>
    </derivirana_varijabla>
  </DomainObject.Predmet.OstaliListFormated>
  <DomainObject.Predmet.OstaliListFormatedOIB>
    <izvorni_sadrzaj>
      <item>Sudski registar</item>
      <item>Changyun Shan, OIB 42942335819</item>
    </izvorni_sadrzaj>
    <derivirana_varijabla naziv="DomainObject.Predmet.OstaliListFormatedOIB_1">
      <item>Sudski registar</item>
      <item>Changyun Shan, OIB 42942335819</item>
    </derivirana_varijabla>
  </DomainObject.Predmet.OstaliListFormatedOIB>
  <DomainObject.Predmet.OstaliListFormatedWithAdress>
    <izvorni_sadrzaj>
      <item>Sudski registar</item>
      <item>Changyun Shan, Kutnjački Put 8, 10000 Zagreb</item>
    </izvorni_sadrzaj>
    <derivirana_varijabla naziv="DomainObject.Predmet.OstaliListFormatedWithAdress_1">
      <item>Sudski registar</item>
      <item>Changyun Shan, Kutnjački Put 8, 10000 Zagreb</item>
    </derivirana_varijabla>
  </DomainObject.Predmet.OstaliListFormatedWithAdress>
  <DomainObject.Predmet.OstaliListFormatedWithAdressOIB>
    <izvorni_sadrzaj>
      <item>Sudski registar</item>
      <item>Changyun Shan, OIB 42942335819, Kutnjački Put 8, 10000 Zagreb</item>
    </izvorni_sadrzaj>
    <derivirana_varijabla naziv="DomainObject.Predmet.OstaliListFormatedWithAdressOIB_1">
      <item>Sudski registar</item>
      <item>Changyun Shan, OIB 42942335819, Kutnjački Put 8, 10000 Zagreb</item>
    </derivirana_varijabla>
  </DomainObject.Predmet.OstaliListFormatedWithAdressOIB>
  <DomainObject.Predmet.OstaliListNazivFormated>
    <izvorni_sadrzaj>
      <item>Sudski registar</item>
      <item>Changyun Shan</item>
    </izvorni_sadrzaj>
    <derivirana_varijabla naziv="DomainObject.Predmet.OstaliListNazivFormated_1">
      <item>Sudski registar</item>
      <item>Changyun Shan</item>
    </derivirana_varijabla>
  </DomainObject.Predmet.OstaliListNazivFormated>
  <DomainObject.Predmet.OstaliListNazivFormatedOIB>
    <izvorni_sadrzaj>
      <item>Sudski registar</item>
      <item>Changyun Shan, OIB 42942335819</item>
    </izvorni_sadrzaj>
    <derivirana_varijabla naziv="DomainObject.Predmet.OstaliListNazivFormatedOIB_1">
      <item>Sudski registar</item>
      <item>Changyun Shan, OIB 42942335819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St-319/2016-4</izvorni_sadrzaj>
    <derivirana_varijabla naziv="DomainObject.PoslovniBrojDokumenta_1">St-319/2016-4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LIST PROMET društvo s ograničenom odgovornošću za trgovinu i usluge</izvorni_sadrzaj>
    <derivirana_varijabla naziv="DomainObject.Predmet.ProtustrankaIDrugi_1">LIST PROMET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LIST PROMET društvo s ograničenom odgovornošću za trgovinu i usluge, OIB 40136297268, Trg mladosti 16, 48000 Koprivnica</izvorni_sadrzaj>
    <derivirana_varijabla naziv="DomainObject.Predmet.ProtustrankaIDrugiAdressOIB_1">LIST PROMET društvo s ograničenom odgovornošću za trgovinu i usluge, OIB 40136297268, Trg mladosti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LIST PROMET društvo s ograničenom odgovornošću za trgovinu i usluge</item>
      <item>Sudski registar</item>
      <item>Changyun Shan</item>
    </izvorni_sadrzaj>
    <derivirana_varijabla naziv="DomainObject.Predmet.SudioniciListNaziv_1">
      <item>Financijska agencija</item>
      <item>LIST PROMET društvo s ograničenom odgovornošću za trgovinu i usluge</item>
      <item>Sudski registar</item>
      <item>Changyun Shan</item>
    </derivirana_varijabla>
  </DomainObject.Predmet.SudioniciListNaziv>
  <DomainObject.Predmet.SudioniciListAdressOIB>
    <izvorni_sadrzaj>
      <item>Financijska agencija, OIB 85821130368, A. Cesarca 2,42000 Varaždin</item>
      <item>LIST PROMET društvo s ograničenom odgovornošću za trgovinu i usluge, OIB 40136297268, Trg mladosti 16,48000 Koprivnica</item>
      <item>Sudski registar</item>
      <item>Changyun Shan, OIB 42942335819, Kutnjački Put 8,10000 Zagreb</item>
    </izvorni_sadrzaj>
    <derivirana_varijabla naziv="DomainObject.Predmet.SudioniciListAdressOIB_1">
      <item>Financijska agencija, OIB 85821130368, A. Cesarca 2,42000 Varaždin</item>
      <item>LIST PROMET društvo s ograničenom odgovornošću za trgovinu i usluge, OIB 40136297268, Trg mladosti 16,48000 Koprivnica</item>
      <item>Sudski registar</item>
      <item>Changyun Shan, OIB 42942335819, Kutnjački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410B2-1CAE-491F-B026-CB3D3F742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2804</properties:Characters>
  <properties:Lines>87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2016-09-05T10:14:00Z</cp:lastPrinted>
  <dcterms:modified xmlns:xsi="http://www.w3.org/2001/XMLSchema-instance" xsi:type="dcterms:W3CDTF">2016-09-05T10:15:00Z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