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841d" w14:paraId="838841d" w:rsidRDefault="002D78C2" w:rsidP="001940FB" w:rsidR="002D78C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2D78C2" w:rsidR="001065A0" w:rsidRPr="002D78C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326AAE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2D78C2" w:rsidP="00AA6BCF" w:rsidR="002D78C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2D78C2" w:rsidR="002D78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2D78C2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D78C2" w:rsidP="002D78C2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2D78C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D78C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D629A8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4624BE">
        <w:rPr>
          <w:rFonts w:cs="Calibri" w:eastAsia="Arial Unicode MS" w:hAnsi="Calibri" w:ascii="Calibri"/>
          <w:kern w:val="1"/>
          <w:lang w:eastAsia="ar-SA" w:val="hr-HR"/>
        </w:rPr>
        <w:t>BRANKA FARCHER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2D78C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326AAE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4624BE">
        <w:rPr>
          <w:rFonts w:cs="Calibri" w:eastAsia="Arial Unicode MS" w:hAnsi="Calibri" w:ascii="Calibri"/>
          <w:color w:val="000000"/>
          <w:kern w:val="1"/>
          <w:lang w:eastAsia="ar-SA" w:val="hr-HR"/>
        </w:rPr>
        <w:t>294.272,19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4624BE">
        <w:rPr>
          <w:rFonts w:cs="Calibri" w:eastAsia="Arial Unicode MS" w:hAnsi="Calibri" w:ascii="Calibri"/>
          <w:kern w:val="1"/>
          <w:lang w:eastAsia="ar-SA" w:val="hr-HR"/>
        </w:rPr>
        <w:t>278.472,19</w:t>
      </w:r>
      <w:r w:rsidR="001D182A" w:rsidRPr="001D182A">
        <w:rPr>
          <w:rFonts w:cs="Calibri" w:hAnsi="Calibri" w:ascii="Calibri"/>
        </w:rPr>
        <w:t xml:space="preserve"> kn</w:t>
      </w:r>
      <w:r w:rsidR="002D78C2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05491">
        <w:rPr>
          <w:rFonts w:cs="Calibri" w:hAnsi="Calibri" w:ascii="Calibri"/>
          <w:color w:val="000000"/>
        </w:rPr>
        <w:t>1</w:t>
      </w:r>
      <w:r w:rsidR="004624BE">
        <w:rPr>
          <w:rFonts w:cs="Calibri" w:hAnsi="Calibri" w:ascii="Calibri"/>
          <w:color w:val="000000"/>
        </w:rPr>
        <w:t>5</w:t>
      </w:r>
      <w:r w:rsidR="001D182A" w:rsidRPr="00105491">
        <w:rPr>
          <w:rFonts w:cs="Calibri" w:hAnsi="Calibri" w:ascii="Calibri"/>
          <w:color w:val="000000"/>
        </w:rPr>
        <w:t>.800,00</w:t>
      </w:r>
      <w:r w:rsidR="001D182A" w:rsidRPr="001D182A">
        <w:rPr>
          <w:rFonts w:cs="Calibri" w:hAnsi="Calibri" w:ascii="Calibri"/>
        </w:rPr>
        <w:t xml:space="preserve">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2D78C2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D78C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D78C2" w:rsidRPr="002D78C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2D78C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323E64" w:rsidP="001D182A" w:rsidR="00323E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2D78C2" w:rsidP="001D182A" w:rsidR="002D78C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624BE" w:rsidP="004624BE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BRANKA FARCHER</w:t>
            </w:r>
            <w:r w:rsidR="000A4152" w:rsidRPr="003B3AF4">
              <w:rPr>
                <w:rFonts w:cs="Calibri" w:hAnsi="Calibri" w:ascii="Calibri"/>
                <w:color w:val="000000"/>
              </w:rPr>
              <w:t xml:space="preserve">, </w:t>
            </w:r>
            <w:r>
              <w:rPr>
                <w:rFonts w:cs="Calibri" w:hAnsi="Calibri" w:ascii="Calibri"/>
                <w:color w:val="000000"/>
              </w:rPr>
              <w:t>Hrvatskog preporoda 6, Bol</w:t>
            </w:r>
            <w:r w:rsidR="000A4152" w:rsidRPr="003B3AF4">
              <w:rPr>
                <w:rFonts w:cs="Calibri" w:hAnsi="Calibri" w:ascii="Calibri"/>
                <w:color w:val="000000"/>
              </w:rPr>
              <w:t>,</w:t>
            </w:r>
            <w:r w:rsidR="003A5883" w:rsidRPr="003B3AF4">
              <w:rPr>
                <w:rFonts w:cs="Calibri" w:hAnsi="Calibri" w:ascii="Calibri"/>
                <w:color w:val="000000"/>
              </w:rPr>
              <w:t xml:space="preserve">OIB: </w:t>
            </w:r>
            <w:r>
              <w:rPr>
                <w:rFonts w:cs="Calibri" w:hAnsi="Calibri" w:ascii="Calibri"/>
                <w:color w:val="000000"/>
              </w:rPr>
              <w:t>29208852315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624BE" w:rsidP="004624BE" w:rsidR="004624BE" w:rsidRPr="004624BE">
            <w:pPr>
              <w:rPr>
                <w:rFonts w:cs="Calibri" w:hAnsi="Calibri" w:ascii="Calibri"/>
              </w:rPr>
            </w:pPr>
            <w:r w:rsidRPr="004624BE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B3AF4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624BE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294.272,19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624BE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>
              <w:rPr>
                <w:rFonts w:cs="Calibri" w:hAnsi="Calibri" w:ascii="Calibri"/>
                <w:color w:val="000000"/>
              </w:rPr>
              <w:t>278.472,19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4624BE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3B3AF4">
              <w:rPr>
                <w:rFonts w:cs="Calibri" w:hAnsi="Calibri" w:ascii="Calibri"/>
                <w:color w:val="000000"/>
              </w:rPr>
              <w:t>1</w:t>
            </w:r>
            <w:r w:rsidR="004624BE">
              <w:rPr>
                <w:rFonts w:cs="Calibri" w:hAnsi="Calibri" w:ascii="Calibri"/>
                <w:color w:val="000000"/>
              </w:rPr>
              <w:t>5</w:t>
            </w:r>
            <w:r w:rsidRPr="003B3AF4">
              <w:rPr>
                <w:rFonts w:cs="Calibri" w:hAnsi="Calibri" w:ascii="Calibri"/>
                <w:color w:val="000000"/>
              </w:rPr>
              <w:t>.800,00 kn</w:t>
            </w:r>
          </w:p>
        </w:tc>
      </w:tr>
    </w:tbl>
    <w:p w:rsidRDefault="002D78C2" w:rsidP="00AA6BCF" w:rsidR="002D78C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D3BC2" w:rsidP="008D3BC2" w:rsidR="008D3BC2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05AD7" w:rsidP="008D3BC2" w:rsidR="008D3BC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3BC2" w:rsidP="008D3BC2" w:rsidR="008D3BC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D3BC2" w:rsidP="008D3BC2" w:rsidR="008D3BC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D3BC2" w:rsidP="008D3BC2" w:rsidR="008D3BC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D3BC2" w:rsidP="008D3BC2" w:rsidR="008D3BC2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8D3BC2" w:rsidP="008D3BC2" w:rsidR="008D3BC2" w:rsidRPr="00B706F7">
      <w:pPr>
        <w:spacing w:after="0"/>
        <w:rPr>
          <w:rFonts w:eastAsia="Calibri" w:hAnsi="Calibri" w:ascii="Calibri"/>
          <w:lang w:val="hr-HR"/>
        </w:rPr>
      </w:pPr>
    </w:p>
    <w:p w:rsidRDefault="00AA6BCF" w:rsidP="00AA6BCF" w:rsid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8D3BC2" w:rsidP="00AA6BCF" w:rsidR="008D3BC2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DC1" w:rsidR="00532DC1">
      <w:pPr>
        <w:spacing w:after="0"/>
      </w:pPr>
      <w:r>
        <w:separator/>
      </w:r>
    </w:p>
  </w:endnote>
  <w:endnote w:id="0" w:type="continuationSeparator">
    <w:p w:rsidRDefault="00532DC1" w:rsidR="00532D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55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DC1" w:rsidR="00532DC1">
      <w:pPr>
        <w:spacing w:after="0"/>
      </w:pPr>
      <w:r>
        <w:separator/>
      </w:r>
    </w:p>
  </w:footnote>
  <w:footnote w:id="0" w:type="continuationSeparator">
    <w:p w:rsidRDefault="00532DC1" w:rsidR="00532DC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572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013D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D78C2"/>
    <w:rsid w:val="002E671A"/>
    <w:rsid w:val="002F00EB"/>
    <w:rsid w:val="002F08B7"/>
    <w:rsid w:val="002F3471"/>
    <w:rsid w:val="00305519"/>
    <w:rsid w:val="00313313"/>
    <w:rsid w:val="003223FF"/>
    <w:rsid w:val="00322B73"/>
    <w:rsid w:val="00323E64"/>
    <w:rsid w:val="00326317"/>
    <w:rsid w:val="00326AAE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19A6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24BE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32DC1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3B63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489B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3A5E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3BC2"/>
    <w:rsid w:val="008D7001"/>
    <w:rsid w:val="008E16EA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5AD7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5572"/>
    <w:rsid w:val="00C20815"/>
    <w:rsid w:val="00C22083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29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1D6D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6777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15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57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57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57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57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15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57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57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57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57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7D306A-1CC9-404C-807F-9A81073DC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1451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2018-08-23T10:32:00Z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St-651/2017-87 / Podnesak - Podnesak (-87.docx)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