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b861" w14:paraId="8d2b861" w:rsidRDefault="00DE6C6C" w:rsidP="00DE6C6C" w:rsidR="00DE6C6C" w:rsidRPr="00A857CF">
      <w:pPr>
        <w15:collapsed w:val="false"/>
      </w:pPr>
      <w:bookmarkStart w:name="_GoBack" w:id="0"/>
      <w:bookmarkEnd w:id="0"/>
    </w:p>
    <w:p w:rsidRDefault="00DE6C6C" w:rsidP="00DE6C6C" w:rsidR="00DE6C6C" w:rsidRPr="00A857CF"/>
    <w:p w:rsidRDefault="00DE6C6C" w:rsidP="00DE6C6C" w:rsidR="00DE6C6C" w:rsidRPr="00A857CF"/>
    <w:p w:rsidRDefault="00DE6C6C" w:rsidP="00DE6C6C" w:rsidR="00DE6C6C" w:rsidRPr="00A857CF"/>
    <w:p w:rsidRDefault="00DE6C6C" w:rsidP="00DE6C6C" w:rsidR="00DE6C6C" w:rsidRPr="00A857CF">
      <w:r w:rsidRPr="00A857CF">
        <w:t>REPUBLIKA HRVATSKA</w:t>
      </w:r>
    </w:p>
    <w:p w:rsidRDefault="00DE6C6C" w:rsidP="00DE6C6C" w:rsidR="00DE6C6C" w:rsidRPr="00A857CF">
      <w:pPr>
        <w:jc w:val="both"/>
      </w:pPr>
      <w:r w:rsidRPr="00A857CF">
        <w:t>TRGOVAČKI SUD U ZADRU</w:t>
      </w:r>
    </w:p>
    <w:p w:rsidRDefault="00DE6C6C" w:rsidP="00DE6C6C" w:rsidR="00DE6C6C" w:rsidRPr="00A857CF">
      <w:pPr>
        <w:jc w:val="both"/>
      </w:pPr>
      <w:r w:rsidRPr="00A857CF">
        <w:t>Dr. Franje Tuđmana 35</w:t>
      </w:r>
    </w:p>
    <w:p w:rsidRDefault="00DE6C6C" w:rsidP="00DE6C6C" w:rsidR="00DE6C6C" w:rsidRPr="00A857CF"/>
    <w:p w:rsidRDefault="00DE6C6C" w:rsidP="00DE6C6C" w:rsidR="00DE6C6C" w:rsidRPr="00A857CF">
      <w:pPr>
        <w:jc w:val="center"/>
      </w:pPr>
      <w:r w:rsidRPr="00A857CF">
        <w:t xml:space="preserve">R E P U B L I K A   H R V A T S K A </w:t>
      </w:r>
    </w:p>
    <w:p w:rsidRDefault="00DE6C6C" w:rsidP="00DE6C6C" w:rsidR="00DE6C6C" w:rsidRPr="00A857CF">
      <w:pPr>
        <w:jc w:val="center"/>
      </w:pPr>
    </w:p>
    <w:p w:rsidRDefault="00DE6C6C" w:rsidP="00DE6C6C" w:rsidR="00DE6C6C" w:rsidRPr="00A857CF">
      <w:pPr>
        <w:jc w:val="center"/>
      </w:pPr>
      <w:r w:rsidRPr="00A857CF">
        <w:t>R J E Š E N J E</w:t>
      </w:r>
    </w:p>
    <w:p w:rsidRDefault="00A857CF" w:rsidP="00A857CF" w:rsidR="00A857CF" w:rsidRPr="00A857CF">
      <w:pPr>
        <w:spacing w:lineRule="atLeast" w:line="240"/>
      </w:pPr>
    </w:p>
    <w:p w:rsidRDefault="00A857CF" w:rsidP="00A857CF" w:rsidR="00DE6C6C" w:rsidRPr="00A857CF">
      <w:pPr>
        <w:ind w:firstLine="708"/>
        <w:jc w:val="both"/>
      </w:pPr>
      <w:r w:rsidRPr="00A857CF">
        <w:t xml:space="preserve">Trgovački sud u Zadru, po sutkinji Ana Markač, u stečajnom postupku nad stečajnim dužnikom Stečajna masa iza BRODSKI PRIJEVOZ d.o.o. u stečaju, Zadar, Put Gazića 14/A, OIB:73222585627, kojeg zastupa stečajna upraviteljica Marica Nekić iz Zadra, 27. prosinca 2018.,  </w:t>
      </w:r>
    </w:p>
    <w:p w:rsidRDefault="00DE6C6C" w:rsidP="00DE6C6C" w:rsidR="00DE6C6C" w:rsidRPr="00A857CF">
      <w:pPr>
        <w:jc w:val="center"/>
      </w:pPr>
      <w:r w:rsidRPr="00A857CF">
        <w:t>r i j e š i o   j e</w:t>
      </w:r>
    </w:p>
    <w:p w:rsidRDefault="00DE6C6C" w:rsidP="00DE6C6C" w:rsidR="00DE6C6C" w:rsidRPr="00A857CF">
      <w:pPr>
        <w:jc w:val="center"/>
      </w:pPr>
    </w:p>
    <w:p w:rsidRDefault="0058352E" w:rsidP="0058352E" w:rsidR="00DE6C6C" w:rsidRPr="00A857CF">
      <w:pPr>
        <w:jc w:val="both"/>
      </w:pPr>
      <w:r w:rsidRPr="00A857CF">
        <w:t>I.</w:t>
      </w:r>
      <w:r w:rsidRPr="00A857CF">
        <w:tab/>
      </w:r>
      <w:r w:rsidR="00DE6C6C" w:rsidRPr="00A857CF">
        <w:t>U stečajnom postupku nad stečajnim</w:t>
      </w:r>
      <w:r w:rsidR="00A857CF">
        <w:t xml:space="preserve"> dužnikom </w:t>
      </w:r>
      <w:r w:rsidR="00A857CF" w:rsidRPr="00A857CF">
        <w:t>Stečajna masa iza BRODSKI PRIJEVOZ d.o.o. u stečaju, Zadar, Put Gazića 14/A, OIB:73222585627</w:t>
      </w:r>
      <w:r w:rsidR="00B74F76">
        <w:t xml:space="preserve">, </w:t>
      </w:r>
      <w:r w:rsidR="00FD3E74" w:rsidRPr="00A857CF">
        <w:t>stečajn</w:t>
      </w:r>
      <w:r w:rsidR="00A857CF">
        <w:t>a upraviteljica</w:t>
      </w:r>
      <w:r w:rsidR="00B74F76">
        <w:t xml:space="preserve"> </w:t>
      </w:r>
      <w:r w:rsidR="00DE6C6C" w:rsidRPr="00A857CF">
        <w:t>nije duž</w:t>
      </w:r>
      <w:r w:rsidR="00B74F76">
        <w:t>na</w:t>
      </w:r>
      <w:r w:rsidR="00FD3E74" w:rsidRPr="00A857CF">
        <w:t xml:space="preserve"> </w:t>
      </w:r>
      <w:r w:rsidR="00DE6C6C" w:rsidRPr="00A857CF">
        <w:t>platiti predujam za pokriće troškova prodaje elektroničkom javnom dražbom, prije nego što je predmet prodaje unovčen.</w:t>
      </w:r>
    </w:p>
    <w:p w:rsidRDefault="00DE6C6C" w:rsidP="0058352E" w:rsidR="00DE6C6C" w:rsidRPr="00A857CF">
      <w:pPr>
        <w:jc w:val="both"/>
      </w:pPr>
    </w:p>
    <w:p w:rsidRDefault="00B74F76" w:rsidP="0058352E" w:rsidR="00DE6C6C" w:rsidRPr="00A857CF">
      <w:pPr>
        <w:jc w:val="both"/>
      </w:pPr>
      <w:r>
        <w:t>II.</w:t>
      </w:r>
      <w:r>
        <w:tab/>
        <w:t>Stečajna</w:t>
      </w:r>
      <w:r w:rsidR="00DE6C6C" w:rsidRPr="00A857CF">
        <w:t xml:space="preserve"> upravitelj</w:t>
      </w:r>
      <w:r>
        <w:t>ica</w:t>
      </w:r>
      <w:r w:rsidR="00DE6C6C" w:rsidRPr="00A857CF">
        <w:t xml:space="preserve"> će odmah po unovčenju predmeta prodaje platiti troškova provedbe prodaje elektroničkom javnom dražbom.</w:t>
      </w:r>
    </w:p>
    <w:p w:rsidRDefault="00DE6C6C" w:rsidP="00DE6C6C" w:rsidR="00DE6C6C" w:rsidRPr="00A857CF"/>
    <w:p w:rsidRDefault="00DE6C6C" w:rsidP="00DE6C6C" w:rsidR="00DE6C6C" w:rsidRPr="00A857CF">
      <w:pPr>
        <w:pStyle w:val="Odlomakpopisa"/>
        <w:ind w:left="1080"/>
      </w:pPr>
      <w:r w:rsidRPr="00A857CF">
        <w:t xml:space="preserve">                                                Obrazloženje</w:t>
      </w:r>
    </w:p>
    <w:p w:rsidRDefault="00DE6C6C" w:rsidP="00DE6C6C" w:rsidR="00DE6C6C" w:rsidRPr="00A857CF">
      <w:pPr>
        <w:jc w:val="both"/>
      </w:pPr>
    </w:p>
    <w:p w:rsidRDefault="00DE6C6C" w:rsidP="0058352E" w:rsidR="00140430" w:rsidRPr="00A857CF">
      <w:pPr>
        <w:ind w:firstLine="708"/>
        <w:jc w:val="both"/>
      </w:pPr>
      <w:r w:rsidRPr="00A857CF">
        <w:t>Rješenjem ovog suda, pos</w:t>
      </w:r>
      <w:r w:rsidR="00B74F76">
        <w:t xml:space="preserve">lovni broj </w:t>
      </w:r>
      <w:r w:rsidRPr="00A857CF">
        <w:t>St-</w:t>
      </w:r>
      <w:r w:rsidR="00B74F76">
        <w:t xml:space="preserve">1160/2016-67 od 19. listopada 2018. </w:t>
      </w:r>
      <w:r w:rsidRPr="00A857CF">
        <w:t xml:space="preserve">određena je prodaja imovine stečajnog dužnika, te je zaključkom o prodaji od </w:t>
      </w:r>
      <w:r w:rsidR="00C93E5B">
        <w:t xml:space="preserve">6. prosinca 2018. </w:t>
      </w:r>
      <w:r w:rsidR="00FD3E74" w:rsidRPr="00A857CF">
        <w:t xml:space="preserve"> </w:t>
      </w:r>
      <w:r w:rsidRPr="00A857CF">
        <w:t xml:space="preserve">određeno da će se </w:t>
      </w:r>
      <w:r w:rsidR="00C93E5B">
        <w:t xml:space="preserve">pokretnina </w:t>
      </w:r>
      <w:r w:rsidRPr="00A857CF">
        <w:t xml:space="preserve">stečajnog dužnika </w:t>
      </w:r>
      <w:r w:rsidR="00C93E5B">
        <w:t xml:space="preserve">i to jahta sa pogonskim jedrima i pomoćnim motorom, </w:t>
      </w:r>
      <w:r w:rsidRPr="00A857CF">
        <w:t>prodavati elektroničkom javnom dražbom koju ć</w:t>
      </w:r>
      <w:r w:rsidR="00140430" w:rsidRPr="00A857CF">
        <w:t>e provesti Financijska agencija.</w:t>
      </w:r>
    </w:p>
    <w:p w:rsidRDefault="00DE6C6C" w:rsidP="0058352E" w:rsidR="00DE6C6C" w:rsidRPr="00A857CF">
      <w:pPr>
        <w:ind w:firstLine="708"/>
        <w:jc w:val="both"/>
      </w:pPr>
      <w:r w:rsidRPr="00A857CF">
        <w:t>F</w:t>
      </w:r>
      <w:r w:rsidR="00140430" w:rsidRPr="00A857CF">
        <w:t>inancijska agencija u</w:t>
      </w:r>
      <w:r w:rsidRPr="00A857CF">
        <w:t xml:space="preserve"> smislu čl. 9. st. 1. Pravilnika o načinu i postupku provedbe prodaje nekretnina i pokretnina u ovršnom postupku (Narodne novine broj 156/14) ima pravo zahtijevati predujam za pokriće troškova provedbe prodaje elektroničkom javnom dražbom.</w:t>
      </w:r>
    </w:p>
    <w:p w:rsidRDefault="0058352E" w:rsidP="0058352E" w:rsidR="00C93E5B">
      <w:pPr>
        <w:ind w:firstLine="708"/>
        <w:jc w:val="both"/>
      </w:pPr>
      <w:r w:rsidRPr="00A857CF">
        <w:t>U konkretnom slučaju stečajn</w:t>
      </w:r>
      <w:r w:rsidR="00C93E5B">
        <w:t>a</w:t>
      </w:r>
      <w:r w:rsidR="00DE6C6C" w:rsidRPr="00A857CF">
        <w:t xml:space="preserve"> upravitelj</w:t>
      </w:r>
      <w:r w:rsidR="00C93E5B">
        <w:t>ica</w:t>
      </w:r>
      <w:r w:rsidR="0070739C" w:rsidRPr="00A857CF">
        <w:t xml:space="preserve"> je </w:t>
      </w:r>
      <w:r w:rsidR="00C93E5B">
        <w:t xml:space="preserve">podneskom od 19. prosinca 2018. predložila da sud naloži Financijskoj agenciji objavu javnog poziva za prodaju i bez plaćenog predujma, te da se ista naplati nakon što se pokretnina proda. </w:t>
      </w:r>
    </w:p>
    <w:p w:rsidRDefault="00DE6C6C" w:rsidP="00C93E5B" w:rsidR="00DE6C6C" w:rsidRPr="00A857CF">
      <w:pPr>
        <w:ind w:firstLine="708"/>
        <w:jc w:val="both"/>
      </w:pPr>
      <w:r w:rsidRPr="00A857CF">
        <w:t>Slijedom navedenog, a temeljem čl. 45. st. 1. Stečajnog zakona (Narodne novine broj 71/</w:t>
      </w:r>
      <w:r w:rsidR="00C93E5B">
        <w:t>20</w:t>
      </w:r>
      <w:r w:rsidRPr="00A857CF">
        <w:t>15</w:t>
      </w:r>
      <w:r w:rsidR="00C93E5B">
        <w:t xml:space="preserve"> i 104/2017</w:t>
      </w:r>
      <w:r w:rsidRPr="00A857CF">
        <w:t xml:space="preserve">) odlučeno je kao u izreci rješenja. </w:t>
      </w:r>
    </w:p>
    <w:p w:rsidRDefault="00DE6C6C" w:rsidP="00DE6C6C" w:rsidR="00DE6C6C" w:rsidRPr="00A857CF"/>
    <w:p w:rsidRDefault="00DE6C6C" w:rsidP="00DE6C6C" w:rsidR="00DE6C6C" w:rsidRPr="00A857CF">
      <w:pPr>
        <w:jc w:val="center"/>
      </w:pPr>
      <w:r w:rsidRPr="00A857CF">
        <w:t xml:space="preserve">U Zadru </w:t>
      </w:r>
      <w:r w:rsidR="00C93E5B">
        <w:t xml:space="preserve">27. prosinca 2018. </w:t>
      </w:r>
    </w:p>
    <w:p w:rsidRDefault="00DE6C6C" w:rsidP="00FD3E74" w:rsidR="00DE6C6C" w:rsidRPr="00A857CF">
      <w:pPr>
        <w:rPr>
          <w:b/>
        </w:rPr>
      </w:pPr>
    </w:p>
    <w:p w:rsidRDefault="00EF0065" w:rsidP="00EF0065" w:rsidR="00EF0065" w:rsidRPr="00EF0065">
      <w:r w:rsidRPr="00EF0065">
        <w:t xml:space="preserve">Za točnost otpravka – ovlaštena službenica </w:t>
      </w:r>
      <w:r w:rsidRPr="00EF0065">
        <w:tab/>
      </w:r>
      <w:r w:rsidRPr="00EF0065">
        <w:tab/>
      </w:r>
      <w:r w:rsidRPr="00EF0065">
        <w:tab/>
      </w:r>
      <w:r w:rsidRPr="00EF0065">
        <w:tab/>
      </w:r>
      <w:r w:rsidRPr="00EF0065">
        <w:tab/>
        <w:t xml:space="preserve">                  Sutkinja                                                                </w:t>
      </w:r>
    </w:p>
    <w:p w:rsidRDefault="00EF0065" w:rsidP="00EF0065" w:rsidR="00EF0065" w:rsidRPr="00EF0065">
      <w:r w:rsidRPr="00EF0065">
        <w:t xml:space="preserve">Elena Glavan   </w:t>
      </w:r>
      <w:r w:rsidRPr="00EF0065">
        <w:tab/>
      </w:r>
      <w:r w:rsidRPr="00EF0065">
        <w:tab/>
      </w:r>
      <w:r w:rsidRPr="00EF0065">
        <w:tab/>
      </w:r>
      <w:r w:rsidRPr="00EF0065">
        <w:tab/>
      </w:r>
      <w:r w:rsidRPr="00EF0065">
        <w:tab/>
      </w:r>
      <w:r w:rsidRPr="00EF0065">
        <w:tab/>
      </w:r>
      <w:r w:rsidRPr="00EF0065">
        <w:tab/>
        <w:t xml:space="preserve">                 Ana Markač, v.r.</w:t>
      </w:r>
    </w:p>
    <w:p w:rsidRDefault="00DE6C6C" w:rsidP="00EF0065" w:rsidR="00DE6C6C" w:rsidRPr="00A857CF">
      <w:pPr>
        <w:jc w:val="right"/>
      </w:pPr>
    </w:p>
    <w:p w:rsidRDefault="00DE6C6C" w:rsidP="00DE6C6C" w:rsidR="00DE6C6C" w:rsidRPr="00A857CF">
      <w:pPr>
        <w:jc w:val="both"/>
      </w:pPr>
    </w:p>
    <w:p w:rsidRDefault="00DE6C6C" w:rsidP="00DE6C6C" w:rsidR="00DE6C6C" w:rsidRPr="00A857CF">
      <w:pPr>
        <w:jc w:val="both"/>
      </w:pPr>
      <w:r w:rsidRPr="00A857CF">
        <w:t>POUKA O PRAVNOM LIJEKU</w:t>
      </w:r>
    </w:p>
    <w:p w:rsidRDefault="0058352E" w:rsidP="0058352E" w:rsidR="0058352E" w:rsidRPr="00A857CF">
      <w:pPr>
        <w:jc w:val="both"/>
        <w:rPr>
          <w:bCs/>
        </w:rPr>
      </w:pPr>
      <w:r w:rsidRPr="00A857CF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857CF">
          <w:rPr>
            <w:bCs/>
          </w:rPr>
          <w:t>12. st</w:t>
        </w:r>
      </w:smartTag>
      <w:r w:rsidRPr="00A857CF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857CF">
          <w:rPr>
            <w:bCs/>
          </w:rPr>
          <w:t>19. st</w:t>
        </w:r>
      </w:smartTag>
      <w:r w:rsidRPr="00A857CF">
        <w:rPr>
          <w:bCs/>
        </w:rPr>
        <w:t>. 1. i 2. SZ-a). Žalba se podnosi ovom sudu u 2 (dva) istovjetna primjerka, a o žalbi odlučuje Visoki trgovački sud Republike Hrvatske</w:t>
      </w:r>
    </w:p>
    <w:p w:rsidRDefault="00DE6C6C" w:rsidP="00DE6C6C" w:rsidR="00DE6C6C" w:rsidRPr="00A857CF">
      <w:pPr>
        <w:jc w:val="both"/>
      </w:pPr>
    </w:p>
    <w:p w:rsidRDefault="00DE6C6C" w:rsidP="00DE6C6C" w:rsidR="00DE6C6C" w:rsidRPr="00A857CF">
      <w:pPr>
        <w:jc w:val="both"/>
      </w:pPr>
      <w:r w:rsidRPr="00A857CF">
        <w:t>DNA:</w:t>
      </w:r>
    </w:p>
    <w:p w:rsidRDefault="0058352E" w:rsidP="0058352E" w:rsidR="00FD3E74" w:rsidRPr="00A857CF">
      <w:pPr>
        <w:pStyle w:val="Odlomakpopisa"/>
        <w:numPr>
          <w:ilvl w:val="0"/>
          <w:numId w:val="2"/>
        </w:numPr>
        <w:jc w:val="both"/>
      </w:pPr>
      <w:r w:rsidRPr="00A857CF">
        <w:t>stečajno</w:t>
      </w:r>
      <w:r w:rsidR="00C93E5B">
        <w:t xml:space="preserve">j upraviteljici Marici Nekić iz Zadra, </w:t>
      </w:r>
    </w:p>
    <w:p w:rsidRDefault="0058352E" w:rsidP="0058352E" w:rsidR="0058352E" w:rsidRPr="00A857CF">
      <w:pPr>
        <w:pStyle w:val="Odlomakpopisa"/>
        <w:numPr>
          <w:ilvl w:val="0"/>
          <w:numId w:val="2"/>
        </w:numPr>
        <w:jc w:val="both"/>
      </w:pPr>
      <w:r w:rsidRPr="00A857CF">
        <w:t>FINA, RC Split, Mažuranićevo šetalište 24b, Split</w:t>
      </w:r>
    </w:p>
    <w:p w:rsidRDefault="0058352E" w:rsidP="0058352E" w:rsidR="0058352E" w:rsidRPr="00A857CF">
      <w:pPr>
        <w:pStyle w:val="Odlomakpopisa"/>
        <w:numPr>
          <w:ilvl w:val="0"/>
          <w:numId w:val="2"/>
        </w:numPr>
        <w:jc w:val="both"/>
      </w:pPr>
      <w:r w:rsidRPr="00A857CF">
        <w:t>e-Oglasna ploča sudova</w:t>
      </w:r>
      <w:r w:rsidR="00ED5C66">
        <w:t>, uz podnesak stečajne upraviteljice od 19. prosinca 2018. (list spisa 213 do 214)</w:t>
      </w:r>
    </w:p>
    <w:p w:rsidRDefault="0058352E" w:rsidP="0058352E" w:rsidR="0058352E" w:rsidRPr="00A857CF">
      <w:pPr>
        <w:pStyle w:val="Odlomakpopisa"/>
        <w:numPr>
          <w:ilvl w:val="0"/>
          <w:numId w:val="2"/>
        </w:numPr>
        <w:jc w:val="both"/>
      </w:pPr>
      <w:r w:rsidRPr="00A857CF">
        <w:t>u spis.</w:t>
      </w:r>
    </w:p>
    <w:p w:rsidRDefault="00DE6C6C" w:rsidP="00DE6C6C" w:rsidR="00DE6C6C" w:rsidRPr="00A857CF">
      <w:pPr>
        <w:jc w:val="both"/>
      </w:pPr>
    </w:p>
    <w:p w:rsidRDefault="00744D0D" w:rsidR="006A4F98" w:rsidRPr="00A857CF"/>
    <w:sectPr w:rsidSect="00C93E5B" w:rsidR="006A4F98" w:rsidRPr="00A857C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430" w:rsidR="00381FC8">
      <w:r>
        <w:separator/>
      </w:r>
    </w:p>
  </w:endnote>
  <w:endnote w:id="0" w:type="continuationSeparator">
    <w:p w:rsidRDefault="00140430" w:rsidR="00381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430" w:rsidR="00381FC8">
      <w:r>
        <w:separator/>
      </w:r>
    </w:p>
  </w:footnote>
  <w:footnote w:id="0" w:type="continuationSeparator">
    <w:p w:rsidRDefault="00140430" w:rsidR="00381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4D0D" w:rsidR="007C33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744D0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E6C6C" w:rsidP="00ED5C66" w:rsidR="00ED5C6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ED5C66">
      <w:rPr>
        <w:sz w:val="22"/>
        <w:szCs w:val="22"/>
      </w:rPr>
      <w:t>1160/2016-78</w:t>
    </w:r>
  </w:p>
  <w:p w:rsidRDefault="00744D0D" w:rsidP="00DD0F5A" w:rsidR="007C3316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251B83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A857CF">
      <w:rPr>
        <w:sz w:val="22"/>
        <w:szCs w:val="22"/>
      </w:rPr>
      <w:t>1160/2016-78</w:t>
    </w:r>
  </w:p>
  <w:p w:rsidRDefault="00744D0D" w:rsidP="00251B83" w:rsidR="007C33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243CE"/>
    <w:multiLevelType w:val="hybridMultilevel"/>
    <w:tmpl w:val="50F06920"/>
    <w:lvl w:tplc="DA5A56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6D6CCC"/>
    <w:multiLevelType w:val="hybridMultilevel"/>
    <w:tmpl w:val="93302300"/>
    <w:lvl w:tplc="5596E5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714"/>
    <w:rsid w:val="00140430"/>
    <w:rsid w:val="00297958"/>
    <w:rsid w:val="0037390B"/>
    <w:rsid w:val="00381FC8"/>
    <w:rsid w:val="00455087"/>
    <w:rsid w:val="004B0714"/>
    <w:rsid w:val="0058352E"/>
    <w:rsid w:val="0070739C"/>
    <w:rsid w:val="00744D0D"/>
    <w:rsid w:val="00A56447"/>
    <w:rsid w:val="00A857CF"/>
    <w:rsid w:val="00B74F76"/>
    <w:rsid w:val="00C93E5B"/>
    <w:rsid w:val="00CD3CE1"/>
    <w:rsid w:val="00DE6C6C"/>
    <w:rsid w:val="00ED5C66"/>
    <w:rsid w:val="00EF0065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6C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5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6C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5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590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St-1160/2016-49</izvorni_sadrzaj>
    <derivirana_varijabla naziv="DomainObject.PredzadnjaOdlukaIzPredmeta.Oznaka_1">St-1160/2016-49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BEDCB-69AA-442B-9EC5-33059A93E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2133</properties:Characters>
  <properties:Lines>61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2018-12-27T09:09:00Z</dcterms:created>
  <dc:creator>Marijana Žuža</dc:creator>
  <cp:lastModifiedBy>Elena Glavan</cp:lastModifiedBy>
  <cp:lastPrinted>2018-12-27T09:27:00Z</cp:lastPrinted>
  <dcterms:modified xmlns:xsi="http://www.w3.org/2001/XMLSchema-instance" xsi:type="dcterms:W3CDTF">2018-12-27T12:31:00Z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(St-1160-16 troskovi prodaje - oslobođenje.docx)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