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80b7" w14:paraId="c6e80b7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CA2E27">
        <w:t>612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CA2E27" w:rsidRPr="00CA2E27">
        <w:t xml:space="preserve">MODERNO </w:t>
      </w:r>
      <w:r w:rsidR="00043BD1">
        <w:t>–</w:t>
      </w:r>
      <w:r w:rsidR="00CA2E27" w:rsidRPr="00CA2E27">
        <w:t xml:space="preserve"> GRADNJA</w:t>
      </w:r>
      <w:r w:rsidR="00043BD1">
        <w:t xml:space="preserve"> </w:t>
      </w:r>
      <w:r w:rsidR="00F40E15" w:rsidRPr="00F40E15">
        <w:t>d.o.o.</w:t>
      </w:r>
      <w:r w:rsidR="001C0917">
        <w:t xml:space="preserve"> </w:t>
      </w:r>
      <w:r w:rsidR="00B51D17">
        <w:t xml:space="preserve">za </w:t>
      </w:r>
      <w:r w:rsidR="00DE2094">
        <w:t>usluge</w:t>
      </w:r>
      <w:r w:rsidR="00CA2E27">
        <w:t xml:space="preserve"> i trgovinu</w:t>
      </w:r>
      <w:r w:rsidR="00112A81">
        <w:t xml:space="preserve"> iz Sesveta</w:t>
      </w:r>
      <w:r w:rsidR="001E0250">
        <w:t xml:space="preserve">, </w:t>
      </w:r>
      <w:proofErr w:type="spellStart"/>
      <w:r w:rsidR="00CA2E27">
        <w:t>Krasnijanska</w:t>
      </w:r>
      <w:proofErr w:type="spellEnd"/>
      <w:r w:rsidR="00CA2E27">
        <w:t xml:space="preserve"> 42, MBS:080549049</w:t>
      </w:r>
      <w:r w:rsidR="004F22E9">
        <w:t>, OIB:</w:t>
      </w:r>
      <w:r w:rsidR="00CA2E27">
        <w:t>98387420780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CA2E27">
        <w:t>612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1C5DAB">
        <w:t>1</w:t>
      </w:r>
      <w:r w:rsidRPr="00257DF6">
        <w:t xml:space="preserve">. </w:t>
      </w:r>
      <w:r w:rsidR="001C5DAB">
        <w:t>rujna 2015</w:t>
      </w:r>
      <w:r w:rsidRPr="00257DF6">
        <w:t xml:space="preserve">. godine dužnik u Očevidniku redoslijeda osnova za plaćanje ima evidentirane neizvršene osnove za plaćanje u ukupnom iznosu od </w:t>
      </w:r>
      <w:r w:rsidR="00193C5A">
        <w:t>7</w:t>
      </w:r>
      <w:r w:rsidR="005330D7">
        <w:t>.</w:t>
      </w:r>
      <w:r w:rsidR="00CA2E27">
        <w:t>488</w:t>
      </w:r>
      <w:r w:rsidR="00894B3A">
        <w:t>,</w:t>
      </w:r>
      <w:r w:rsidR="00CA2E27">
        <w:t>07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CA2E27">
        <w:t>Darko Leko</w:t>
      </w:r>
      <w:r w:rsidR="00B51D17">
        <w:t xml:space="preserve"> iz </w:t>
      </w:r>
      <w:r w:rsidR="005330D7">
        <w:t>Zagreb</w:t>
      </w:r>
      <w:r w:rsidR="00B51D17">
        <w:t xml:space="preserve">, </w:t>
      </w:r>
      <w:r w:rsidR="00CA2E27">
        <w:t>Kraljice Jelene 5</w:t>
      </w:r>
      <w:r w:rsidR="00B51D17">
        <w:t>, OIB</w:t>
      </w:r>
      <w:r w:rsidR="004F22E9">
        <w:t>:</w:t>
      </w:r>
      <w:r w:rsidR="00CA2E27">
        <w:t>53015764330</w:t>
      </w:r>
      <w:r w:rsidR="0044005D">
        <w:t>,</w:t>
      </w:r>
      <w:r w:rsidR="00CA2E27">
        <w:t xml:space="preserve"> </w:t>
      </w:r>
      <w:r w:rsidR="0044005D">
        <w:t>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8213B9">
        <w:t>2</w:t>
      </w:r>
      <w:r w:rsidR="00A03B64">
        <w:t>1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proofErr w:type="spellStart"/>
      <w:r>
        <w:t>Rj</w:t>
      </w:r>
      <w:proofErr w:type="spellEnd"/>
      <w:r>
        <w:t>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</w:t>
      </w:r>
      <w:r w:rsidR="00CA2E27">
        <w:t>om zastupniku</w:t>
      </w:r>
      <w:r>
        <w:t xml:space="preserve">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A03B64">
        <w:t>1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543" w:rsidR="00E84543">
      <w:r>
        <w:separator/>
      </w:r>
    </w:p>
  </w:endnote>
  <w:endnote w:id="0" w:type="continuationSeparator">
    <w:p w:rsidRDefault="00E84543" w:rsidR="00E84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543" w:rsidR="00E84543">
      <w:r>
        <w:separator/>
      </w:r>
    </w:p>
  </w:footnote>
  <w:footnote w:id="0" w:type="continuationSeparator">
    <w:p w:rsidRDefault="00E84543" w:rsidR="00E84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2E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23218"/>
    <w:rsid w:val="00036E64"/>
    <w:rsid w:val="00043BD1"/>
    <w:rsid w:val="000851C1"/>
    <w:rsid w:val="00094C37"/>
    <w:rsid w:val="000962D9"/>
    <w:rsid w:val="000A3F4D"/>
    <w:rsid w:val="000B75BC"/>
    <w:rsid w:val="000D75B0"/>
    <w:rsid w:val="000E0CF1"/>
    <w:rsid w:val="000F53B9"/>
    <w:rsid w:val="00112A81"/>
    <w:rsid w:val="00174AFF"/>
    <w:rsid w:val="00185301"/>
    <w:rsid w:val="00185F6C"/>
    <w:rsid w:val="00190BCD"/>
    <w:rsid w:val="00193C5A"/>
    <w:rsid w:val="001C03CA"/>
    <w:rsid w:val="001C0917"/>
    <w:rsid w:val="001C5DAB"/>
    <w:rsid w:val="001D4605"/>
    <w:rsid w:val="001E0250"/>
    <w:rsid w:val="001E5E08"/>
    <w:rsid w:val="00217604"/>
    <w:rsid w:val="00252B2F"/>
    <w:rsid w:val="00257DF6"/>
    <w:rsid w:val="002838A7"/>
    <w:rsid w:val="002B5CD9"/>
    <w:rsid w:val="002C4144"/>
    <w:rsid w:val="002D0724"/>
    <w:rsid w:val="002D4544"/>
    <w:rsid w:val="0038751B"/>
    <w:rsid w:val="0039456D"/>
    <w:rsid w:val="003A0684"/>
    <w:rsid w:val="003C4BD3"/>
    <w:rsid w:val="003E3990"/>
    <w:rsid w:val="00415E56"/>
    <w:rsid w:val="004226FF"/>
    <w:rsid w:val="0042270C"/>
    <w:rsid w:val="00431D22"/>
    <w:rsid w:val="0044005D"/>
    <w:rsid w:val="00473422"/>
    <w:rsid w:val="004B6D41"/>
    <w:rsid w:val="004F22E9"/>
    <w:rsid w:val="004F282D"/>
    <w:rsid w:val="005330D7"/>
    <w:rsid w:val="00575C1E"/>
    <w:rsid w:val="00593EA3"/>
    <w:rsid w:val="005A5BD3"/>
    <w:rsid w:val="00606F08"/>
    <w:rsid w:val="0061447E"/>
    <w:rsid w:val="006B5E06"/>
    <w:rsid w:val="006F5F8D"/>
    <w:rsid w:val="00727371"/>
    <w:rsid w:val="00734020"/>
    <w:rsid w:val="00774441"/>
    <w:rsid w:val="007A0658"/>
    <w:rsid w:val="007A1DD3"/>
    <w:rsid w:val="007D1F01"/>
    <w:rsid w:val="008213B9"/>
    <w:rsid w:val="00831133"/>
    <w:rsid w:val="00872CA9"/>
    <w:rsid w:val="00881BD5"/>
    <w:rsid w:val="00882B10"/>
    <w:rsid w:val="00894B3A"/>
    <w:rsid w:val="00897A9F"/>
    <w:rsid w:val="008A492B"/>
    <w:rsid w:val="008A524F"/>
    <w:rsid w:val="008B4C8A"/>
    <w:rsid w:val="009751CA"/>
    <w:rsid w:val="009D697C"/>
    <w:rsid w:val="009F6FD9"/>
    <w:rsid w:val="00A03B64"/>
    <w:rsid w:val="00A12401"/>
    <w:rsid w:val="00A165D2"/>
    <w:rsid w:val="00A40BA6"/>
    <w:rsid w:val="00A70C94"/>
    <w:rsid w:val="00B0176F"/>
    <w:rsid w:val="00B10B58"/>
    <w:rsid w:val="00B12ACA"/>
    <w:rsid w:val="00B253F8"/>
    <w:rsid w:val="00B42E58"/>
    <w:rsid w:val="00B51D17"/>
    <w:rsid w:val="00BA56A1"/>
    <w:rsid w:val="00BC2963"/>
    <w:rsid w:val="00C009E7"/>
    <w:rsid w:val="00C12163"/>
    <w:rsid w:val="00C171B8"/>
    <w:rsid w:val="00C31D03"/>
    <w:rsid w:val="00C81957"/>
    <w:rsid w:val="00CA2E27"/>
    <w:rsid w:val="00CE507E"/>
    <w:rsid w:val="00D7685C"/>
    <w:rsid w:val="00DD01C2"/>
    <w:rsid w:val="00DE2094"/>
    <w:rsid w:val="00E02C40"/>
    <w:rsid w:val="00E1588A"/>
    <w:rsid w:val="00E2385C"/>
    <w:rsid w:val="00E2720F"/>
    <w:rsid w:val="00E400C5"/>
    <w:rsid w:val="00E82CCC"/>
    <w:rsid w:val="00E84543"/>
    <w:rsid w:val="00EA51AA"/>
    <w:rsid w:val="00EB01DD"/>
    <w:rsid w:val="00EB6605"/>
    <w:rsid w:val="00EC5193"/>
    <w:rsid w:val="00F016FE"/>
    <w:rsid w:val="00F143C3"/>
    <w:rsid w:val="00F40E15"/>
    <w:rsid w:val="00FA13EF"/>
    <w:rsid w:val="00FC0C73"/>
    <w:rsid w:val="00FC22F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C819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9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957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957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957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C819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9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957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957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957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St-612/2016</izvorni_sadrzaj>
    <derivirana_varijabla naziv="DomainObject.Predmet.OznakaBroj_1">St-612/2016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MODERNO - GRADNJA d.o.o. zastupanog po punomoćniku Darko Leko</izvorni_sadrzaj>
    <derivirana_varijabla naziv="DomainObject.Predmet.ProtustrankaFormated_1">  MODERNO - GRADNJA d.o.o. zastupanog po punomoćniku Darko Leko</derivirana_varijabla>
  </DomainObject.Predmet.ProtustrankaFormated>
  <DomainObject.Predmet.ProtustrankaFormatedOIB>
    <izvorni_sadrzaj>  MODERNO - GRADNJA d.o.o., OIB 98387420780 zastupanog po punomoćniku Darko Leko</izvorni_sadrzaj>
    <derivirana_varijabla naziv="DomainObject.Predmet.ProtustrankaFormatedOIB_1">  MODERNO - GRADNJA d.o.o., OIB 98387420780 zastupanog po punomoćniku Darko Leko</derivirana_varijabla>
  </DomainObject.Predmet.ProtustrankaFormatedOIB>
  <DomainObject.Predmet.ProtustrankaFormatedWithAdress>
    <izvorni_sadrzaj> MODERNO - GRADNJA d.o.o., Krasnijanska 42, 10360 Sesvete zastupanog po punomoćniku Darko Leko</izvorni_sadrzaj>
    <derivirana_varijabla naziv="DomainObject.Predmet.ProtustrankaFormatedWithAdress_1"> MODERNO - GRADNJA d.o.o., Krasnijanska 42, 10360 Sesvete zastupanog po punomoćniku Darko Leko</derivirana_varijabla>
  </DomainObject.Predmet.ProtustrankaFormatedWithAdress>
  <DomainObject.Predmet.ProtustrankaFormatedWithAdressOIB>
    <izvorni_sadrzaj> MODERNO - GRADNJA d.o.o., OIB 98387420780, Krasnijanska 42, 10360 Sesvete zastupanog po punomoćniku Darko Leko</izvorni_sadrzaj>
    <derivirana_varijabla naziv="DomainObject.Predmet.ProtustrankaFormatedWithAdressOIB_1"> MODERNO - GRADNJA d.o.o., OIB 98387420780, Krasnijanska 42, 10360 Sesvete zastupanog po punomoćniku Darko Leko</derivirana_varijabla>
  </DomainObject.Predmet.ProtustrankaFormatedWithAdressOIB>
  <DomainObject.Predmet.ProtustrankaWithAdress>
    <izvorni_sadrzaj>MODERNO - GRADNJA d.o.o. Krasnijanska 42, 10360 Sesvete</izvorni_sadrzaj>
    <derivirana_varijabla naziv="DomainObject.Predmet.ProtustrankaWithAdress_1">MODERNO - GRADNJA d.o.o. Krasnijanska 42, 10360 Sesvete</derivirana_varijabla>
  </DomainObject.Predmet.ProtustrankaWithAdress>
  <DomainObject.Predmet.ProtustrankaWithAdressOIB>
    <izvorni_sadrzaj>MODERNO - GRADNJA d.o.o., OIB 98387420780, Krasnijanska 42, 10360 Sesvete</izvorni_sadrzaj>
    <derivirana_varijabla naziv="DomainObject.Predmet.ProtustrankaWithAdressOIB_1">MODERNO - GRADNJA d.o.o., OIB 98387420780, Krasnijanska 42, 10360 Sesvete</derivirana_varijabla>
  </DomainObject.Predmet.ProtustrankaWithAdressOIB>
  <DomainObject.Predmet.ProtustrankaNazivFormated>
    <izvorni_sadrzaj>MODERNO - GRADNJA d.o.o.</izvorni_sadrzaj>
    <derivirana_varijabla naziv="DomainObject.Predmet.ProtustrankaNazivFormated_1">MODERNO - GRADNJA d.o.o.</derivirana_varijabla>
  </DomainObject.Predmet.ProtustrankaNazivFormated>
  <DomainObject.Predmet.ProtustrankaNazivFormatedOIB>
    <izvorni_sadrzaj>MODERNO - GRADNJA d.o.o., OIB 98387420780</izvorni_sadrzaj>
    <derivirana_varijabla naziv="DomainObject.Predmet.ProtustrankaNazivFormatedOIB_1">MODERNO - GRADNJA d.o.o., OIB 98387420780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MODERNO - GRADNJA d.o.o. zastupanog po punomoćniku Darko Leko</item>
    </izvorni_sadrzaj>
    <derivirana_varijabla naziv="DomainObject.Predmet.ProtuStrankaListFormated_1">
      <item>MODERNO - GRADNJA d.o.o. zastupanog po punomoćniku Darko Leko</item>
    </derivirana_varijabla>
  </DomainObject.Predmet.ProtuStrankaListFormated>
  <DomainObject.Predmet.ProtuStrankaListFormatedOIB>
    <izvorni_sadrzaj>
      <item>MODERNO - GRADNJA d.o.o., OIB 98387420780 zastupanog po punomoćniku Darko Leko</item>
    </izvorni_sadrzaj>
    <derivirana_varijabla naziv="DomainObject.Predmet.ProtuStrankaListFormatedOIB_1">
      <item>MODERNO - GRADNJA d.o.o., OIB 98387420780 zastupanog po punomoćniku Darko Leko</item>
    </derivirana_varijabla>
  </DomainObject.Predmet.ProtuStrankaListFormatedOIB>
  <DomainObject.Predmet.ProtuStrankaListFormatedWithAdress>
    <izvorni_sadrzaj>
      <item>MODERNO - GRADNJA d.o.o., Krasnijanska 42, 10360 Sesvete zastupanog po punomoćniku Darko Leko</item>
    </izvorni_sadrzaj>
    <derivirana_varijabla naziv="DomainObject.Predmet.ProtuStrankaListFormatedWithAdress_1">
      <item>MODERNO - GRADNJA d.o.o., Krasnijanska 42, 10360 Sesvete zastupanog po punomoćniku Darko Leko</item>
    </derivirana_varijabla>
  </DomainObject.Predmet.ProtuStrankaListFormatedWithAdress>
  <DomainObject.Predmet.ProtuStrankaListFormatedWithAdressOIB>
    <izvorni_sadrzaj>
      <item>MODERNO - GRADNJA d.o.o., OIB 98387420780, Krasnijanska 42, 10360 Sesvete zastupanog po punomoćniku Darko Leko</item>
    </izvorni_sadrzaj>
    <derivirana_varijabla naziv="DomainObject.Predmet.ProtuStrankaListFormatedWithAdressOIB_1">
      <item>MODERNO - GRADNJA d.o.o., OIB 98387420780, Krasnijanska 42, 10360 Sesvete zastupanog po punomoćniku Darko Leko</item>
    </derivirana_varijabla>
  </DomainObject.Predmet.ProtuStrankaListFormatedWithAdressOIB>
  <DomainObject.Predmet.ProtuStrankaListNazivFormated>
    <izvorni_sadrzaj>
      <item>MODERNO - GRADNJA d.o.o.</item>
    </izvorni_sadrzaj>
    <derivirana_varijabla naziv="DomainObject.Predmet.ProtuStrankaListNazivFormated_1">
      <item>MODERNO - GRADNJA d.o.o.</item>
    </derivirana_varijabla>
  </DomainObject.Predmet.ProtuStrankaListNazivFormated>
  <DomainObject.Predmet.ProtuStrankaListNazivFormatedOIB>
    <izvorni_sadrzaj>
      <item>MODERNO - GRADNJA d.o.o., OIB 98387420780</item>
    </izvorni_sadrzaj>
    <derivirana_varijabla naziv="DomainObject.Predmet.ProtuStrankaListNazivFormatedOIB_1">
      <item>MODERNO - GRADNJA d.o.o., OIB 98387420780</item>
    </derivirana_varijabla>
  </DomainObject.Predmet.ProtuStrankaListNazivFormatedOIB>
  <DomainObject.Predmet.OstaliListFormated>
    <izvorni_sadrzaj>
      <item>Darko Leko punomoćnik sudionika u postupku MODERNO - GRADNJA d.o.o.</item>
    </izvorni_sadrzaj>
    <derivirana_varijabla naziv="DomainObject.Predmet.OstaliListFormated_1">
      <item>Darko Leko punomoćnik sudionika u postupku MODERNO - GRADNJA d.o.o.</item>
    </derivirana_varijabla>
  </DomainObject.Predmet.OstaliListFormated>
  <DomainObject.Predmet.OstaliListFormatedOIB>
    <izvorni_sadrzaj>
      <item>Darko Leko, OIB 53015764330 punomoćnik sudionika u postupku MODERNO - GRADNJA d.o.o.</item>
    </izvorni_sadrzaj>
    <derivirana_varijabla naziv="DomainObject.Predmet.OstaliListFormatedOIB_1">
      <item>Darko Leko, OIB 53015764330 punomoćnik sudionika u postupku MODERNO - GRADNJA d.o.o.</item>
    </derivirana_varijabla>
  </DomainObject.Predmet.OstaliListFormatedOIB>
  <DomainObject.Predmet.OstaliListFormatedWithAdress>
    <izvorni_sadrzaj>
      <item>Darko Leko, Kraljice Jelene 5, 10000 Zagreb punomoćnik sudionika u postupku MODERNO - GRADNJA d.o.o.</item>
    </izvorni_sadrzaj>
    <derivirana_varijabla naziv="DomainObject.Predmet.OstaliListFormatedWithAdress_1">
      <item>Darko Leko, Kraljice Jelene 5, 10000 Zagreb punomoćnik sudionika u postupku MODERNO - GRADNJA d.o.o.</item>
    </derivirana_varijabla>
  </DomainObject.Predmet.OstaliListFormatedWithAdress>
  <DomainObject.Predmet.OstaliListFormatedWithAdressOIB>
    <izvorni_sadrzaj>
      <item>Darko Leko, OIB 53015764330, Kraljice Jelene 5, 10000 Zagreb punomoćnik sudionika u postupku MODERNO - GRADNJA d.o.o.</item>
    </izvorni_sadrzaj>
    <derivirana_varijabla naziv="DomainObject.Predmet.OstaliListFormatedWithAdressOIB_1">
      <item>Darko Leko, OIB 53015764330, Kraljice Jelene 5, 10000 Zagreb punomoćnik sudionika u postupku MODERNO - GRADNJA d.o.o.</item>
    </derivirana_varijabla>
  </DomainObject.Predmet.OstaliListFormatedWithAdressOIB>
  <DomainObject.Predmet.OstaliListNazivFormated>
    <izvorni_sadrzaj>
      <item>Darko Leko</item>
    </izvorni_sadrzaj>
    <derivirana_varijabla naziv="DomainObject.Predmet.OstaliListNazivFormated_1">
      <item>Darko Leko</item>
    </derivirana_varijabla>
  </DomainObject.Predmet.OstaliListNazivFormated>
  <DomainObject.Predmet.OstaliListNazivFormatedOIB>
    <izvorni_sadrzaj>
      <item>Darko Leko, OIB 53015764330</item>
    </izvorni_sadrzaj>
    <derivirana_varijabla naziv="DomainObject.Predmet.OstaliListNazivFormatedOIB_1">
      <item>Darko Leko, OIB 53015764330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MODERNO - GRADNJA d.o.o.</izvorni_sadrzaj>
    <derivirana_varijabla naziv="DomainObject.Predmet.ProtustrankaIDrugi_1">MODERNO -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MODERNO - GRADNJA d.o.o., OIB 98387420780, Krasnijanska 42, 10360 Sesvete</izvorni_sadrzaj>
    <derivirana_varijabla naziv="DomainObject.Predmet.ProtustrankaIDrugiAdressOIB_1">MODERNO - GRADNJA d.o.o., OIB 98387420780, Krasnijanska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MODERNO - GRADNJA d.o.o.</item>
      <item>FINA Regionalni centar Zagreb</item>
      <item>Darko Leko</item>
    </izvorni_sadrzaj>
    <derivirana_varijabla naziv="DomainObject.Predmet.SudioniciListNaziv_1">
      <item>MODERNO - GRADNJA d.o.o.</item>
      <item>FINA Regionalni centar Zagreb</item>
      <item>Darko Leko</item>
    </derivirana_varijabla>
  </DomainObject.Predmet.SudioniciListNaziv>
  <DomainObject.Predmet.SudioniciListAdressOIB>
    <izvorni_sadrzaj>
      <item>MODERNO - GRADNJA d.o.o., OIB 98387420780, Krasnijanska 42,10360 Sesvete</item>
      <item>FINA Regionalni centar Zagreb, OIB 85821130368, Trg svibanjskih žrtava 1995. 1,10000 Zagreb</item>
      <item>Darko Leko, OIB 53015764330, Kraljice Jelene 5,10000 Zagreb</item>
    </izvorni_sadrzaj>
    <derivirana_varijabla naziv="DomainObject.Predmet.SudioniciListAdressOIB_1">
      <item>MODERNO - GRADNJA d.o.o., OIB 98387420780, Krasnijanska 42,10360 Sesvete</item>
      <item>FINA Regionalni centar Zagreb, OIB 85821130368, Trg svibanjskih žrtava 1995. 1,10000 Zagreb</item>
      <item>Darko Leko, OIB 53015764330, Kraljice Jelene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98387420780</item>
      <item>, OIB 85821130368</item>
      <item>, OIB 53015764330</item>
    </izvorni_sadrzaj>
    <derivirana_varijabla naziv="DomainObject.Predmet.SudioniciListNazivOIB_1">
      <item>, OIB 98387420780</item>
      <item>, OIB 85821130368</item>
      <item>, OIB 53015764330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303</properties:Words>
  <properties:Characters>1723</properties:Characters>
  <properties:Lines>51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2016-06-20T11:36:00Z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2016-06-21T09:28:00Z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