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ddb8" w14:paraId="603ddb8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B17678" w:rsidRPr="0014784E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0C0965" w:rsidRPr="00FE00C2">
        <w:t>ENERGO SUN j.d.o.o.</w:t>
      </w:r>
      <w:r w:rsidR="000C0965">
        <w:t>, Dravska 1 C, Totovec,</w:t>
      </w:r>
      <w:r w:rsidR="000C0965" w:rsidRPr="005D6978">
        <w:t xml:space="preserve"> OIB: </w:t>
      </w:r>
      <w:r w:rsidR="000C0965" w:rsidRPr="00FE00C2">
        <w:t>84534541256</w:t>
      </w:r>
      <w:r w:rsidRPr="005D6978">
        <w:t xml:space="preserve">, </w:t>
      </w:r>
      <w:r>
        <w:t>8. siječnja 2018</w:t>
      </w:r>
      <w:r w:rsidRPr="0014784E">
        <w:t xml:space="preserve">.       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0C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0C0965" w:rsidRPr="00FE00C2">
        <w:t>ENERGO SUN j.d.o.o.</w:t>
      </w:r>
      <w:r w:rsidR="000C0965">
        <w:t>, Franji Carović, Dravska 1 C, Totovec</w:t>
      </w:r>
      <w:r w:rsidR="00B17678">
        <w:t>, OIB:</w:t>
      </w:r>
      <w:r w:rsidR="00B17678" w:rsidRPr="00B17678">
        <w:t xml:space="preserve"> </w:t>
      </w:r>
      <w:r w:rsidR="000C0965" w:rsidRPr="000C0965">
        <w:t xml:space="preserve">98817001491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0C0965">
        <w:t>8. studenog 2017. u Očevidniku redoslijeda osnova za plaćanje ima evidentirane neizvršene osnove za plaćanje u neprekinutom razdoblju od 120 dana u ukupnom iznosu od 50.602,28 kn</w:t>
      </w:r>
      <w:r w:rsidR="000C0965" w:rsidRPr="002341E5">
        <w:t xml:space="preserve"> </w:t>
      </w:r>
      <w:r w:rsidR="000C0965">
        <w:t>te da dužnik ima 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17678">
        <w:rPr>
          <w:rFonts w:eastAsia="Times New Roman"/>
          <w:lang w:eastAsia="hr-HR"/>
        </w:rPr>
        <w:t>8. siječnja 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7B6F5F" w:rsidR="007B6F5F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  <w:p w:rsidRDefault="008B10AD" w:rsidP="00B17678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B17678">
        <w:t>direktor</w:t>
      </w:r>
      <w:r w:rsidR="00FC1B8E">
        <w:t xml:space="preserve"> </w:t>
      </w:r>
      <w:r w:rsidR="00B17678">
        <w:t>dužnika</w:t>
      </w:r>
      <w:r w:rsidR="00FC1B8E" w:rsidRPr="00535BDA">
        <w:t xml:space="preserve"> </w:t>
      </w:r>
      <w:r w:rsidR="000C0965">
        <w:t>Franjo Carović, Dravska 1 C, Totovec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F5F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 w:rsidR="000C0965">
      <w:t>55</w:t>
    </w:r>
    <w:r w:rsidR="008B10AD">
      <w:t>5</w:t>
    </w:r>
    <w:r>
      <w:t>/17-4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F5F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8B10AD">
      <w:t>5</w:t>
    </w:r>
    <w:r w:rsidR="000C0965">
      <w:t>5</w:t>
    </w:r>
    <w:r w:rsidR="008B10AD">
      <w:t>5</w:t>
    </w:r>
    <w:r w:rsidR="0038354A">
      <w:t>/17-4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B6F5F"/>
    <w:rsid w:val="007C54C3"/>
    <w:rsid w:val="007D5935"/>
    <w:rsid w:val="007D78F5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SUN jednostavno društvo s ograničenom odgovornošću za proizvodnju solarne energije zastupanog po punomoćniku Franjo Carović</izvorni_sadrzaj>
    <derivirana_varijabla naziv="DomainObject.Predmet.ProtustrankaFormated_1">  ENERGO SUN jednostavno društvo s ograničenom odgovornošću za proizvodnju solarne energije zastupanog po punomoćniku Franjo Carović</derivirana_varijabla>
  </DomainObject.Predmet.ProtustrankaFormated>
  <DomainObject.Predmet.ProtustrankaFormatedOIB>
    <izvorni_sadrzaj>  ENERGO SUN jednostavno društvo s ograničenom odgovornošću za proizvodnju solarne energije, OIB 84534541256 zastupanog po punomoćniku Franjo Carović</izvorni_sadrzaj>
    <derivirana_varijabla naziv="DomainObject.Predmet.ProtustrankaFormatedOIB_1">  ENERGO SUN jednostavno društvo s ograničenom odgovornošću za proizvodnju solarne energije, OIB 84534541256 zastupanog po punomoćniku Franjo Carović</derivirana_varijabla>
  </DomainObject.Predmet.ProtustrankaFormatedOIB>
  <DomainObject.Predmet.ProtustrankaFormatedWithAdress>
    <izvorni_sadrzaj> ENERGO SUN jednostavno društvo s ograničenom odgovornošću za proizvodnju solarne energije, Dravska 1C, 40000 Totovec zastupanog po punomoćniku Franjo Carović</izvorni_sadrzaj>
    <derivirana_varijabla naziv="DomainObject.Predmet.ProtustrankaFormatedWithAdress_1"> ENERGO SUN jednostavno društvo s ograničenom odgovornošću za proizvodnju solarne energije, Dravska 1C, 40000 Totovec zastupanog po punomoćniku Franjo Carović</derivirana_varijabla>
  </DomainObject.Predmet.ProtustrankaFormatedWithAdress>
  <DomainObject.Predmet.ProtustrankaFormatedWithAdressOIB>
    <izvorni_sadrzaj> ENERGO SUN jednostavno društvo s ograničenom odgovornošću za proizvodnju solarne energije, OIB 84534541256, Dravska 1C, 40000 Totovec zastupanog po punomoćniku Franjo Carović</izvorni_sadrzaj>
    <derivirana_varijabla naziv="DomainObject.Predmet.ProtustrankaFormatedWithAdressOIB_1"> ENERGO SUN jednostavno društvo s ograničenom odgovornošću za proizvodnju solarne energije, OIB 84534541256, Dravska 1C, 40000 Totovec zastupanog po punomoćniku Franjo Carović</derivirana_varijabla>
  </DomainObject.Predmet.ProtustrankaFormatedWithAdressOIB>
  <DomainObject.Predmet.ProtustrankaWithAdress>
    <izvorni_sadrzaj>ENERGO SUN jednostavno društvo s ograničenom odgovornošću za proizvodnju solarne energije Dravska 1C, 40000 Totovec</izvorni_sadrzaj>
    <derivirana_varijabla naziv="DomainObject.Predmet.ProtustrankaWithAdress_1">ENERGO SUN jednostavno društvo s ograničenom odgovornošću za proizvodnju solarne energije Dravska 1C, 40000 Totovec</derivirana_varijabla>
  </DomainObject.Predmet.ProtustrankaWithAdress>
  <DomainObject.Predmet.ProtustrankaWithAdressOIB>
    <izvorni_sadrzaj>ENERGO SUN jednostavno društvo s ograničenom odgovornošću za proizvodnju solarne energije, OIB 84534541256, Dravska 1C, 40000 Totovec</izvorni_sadrzaj>
    <derivirana_varijabla naziv="DomainObject.Predmet.ProtustrankaWithAdressOIB_1">ENERGO SUN jednostavno društvo s ograničenom odgovornošću za proizvodnju solarne energije, OIB 84534541256, Dravska 1C, 40000 Totovec</derivirana_varijabla>
  </DomainObject.Predmet.ProtustrankaWithAdressOIB>
  <DomainObject.Predmet.ProtustrankaNazivFormated>
    <izvorni_sadrzaj>ENERGO SUN jednostavno društvo s ograničenom odgovornošću za proizvodnju solarne energije</izvorni_sadrzaj>
    <derivirana_varijabla naziv="DomainObject.Predmet.ProtustrankaNazivFormated_1">ENERGO SUN jednostavno društvo s ograničenom odgovornošću za proizvodnju solarne energije</derivirana_varijabla>
  </DomainObject.Predmet.ProtustrankaNazivFormated>
  <DomainObject.Predmet.ProtustrankaNazivFormatedOIB>
    <izvorni_sadrzaj>ENERGO SUN jednostavno društvo s ograničenom odgovornošću za proizvodnju solarne energije, OIB 84534541256</izvorni_sadrzaj>
    <derivirana_varijabla naziv="DomainObject.Predmet.ProtustrankaNazivFormatedOIB_1">ENERGO SUN jednostavno društvo s ograničenom odgovornošću za proizvodnju solarne energije, OIB 84534541256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50602.28</izvorni_sadrzaj>
    <derivirana_varijabla naziv="DomainObject.Predmet.TrenutnaVrijednost_1">50602.28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SUN jednostavno društvo s ograničenom odgovornošću za proizvodnju solarne energije zastupanog po punomoćniku Franjo Carović</item>
    </izvorni_sadrzaj>
    <derivirana_varijabla naziv="DomainObject.Predmet.ProtuStrankaListFormated_1">
      <item>ENERGO SUN jednostavno društvo s ograničenom odgovornošću za proizvodnju solarne energije zastupanog po punomoćniku Franjo Carović</item>
    </derivirana_varijabla>
  </DomainObject.Predmet.ProtuStrankaListFormated>
  <DomainObject.Predmet.ProtuStrankaListFormatedOIB>
    <izvorni_sadrzaj>
      <item>ENERGO SUN jednostavno društvo s ograničenom odgovornošću za proizvodnju solarne energije, OIB 84534541256 zastupanog po punomoćniku Franjo Carović</item>
    </izvorni_sadrzaj>
    <derivirana_varijabla naziv="DomainObject.Predmet.ProtuStrankaListFormatedOIB_1">
      <item>ENERGO SUN jednostavno društvo s ograničenom odgovornošću za proizvodnju solarne energije, OIB 84534541256 zastupanog po punomoćniku Franjo Carović</item>
    </derivirana_varijabla>
  </DomainObject.Predmet.ProtuStrankaListFormatedOIB>
  <DomainObject.Predmet.ProtuStrankaListFormatedWithAdress>
    <izvorni_sadrzaj>
      <item>ENERGO SUN jednostavno društvo s ograničenom odgovornošću za proizvodnju solarne energije, Dravska 1C, 40000 Totovec zastupanog po punomoćniku Franjo Carović</item>
    </izvorni_sadrzaj>
    <derivirana_varijabla naziv="DomainObject.Predmet.ProtuStrankaListFormatedWithAdress_1">
      <item>ENERGO SUN jednostavno društvo s ograničenom odgovornošću za proizvodnju solarne energije, Dravska 1C, 40000 Totovec zastupanog po punomoćniku Franjo Carović</item>
    </derivirana_varijabla>
  </DomainObject.Predmet.ProtuStrankaListFormatedWithAdress>
  <DomainObject.Predmet.ProtuStrankaListFormatedWithAdressOIB>
    <izvorni_sadrzaj>
      <item>ENERGO SUN jednostavno društvo s ograničenom odgovornošću za proizvodnju solarne energije, OIB 84534541256, Dravska 1C, 40000 Totovec zastupanog po punomoćniku Franjo Carović</item>
    </izvorni_sadrzaj>
    <derivirana_varijabla naziv="DomainObject.Predmet.ProtuStrankaListFormatedWithAdressOIB_1">
      <item>ENERGO SUN jednostavno društvo s ograničenom odgovornošću za proizvodnju solarne energije, OIB 84534541256, Dravska 1C, 40000 Totovec zastupanog po punomoćniku Franjo Carović</item>
    </derivirana_varijabla>
  </DomainObject.Predmet.ProtuStrankaListFormatedWithAdressOIB>
  <DomainObject.Predmet.ProtuStrankaListNazivFormated>
    <izvorni_sadrzaj>
      <item>ENERGO SUN jednostavno društvo s ograničenom odgovornošću za proizvodnju solarne energije</item>
    </izvorni_sadrzaj>
    <derivirana_varijabla naziv="DomainObject.Predmet.ProtuStrankaListNazivFormated_1">
      <item>ENERGO SUN jednostavno društvo s ograničenom odgovornošću za proizvodnju solarne energije</item>
    </derivirana_varijabla>
  </DomainObject.Predmet.ProtuStrankaListNazivFormated>
  <DomainObject.Predmet.ProtuStrankaListNazivFormatedOIB>
    <izvorni_sadrzaj>
      <item>ENERGO SUN jednostavno društvo s ograničenom odgovornošću za proizvodnju solarne energije, OIB 84534541256</item>
    </izvorni_sadrzaj>
    <derivirana_varijabla naziv="DomainObject.Predmet.ProtuStrankaListNazivFormatedOIB_1">
      <item>ENERGO SUN jednostavno društvo s ograničenom odgovornošću za proizvodnju solarne energije, OIB 84534541256</item>
    </derivirana_varijabla>
  </DomainObject.Predmet.ProtuStrankaListNazivFormatedOIB>
  <DomainObject.Predmet.OstaliListFormated>
    <izvorni_sadrzaj>
      <item>Sudski registar</item>
      <item>Franjo Carović punomoćnik sudionika u postupku ENERGO SUN jednostavno društvo s ograničenom odgovornošću za proizvodnju solarne energije</item>
    </izvorni_sadrzaj>
    <derivirana_varijabla naziv="DomainObject.Predmet.OstaliListFormated_1">
      <item>Sudski registar</item>
      <item>Franjo Carović punomoćnik sudionika u postupku ENERGO SUN jednostavno društvo s ograničenom odgovornošću za proizvodnju solarne energije</item>
    </derivirana_varijabla>
  </DomainObject.Predmet.OstaliListFormated>
  <DomainObject.Predmet.OstaliListFormatedOIB>
    <izvorni_sadrzaj>
      <item>Sudski registar</item>
      <item>Franjo Carović, OIB 98817001491 punomoćnik sudionika u postupku ENERGO SUN jednostavno društvo s ograničenom odgovornošću za proizvodnju solarne energije</item>
    </izvorni_sadrzaj>
    <derivirana_varijabla naziv="DomainObject.Predmet.OstaliListFormatedOIB_1">
      <item>Sudski registar</item>
      <item>Franjo Carović, OIB 98817001491 punomoćnik sudionika u postupku ENERGO SUN jednostavno društvo s ograničenom odgovornošću za proizvodnju solarne energije</item>
    </derivirana_varijabla>
  </DomainObject.Predmet.OstaliListFormatedOIB>
  <DomainObject.Predmet.OstaliListFormatedWithAdress>
    <izvorni_sadrzaj>
      <item>Sudski registar</item>
      <item>Franjo Carović, Dravska 1c, 40000 Totovec punomoćnik sudionika u postupku ENERGO SUN jednostavno društvo s ograničenom odgovornošću za proizvodnju solarne energije</item>
    </izvorni_sadrzaj>
    <derivirana_varijabla naziv="DomainObject.Predmet.OstaliListFormatedWithAdress_1">
      <item>Sudski registar</item>
      <item>Franjo Carović, Dravska 1c, 40000 Totovec punomoćnik sudionika u postupku ENERGO SUN jednostavno društvo s ograničenom odgovornošću za proizvodnju solarne energije</item>
    </derivirana_varijabla>
  </DomainObject.Predmet.OstaliListFormatedWithAdress>
  <DomainObject.Predmet.OstaliListFormatedWithAdressOIB>
    <izvorni_sadrzaj>
      <item>Sudski registar</item>
      <item>Franjo Carović, OIB 98817001491, Dravska 1c, 40000 Totovec punomoćnik sudionika u postupku ENERGO SUN jednostavno društvo s ograničenom odgovornošću za proizvodnju solarne energije</item>
    </izvorni_sadrzaj>
    <derivirana_varijabla naziv="DomainObject.Predmet.OstaliListFormatedWithAdressOIB_1">
      <item>Sudski registar</item>
      <item>Franjo Carović, OIB 98817001491, Dravska 1c, 40000 Totovec punomoćnik sudionika u postupku ENERGO SUN jednostavno društvo s ograničenom odgovornošću za proizvodnju solarne energije</item>
    </derivirana_varijabla>
  </DomainObject.Predmet.OstaliListFormatedWithAdressOIB>
  <DomainObject.Predmet.OstaliListNazivFormated>
    <izvorni_sadrzaj>
      <item>Sudski registar</item>
      <item>Franjo Carović</item>
    </izvorni_sadrzaj>
    <derivirana_varijabla naziv="DomainObject.Predmet.OstaliListNazivFormated_1">
      <item>Sudski registar</item>
      <item>Franjo Carović</item>
    </derivirana_varijabla>
  </DomainObject.Predmet.OstaliListNazivFormated>
  <DomainObject.Predmet.OstaliListNazivFormatedOIB>
    <izvorni_sadrzaj>
      <item>Sudski registar</item>
      <item>Franjo Carović, OIB 98817001491</item>
    </izvorni_sadrzaj>
    <derivirana_varijabla naziv="DomainObject.Predmet.OstaliListNazivFormatedOIB_1">
      <item>Sudski registar</item>
      <item>Franjo Carović, OIB 98817001491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SUN jednostavno društvo s ograničenom odgovornošću za proizvodnju solarne energije</izvorni_sadrzaj>
    <derivirana_varijabla naziv="DomainObject.Predmet.ProtustrankaIDrugi_1">ENERGO SUN jednostavno društvo s ograničenom odgovornošću za proizvodnju solarne energije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SUN jednostavno društvo s ograničenom odgovornošću za proizvodnju solarne energije, OIB 84534541256, Dravska 1C, 40000 Totovec</izvorni_sadrzaj>
    <derivirana_varijabla naziv="DomainObject.Predmet.ProtustrankaIDrugiAdressOIB_1">ENERGO SUN jednostavno društvo s ograničenom odgovornošću za proizvodnju solarne energije, OIB 84534541256, Dravska 1C,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SUN jednostavno društvo s ograničenom odgovornošću za proizvodnju solarne energije</item>
      <item>Sudski registar</item>
      <item>Franjo Carović</item>
    </izvorni_sadrzaj>
    <derivirana_varijabla naziv="DomainObject.Predmet.SudioniciListNaziv_1">
      <item>Financijska agencija</item>
      <item>ENERGO SUN jednostavno društvo s ograničenom odgovornošću za proizvodnju solarne energije</item>
      <item>Sudski registar</item>
      <item>Franjo Carović</item>
    </derivirana_varijabla>
  </DomainObject.Predmet.SudioniciListNaziv>
  <DomainObject.Predmet.SudioniciListAdressOIB>
    <izvorni_sadrzaj>
      <item>Financijska agencija, OIB 85821130368, Ulica grada Vukovara 70,10000 Zagreb</item>
      <item>ENERGO SUN jednostavno društvo s ograničenom odgovornošću za proizvodnju solarne energije, OIB 84534541256, Dravska 1C,40000 Totovec</item>
      <item>Sudski registar</item>
      <item>Franjo Carović, OIB 98817001491, Dravska 1c,40000 Totovec</item>
    </izvorni_sadrzaj>
    <derivirana_varijabla naziv="DomainObject.Predmet.SudioniciListAdressOIB_1">
      <item>Financijska agencija, OIB 85821130368, Ulica grada Vukovara 70,10000 Zagreb</item>
      <item>ENERGO SUN jednostavno društvo s ograničenom odgovornošću za proizvodnju solarne energije, OIB 84534541256, Dravska 1C,40000 Totovec</item>
      <item>Sudski registar</item>
      <item>Franjo Carović, OIB 98817001491, Dravska 1c,40000 Totovec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84534541256</item>
      <item>, OIB null</item>
      <item>, OIB 98817001491</item>
    </izvorni_sadrzaj>
    <derivirana_varijabla naziv="DomainObject.Predmet.SudioniciListNazivOIB_1">
      <item>, OIB 85821130368</item>
      <item>, OIB 84534541256</item>
      <item>, OIB null</item>
      <item>, OIB 98817001491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2131</properties:Characters>
  <properties:Lines>74</properties:Lines>
  <properties:Paragraphs>32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2018-01-03T11:53:00Z</cp:lastPrinted>
  <dcterms:modified xmlns:xsi="http://www.w3.org/2001/XMLSchema-instance" xsi:type="dcterms:W3CDTF">2018-01-03T12:03:00Z</dcterms:modified>
  <cp:revision>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