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18ad" w14:paraId="38118ad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B201B6">
        <w:t>7807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B201B6">
        <w:t>ZORDUK d</w:t>
      </w:r>
      <w:r w:rsidR="002E2B69">
        <w:t>.o.o., O</w:t>
      </w:r>
      <w:r w:rsidR="00F42455">
        <w:t>IB:</w:t>
      </w:r>
      <w:r w:rsidR="00B201B6">
        <w:t>61348220499</w:t>
      </w:r>
      <w:r w:rsidR="00F42455">
        <w:t>, MBS:</w:t>
      </w:r>
      <w:r w:rsidR="00B201B6">
        <w:t>080257832</w:t>
      </w:r>
      <w:r w:rsidR="002F1303">
        <w:t>,</w:t>
      </w:r>
      <w:r w:rsidR="00F42455">
        <w:t xml:space="preserve"> </w:t>
      </w:r>
      <w:r w:rsidR="00B201B6">
        <w:t>Križ, Milke Trnine 2</w:t>
      </w:r>
      <w:r w:rsidR="002F1303">
        <w:t>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B21639">
        <w:t>139.971,17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70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670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268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2F1303"/>
    <w:rsid w:val="003279B2"/>
    <w:rsid w:val="003D2682"/>
    <w:rsid w:val="003E31D6"/>
    <w:rsid w:val="004717B0"/>
    <w:rsid w:val="004C7490"/>
    <w:rsid w:val="0050562B"/>
    <w:rsid w:val="00536700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992E68"/>
    <w:rsid w:val="00A06812"/>
    <w:rsid w:val="00A26C42"/>
    <w:rsid w:val="00A45CBF"/>
    <w:rsid w:val="00A47E1A"/>
    <w:rsid w:val="00A74195"/>
    <w:rsid w:val="00AA4C98"/>
    <w:rsid w:val="00AD7C7A"/>
    <w:rsid w:val="00AE518C"/>
    <w:rsid w:val="00B179D6"/>
    <w:rsid w:val="00B201B6"/>
    <w:rsid w:val="00B21639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7807</izvorni_sadrzaj>
    <derivirana_varijabla naziv="DomainObject.Predmet.Broj_1">7807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St-7807/2015</izvorni_sadrzaj>
    <derivirana_varijabla naziv="DomainObject.Predmet.OznakaBroj_1">St-7807/2015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ZORDUK d.o.o. zastupanog po punomoćniku Zorislav Dukarić</izvorni_sadrzaj>
    <derivirana_varijabla naziv="DomainObject.Predmet.ProtustrankaFormated_1">  ZORDUK d.o.o. zastupanog po punomoćniku Zorislav Dukarić</derivirana_varijabla>
  </DomainObject.Predmet.ProtustrankaFormated>
  <DomainObject.Predmet.ProtustrankaFormatedOIB>
    <izvorni_sadrzaj>  ZORDUK d.o.o., OIB 61348220499 zastupanog po punomoćniku Zorislav Dukarić</izvorni_sadrzaj>
    <derivirana_varijabla naziv="DomainObject.Predmet.ProtustrankaFormatedOIB_1">  ZORDUK d.o.o., OIB 61348220499 zastupanog po punomoćniku Zorislav Dukarić</derivirana_varijabla>
  </DomainObject.Predmet.ProtustrankaFormatedOIB>
  <DomainObject.Predmet.ProtustrankaFormatedWithAdress>
    <izvorni_sadrzaj> ZORDUK d.o.o., Milke Trnine 2, 10314 Križ zastupanog po punomoćniku Zorislav Dukarić</izvorni_sadrzaj>
    <derivirana_varijabla naziv="DomainObject.Predmet.ProtustrankaFormatedWithAdress_1"> ZORDUK d.o.o., Milke Trnine 2, 10314 Križ zastupanog po punomoćniku Zorislav Dukarić</derivirana_varijabla>
  </DomainObject.Predmet.ProtustrankaFormatedWithAdress>
  <DomainObject.Predmet.ProtustrankaFormatedWithAdressOIB>
    <izvorni_sadrzaj> ZORDUK d.o.o., OIB 61348220499, Milke Trnine 2, 10314 Križ zastupanog po punomoćniku Zorislav Dukarić</izvorni_sadrzaj>
    <derivirana_varijabla naziv="DomainObject.Predmet.ProtustrankaFormatedWithAdressOIB_1"> ZORDUK d.o.o., OIB 61348220499, Milke Trnine 2, 10314 Križ zastupanog po punomoćniku Zorislav Dukarić</derivirana_varijabla>
  </DomainObject.Predmet.ProtustrankaFormatedWithAdressOIB>
  <DomainObject.Predmet.ProtustrankaWithAdress>
    <izvorni_sadrzaj>ZORDUK d.o.o. Milke Trnine 2, 10314 Križ</izvorni_sadrzaj>
    <derivirana_varijabla naziv="DomainObject.Predmet.ProtustrankaWithAdress_1">ZORDUK d.o.o. Milke Trnine 2, 10314 Križ</derivirana_varijabla>
  </DomainObject.Predmet.ProtustrankaWithAdress>
  <DomainObject.Predmet.ProtustrankaWithAdressOIB>
    <izvorni_sadrzaj>ZORDUK d.o.o., OIB 61348220499, Milke Trnine 2, 10314 Križ</izvorni_sadrzaj>
    <derivirana_varijabla naziv="DomainObject.Predmet.ProtustrankaWithAdressOIB_1">ZORDUK d.o.o., OIB 61348220499, Milke Trnine 2, 10314 Križ</derivirana_varijabla>
  </DomainObject.Predmet.ProtustrankaWithAdressOIB>
  <DomainObject.Predmet.ProtustrankaNazivFormated>
    <izvorni_sadrzaj>ZORDUK d.o.o.</izvorni_sadrzaj>
    <derivirana_varijabla naziv="DomainObject.Predmet.ProtustrankaNazivFormated_1">ZORDUK d.o.o.</derivirana_varijabla>
  </DomainObject.Predmet.ProtustrankaNazivFormated>
  <DomainObject.Predmet.ProtustrankaNazivFormatedOIB>
    <izvorni_sadrzaj>ZORDUK d.o.o., OIB 61348220499</izvorni_sadrzaj>
    <derivirana_varijabla naziv="DomainObject.Predmet.ProtustrankaNazivFormatedOIB_1">ZORDUK d.o.o., OIB 61348220499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ZORDUK d.o.o. zastupanog po punomoćniku Zorislav Dukarić</item>
    </izvorni_sadrzaj>
    <derivirana_varijabla naziv="DomainObject.Predmet.ProtuStrankaListFormated_1">
      <item>ZORDUK d.o.o. zastupanog po punomoćniku Zorislav Dukarić</item>
    </derivirana_varijabla>
  </DomainObject.Predmet.ProtuStrankaListFormated>
  <DomainObject.Predmet.ProtuStrankaListFormatedOIB>
    <izvorni_sadrzaj>
      <item>ZORDUK d.o.o., OIB 61348220499 zastupanog po punomoćniku Zorislav Dukarić</item>
    </izvorni_sadrzaj>
    <derivirana_varijabla naziv="DomainObject.Predmet.ProtuStrankaListFormatedOIB_1">
      <item>ZORDUK d.o.o., OIB 61348220499 zastupanog po punomoćniku Zorislav Dukarić</item>
    </derivirana_varijabla>
  </DomainObject.Predmet.ProtuStrankaListFormatedOIB>
  <DomainObject.Predmet.ProtuStrankaListFormatedWithAdress>
    <izvorni_sadrzaj>
      <item>ZORDUK d.o.o., Milke Trnine 2, 10314 Križ zastupanog po punomoćniku Zorislav Dukarić</item>
    </izvorni_sadrzaj>
    <derivirana_varijabla naziv="DomainObject.Predmet.ProtuStrankaListFormatedWithAdress_1">
      <item>ZORDUK d.o.o., Milke Trnine 2, 10314 Križ zastupanog po punomoćniku Zorislav Dukarić</item>
    </derivirana_varijabla>
  </DomainObject.Predmet.ProtuStrankaListFormatedWithAdress>
  <DomainObject.Predmet.ProtuStrankaListFormatedWithAdressOIB>
    <izvorni_sadrzaj>
      <item>ZORDUK d.o.o., OIB 61348220499, Milke Trnine 2, 10314 Križ zastupanog po punomoćniku Zorislav Dukarić</item>
    </izvorni_sadrzaj>
    <derivirana_varijabla naziv="DomainObject.Predmet.ProtuStrankaListFormatedWithAdressOIB_1">
      <item>ZORDUK d.o.o., OIB 61348220499, Milke Trnine 2, 10314 Križ zastupanog po punomoćniku Zorislav Dukarić</item>
    </derivirana_varijabla>
  </DomainObject.Predmet.ProtuStrankaListFormatedWithAdressOIB>
  <DomainObject.Predmet.ProtuStrankaListNazivFormated>
    <izvorni_sadrzaj>
      <item>ZORDUK d.o.o.</item>
    </izvorni_sadrzaj>
    <derivirana_varijabla naziv="DomainObject.Predmet.ProtuStrankaListNazivFormated_1">
      <item>ZORDUK d.o.o.</item>
    </derivirana_varijabla>
  </DomainObject.Predmet.ProtuStrankaListNazivFormated>
  <DomainObject.Predmet.ProtuStrankaListNazivFormatedOIB>
    <izvorni_sadrzaj>
      <item>ZORDUK d.o.o., OIB 61348220499</item>
    </izvorni_sadrzaj>
    <derivirana_varijabla naziv="DomainObject.Predmet.ProtuStrankaListNazivFormatedOIB_1">
      <item>ZORDUK d.o.o., OIB 61348220499</item>
    </derivirana_varijabla>
  </DomainObject.Predmet.ProtuStrankaListNazivFormatedOIB>
  <DomainObject.Predmet.OstaliListFormated>
    <izvorni_sadrzaj>
      <item>Zorislav Dukarić punomoćnik sudionika u postupku ZORDUK d.o.o.</item>
    </izvorni_sadrzaj>
    <derivirana_varijabla naziv="DomainObject.Predmet.OstaliListFormated_1">
      <item>Zorislav Dukarić punomoćnik sudionika u postupku ZORDUK d.o.o.</item>
    </derivirana_varijabla>
  </DomainObject.Predmet.OstaliListFormated>
  <DomainObject.Predmet.OstaliListFormatedOIB>
    <izvorni_sadrzaj>
      <item>Zorislav Dukarić, OIB 41489862728 punomoćnik sudionika u postupku ZORDUK d.o.o.</item>
    </izvorni_sadrzaj>
    <derivirana_varijabla naziv="DomainObject.Predmet.OstaliListFormatedOIB_1">
      <item>Zorislav Dukarić, OIB 41489862728 punomoćnik sudionika u postupku ZORDUK d.o.o.</item>
    </derivirana_varijabla>
  </DomainObject.Predmet.OstaliListFormatedOIB>
  <DomainObject.Predmet.OstaliListFormatedWithAdress>
    <izvorni_sadrzaj>
      <item>Zorislav Dukarić, Milke Trnine 2, 10314 Križ punomoćnik sudionika u postupku ZORDUK d.o.o.</item>
    </izvorni_sadrzaj>
    <derivirana_varijabla naziv="DomainObject.Predmet.OstaliListFormatedWithAdress_1">
      <item>Zorislav Dukarić, Milke Trnine 2, 10314 Križ punomoćnik sudionika u postupku ZORDUK d.o.o.</item>
    </derivirana_varijabla>
  </DomainObject.Predmet.OstaliListFormatedWithAdress>
  <DomainObject.Predmet.OstaliListFormatedWithAdressOIB>
    <izvorni_sadrzaj>
      <item>Zorislav Dukarić, OIB 41489862728, Milke Trnine 2, 10314 Križ punomoćnik sudionika u postupku ZORDUK d.o.o.</item>
    </izvorni_sadrzaj>
    <derivirana_varijabla naziv="DomainObject.Predmet.OstaliListFormatedWithAdressOIB_1">
      <item>Zorislav Dukarić, OIB 41489862728, Milke Trnine 2, 10314 Križ punomoćnik sudionika u postupku ZORDUK d.o.o.</item>
    </derivirana_varijabla>
  </DomainObject.Predmet.OstaliListFormatedWithAdressOIB>
  <DomainObject.Predmet.OstaliListNazivFormated>
    <izvorni_sadrzaj>
      <item>Zorislav Dukarić</item>
    </izvorni_sadrzaj>
    <derivirana_varijabla naziv="DomainObject.Predmet.OstaliListNazivFormated_1">
      <item>Zorislav Dukarić</item>
    </derivirana_varijabla>
  </DomainObject.Predmet.OstaliListNazivFormated>
  <DomainObject.Predmet.OstaliListNazivFormatedOIB>
    <izvorni_sadrzaj>
      <item>Zorislav Dukarić, OIB 41489862728</item>
    </izvorni_sadrzaj>
    <derivirana_varijabla naziv="DomainObject.Predmet.OstaliListNazivFormatedOIB_1">
      <item>Zorislav Dukarić, OIB 41489862728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ZORDUK d.o.o.</izvorni_sadrzaj>
    <derivirana_varijabla naziv="DomainObject.Predmet.ProtustrankaIDrugi_1">ZORDUK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ZORDUK d.o.o., OIB 61348220499, Milke Trnine 2, 10314 Križ</izvorni_sadrzaj>
    <derivirana_varijabla naziv="DomainObject.Predmet.ProtustrankaIDrugiAdressOIB_1">ZORDUK d.o.o., OIB 61348220499, Milke Trnine 2,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ZORDUK d.o.o.</item>
      <item>Zorislav Dukarić</item>
    </izvorni_sadrzaj>
    <derivirana_varijabla naziv="DomainObject.Predmet.SudioniciListNaziv_1">
      <item>FINA Regionalni centar Zagreb</item>
      <item>ZORDUK d.o.o.</item>
      <item>Zorislav Dukarić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ZORDUK d.o.o., OIB 61348220499, Milke Trnine 2,10314 Križ</item>
      <item>Zorislav Dukarić, OIB 41489862728, Milke Trnine 2,10314 Križ</item>
    </izvorni_sadrzaj>
    <derivirana_varijabla naziv="DomainObject.Predmet.SudioniciListAdressOIB_1">
      <item>FINA Regionalni centar Zagreb, OIB 85821130368, Trg svibanjskih žrtava 1995. 1,10000 Zagreb</item>
      <item>ZORDUK d.o.o., OIB 61348220499, Milke Trnine 2,10314 Križ</item>
      <item>Zorislav Dukarić, OIB 41489862728, Milke Trnine 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61348220499</item>
      <item>, OIB 41489862728</item>
    </izvorni_sadrzaj>
    <derivirana_varijabla naziv="DomainObject.Predmet.SudioniciListNazivOIB_1">
      <item>, OIB 85821130368</item>
      <item>, OIB 61348220499</item>
      <item>, OIB 41489862728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866A0-47B7-47AD-847E-FBE08A335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2016-02-08T08:21:00Z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