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0363" w14:paraId="a5b0363"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251F3A">
        <w:t>2059/16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07404A" w:rsidR="0007404A">
      <w:pPr>
        <w:jc w:val="both"/>
      </w:pPr>
      <w:r w:rsidRPr="003C4FEF">
        <w:tab/>
      </w:r>
      <w:r w:rsidR="00251F3A" w:rsidRPr="00610EB1">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251F3A">
        <w:t xml:space="preserve">VENTUS PHARMA-MED d. o. o., Zagreb, Petrovaradinska 1, OIB </w:t>
      </w:r>
      <w:r w:rsidR="00251F3A" w:rsidRPr="00E8683C">
        <w:t>04297439134</w:t>
      </w:r>
      <w:r w:rsidR="0007404A">
        <w:t>, 8. rujna 2016.</w:t>
      </w:r>
    </w:p>
    <w:p w:rsidRDefault="009420E4" w:rsidP="009420E4" w:rsidR="009420E4">
      <w:pPr>
        <w:jc w:val="both"/>
      </w:pPr>
    </w:p>
    <w:p w:rsidRDefault="0073599A" w:rsidP="009420E4"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251F3A">
        <w:rPr>
          <w:szCs w:val="24"/>
          <w:lang w:val="hr-HR"/>
        </w:rPr>
        <w:t>Dario Sirovec</w:t>
      </w:r>
      <w:r w:rsidR="00147DAE">
        <w:t>,</w:t>
      </w:r>
      <w:r w:rsidR="00251F3A">
        <w:t xml:space="preserve"> Zagreb, Horvatovac 22, OIB </w:t>
      </w:r>
      <w:r w:rsidR="00251F3A" w:rsidRPr="00251F3A">
        <w:t>25482814412</w:t>
      </w:r>
      <w:r w:rsidR="00251F3A">
        <w:t>,</w:t>
      </w:r>
      <w:r w:rsidR="00147DAE">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251F3A">
        <w:t xml:space="preserve">VENTUS PHARMA-MED d. o. o., Zagreb, Petrovaradinska 1, OIB </w:t>
      </w:r>
      <w:r w:rsidR="00251F3A" w:rsidRPr="00E8683C">
        <w:t>04297439134</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251F3A">
        <w:rPr>
          <w:szCs w:val="24"/>
          <w:lang w:val="hr-HR"/>
        </w:rPr>
        <w:t>Dario Sirovec</w:t>
      </w:r>
      <w:r w:rsidR="00251F3A">
        <w:t xml:space="preserve">, Zagreb, Horvatovac 22, OIB </w:t>
      </w:r>
      <w:r w:rsidR="00251F3A" w:rsidRPr="00251F3A">
        <w:t>25482814412</w:t>
      </w:r>
      <w:r w:rsidRPr="00CC49D8">
        <w:rPr>
          <w:szCs w:val="24"/>
          <w:lang w:val="hr-HR"/>
        </w:rPr>
        <w:t>,</w:t>
      </w:r>
      <w:r w:rsidR="00147DAE">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lastRenderedPageBreak/>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0D354F">
        <w:rPr>
          <w:szCs w:val="24"/>
          <w:lang w:val="hr-HR"/>
        </w:rPr>
        <w:t>8</w:t>
      </w:r>
      <w:r w:rsidR="00320CAD">
        <w:rPr>
          <w:szCs w:val="24"/>
          <w:lang w:val="hr-HR"/>
        </w:rPr>
        <w:t>.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D7273C">
        <w:rPr>
          <w:szCs w:val="24"/>
          <w:lang w:val="hr-HR"/>
        </w:rPr>
        <w:t xml:space="preserve"> v. r. </w:t>
      </w:r>
    </w:p>
    <w:p w:rsidRDefault="00EB25ED" w:rsidP="0073599A" w:rsidR="00EB25ED" w:rsidRPr="00CC49D8">
      <w:pPr>
        <w:ind w:firstLine="720"/>
        <w:jc w:val="both"/>
        <w:rPr>
          <w:szCs w:val="24"/>
          <w:lang w:val="hr-HR"/>
        </w:rPr>
      </w:pPr>
    </w:p>
    <w:p w:rsidRDefault="00D7273C" w:rsidP="00AB7A2F" w:rsidR="00D7273C">
      <w:pPr>
        <w:ind w:firstLine="708" w:left="4248"/>
        <w:jc w:val="both"/>
        <w:rPr>
          <w:szCs w:val="24"/>
          <w:lang w:val="pl-PL"/>
        </w:rPr>
      </w:pPr>
      <w:r>
        <w:rPr>
          <w:szCs w:val="24"/>
          <w:lang w:val="pl-PL"/>
        </w:rPr>
        <w:t>Za točnost otpravka – ovl. službenik</w:t>
      </w:r>
    </w:p>
    <w:p w:rsidRDefault="00D7273C" w:rsidP="00995CE9" w:rsidR="00D7273C"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B25ED" w:rsidP="00CD4AA1" w:rsidR="00EB25ED" w:rsidRPr="00CC49D8">
      <w:pPr>
        <w:jc w:val="both"/>
        <w:rPr>
          <w:szCs w:val="24"/>
          <w:lang w:val="hr-HR"/>
        </w:rPr>
      </w:pP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St-2</w:t>
        </w:r>
        <w:r w:rsidR="00251F3A">
          <w:t>059</w:t>
        </w:r>
        <w:r w:rsidR="009420E4">
          <w:t>/</w:t>
        </w:r>
        <w:r w:rsidR="00CE299A">
          <w:t xml:space="preserve">16   </w:t>
        </w:r>
        <w:r w:rsidR="00CE299A">
          <w:fldChar w:fldCharType="begin"/>
        </w:r>
        <w:r w:rsidR="00CE299A">
          <w:instrText>PAGE   \* MERGEFORMAT</w:instrText>
        </w:r>
        <w:r w:rsidR="00CE299A">
          <w:fldChar w:fldCharType="separate"/>
        </w:r>
        <w:r w:rsidR="00D7273C" w:rsidRPr="00D7273C">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7404A"/>
    <w:rsid w:val="000912ED"/>
    <w:rsid w:val="000A3F73"/>
    <w:rsid w:val="000C0270"/>
    <w:rsid w:val="000D354F"/>
    <w:rsid w:val="000E236E"/>
    <w:rsid w:val="00147DAE"/>
    <w:rsid w:val="002127FC"/>
    <w:rsid w:val="00223E01"/>
    <w:rsid w:val="00240BDE"/>
    <w:rsid w:val="00251F3A"/>
    <w:rsid w:val="00283360"/>
    <w:rsid w:val="002B0F93"/>
    <w:rsid w:val="00320CAD"/>
    <w:rsid w:val="00341663"/>
    <w:rsid w:val="00376A05"/>
    <w:rsid w:val="004339E0"/>
    <w:rsid w:val="005B4BD8"/>
    <w:rsid w:val="005F7050"/>
    <w:rsid w:val="00604B39"/>
    <w:rsid w:val="006A1AB6"/>
    <w:rsid w:val="006E68C9"/>
    <w:rsid w:val="0073599A"/>
    <w:rsid w:val="007B4FE6"/>
    <w:rsid w:val="007D554B"/>
    <w:rsid w:val="007F7B83"/>
    <w:rsid w:val="0084225B"/>
    <w:rsid w:val="00876975"/>
    <w:rsid w:val="009122A2"/>
    <w:rsid w:val="00916516"/>
    <w:rsid w:val="00924303"/>
    <w:rsid w:val="00935AE0"/>
    <w:rsid w:val="009420E4"/>
    <w:rsid w:val="00AC3B2C"/>
    <w:rsid w:val="00AE2349"/>
    <w:rsid w:val="00BE45B0"/>
    <w:rsid w:val="00C075D0"/>
    <w:rsid w:val="00C850D1"/>
    <w:rsid w:val="00CA3E9F"/>
    <w:rsid w:val="00CC49D8"/>
    <w:rsid w:val="00CD4AA1"/>
    <w:rsid w:val="00CE299A"/>
    <w:rsid w:val="00CE2F3D"/>
    <w:rsid w:val="00D7273C"/>
    <w:rsid w:val="00D83A20"/>
    <w:rsid w:val="00D85607"/>
    <w:rsid w:val="00DC01BB"/>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D7273C"/>
    <w:rPr>
      <w:color w:val="808080"/>
      <w:bdr w:space="0" w:sz="0" w:color="auto" w:val="none"/>
      <w:shd w:fill="auto" w:color="auto" w:val="clear"/>
    </w:rPr>
  </w:style>
  <w:style w:customStyle="true" w:styleId="eSPISCCParagraphDefaultFont" w:type="character">
    <w:name w:val="eSPIS_CC_Paragraph Default Font"/>
    <w:basedOn w:val="Zadanifontodlomka"/>
    <w:rsid w:val="00D727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73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727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7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D7273C"/>
    <w:rPr>
      <w:color w:val="808080"/>
      <w:bdr w:color="auto" w:space="0" w:sz="0" w:val="none"/>
      <w:shd w:color="auto" w:fill="auto" w:val="clear"/>
    </w:rPr>
  </w:style>
  <w:style w:customStyle="1" w:styleId="eSPISCCParagraphDefaultFont" w:type="character">
    <w:name w:val="eSPIS_CC_Paragraph Default Font"/>
    <w:basedOn w:val="Zadanifontodlomka"/>
    <w:rsid w:val="00D727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73C"/>
    <w:rPr>
      <w:szCs w:val="24"/>
      <w:bdr w:color="auto" w:space="0" w:sz="0" w:val="none"/>
      <w:shd w:color="auto" w:fill="FFFFCC" w:val="clear"/>
      <w:lang w:val="hr-HR"/>
    </w:rPr>
  </w:style>
  <w:style w:customStyle="1" w:styleId="PozadinaSvijetloCrvena" w:type="character">
    <w:name w:val="Pozadina_SvijetloCrvena"/>
    <w:basedOn w:val="eSPISCCParagraphDefaultFont"/>
    <w:rsid w:val="00D727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7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2059</izvorni_sadrzaj>
    <derivirana_varijabla naziv="DomainObject.Predmet.Broj_1">2059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St-2059/2016</izvorni_sadrzaj>
    <derivirana_varijabla naziv="DomainObject.Predmet.OznakaBroj_1">St-2059/2016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PHARMA-MED d.o.o.</izvorni_sadrzaj>
    <derivirana_varijabla naziv="DomainObject.Predmet.ProtustrankaFormated_1">  VENTUS PHARMA-MED d.o.o.</derivirana_varijabla>
  </DomainObject.Predmet.ProtustrankaFormated>
  <DomainObject.Predmet.ProtustrankaFormatedOIB>
    <izvorni_sadrzaj>  VENTUS PHARMA-MED d.o.o., OIB 04297439134</izvorni_sadrzaj>
    <derivirana_varijabla naziv="DomainObject.Predmet.ProtustrankaFormatedOIB_1">  VENTUS PHARMA-MED d.o.o., OIB 04297439134</derivirana_varijabla>
  </DomainObject.Predmet.ProtustrankaFormatedOIB>
  <DomainObject.Predmet.ProtustrankaFormatedWithAdress>
    <izvorni_sadrzaj> VENTUS PHARMA-MED d.o.o., Petrovaradinska 1, 10000 Zagreb</izvorni_sadrzaj>
    <derivirana_varijabla naziv="DomainObject.Predmet.ProtustrankaFormatedWithAdress_1"> VENTUS PHARMA-MED d.o.o., Petrovaradinska 1, 10000 Zagreb</derivirana_varijabla>
  </DomainObject.Predmet.ProtustrankaFormatedWithAdress>
  <DomainObject.Predmet.ProtustrankaFormatedWithAdressOIB>
    <izvorni_sadrzaj> VENTUS PHARMA-MED d.o.o., OIB 04297439134, Petrovaradinska 1, 10000 Zagreb</izvorni_sadrzaj>
    <derivirana_varijabla naziv="DomainObject.Predmet.ProtustrankaFormatedWithAdressOIB_1"> VENTUS PHARMA-MED d.o.o., OIB 04297439134, Petrovaradinska 1, 10000 Zagreb</derivirana_varijabla>
  </DomainObject.Predmet.ProtustrankaFormatedWithAdressOIB>
  <DomainObject.Predmet.ProtustrankaWithAdress>
    <izvorni_sadrzaj>VENTUS PHARMA-MED d.o.o. Petrovaradinska 1, 10000 Zagreb</izvorni_sadrzaj>
    <derivirana_varijabla naziv="DomainObject.Predmet.ProtustrankaWithAdress_1">VENTUS PHARMA-MED d.o.o. Petrovaradinska 1, 10000 Zagreb</derivirana_varijabla>
  </DomainObject.Predmet.ProtustrankaWithAdress>
  <DomainObject.Predmet.ProtustrankaWithAdressOIB>
    <izvorni_sadrzaj>VENTUS PHARMA-MED d.o.o., OIB 04297439134, Petrovaradinska 1, 10000 Zagreb</izvorni_sadrzaj>
    <derivirana_varijabla naziv="DomainObject.Predmet.ProtustrankaWithAdressOIB_1">VENTUS PHARMA-MED d.o.o., OIB 04297439134, Petrovaradinska 1, 10000 Zagreb</derivirana_varijabla>
  </DomainObject.Predmet.ProtustrankaWithAdressOIB>
  <DomainObject.Predmet.ProtustrankaNazivFormated>
    <izvorni_sadrzaj>VENTUS PHARMA-MED d.o.o.</izvorni_sadrzaj>
    <derivirana_varijabla naziv="DomainObject.Predmet.ProtustrankaNazivFormated_1">VENTUS PHARMA-MED d.o.o.</derivirana_varijabla>
  </DomainObject.Predmet.ProtustrankaNazivFormated>
  <DomainObject.Predmet.ProtustrankaNazivFormatedOIB>
    <izvorni_sadrzaj>VENTUS PHARMA-MED d.o.o., OIB 04297439134</izvorni_sadrzaj>
    <derivirana_varijabla naziv="DomainObject.Predmet.ProtustrankaNazivFormatedOIB_1">VENTUS PHARMA-MED d.o.o., OIB 04297439134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Sirovec; Dario Sirovec</izvorni_sadrzaj>
    <derivirana_varijabla naziv="DomainObject.Predmet.StrankaFormated_1">  FINA Regionalni centar Zagreb; Vjekoslav Sirovec; Dario Sirovec</derivirana_varijabla>
  </DomainObject.Predmet.StrankaFormated>
  <DomainObject.Predmet.StrankaFormatedOIB>
    <izvorni_sadrzaj>  FINA Regionalni centar Zagreb, OIB 85821130368; Vjekoslav Sirovec, OIB 14249121114; Dario Sirovec, OIB 25482814412</izvorni_sadrzaj>
    <derivirana_varijabla naziv="DomainObject.Predmet.StrankaFormatedOIB_1">  FINA Regionalni centar Zagreb, OIB 85821130368; Vjekoslav Sirovec, OIB 14249121114; Dario Sirovec, OIB 25482814412</derivirana_varijabla>
  </DomainObject.Predmet.StrankaFormatedOIB>
  <DomainObject.Predmet.StrankaFormatedWithAdress>
    <izvorni_sadrzaj> FINA Regionalni centar Zagreb, Trg svibanjskih žrtava 1995. 1, 10000 Zagreb; Vjekoslav Sirovec; Dario Sirovec, Horvatovac 221, 10000 Zagreb</izvorni_sadrzaj>
    <derivirana_varijabla naziv="DomainObject.Predmet.StrankaFormatedWithAdress_1"> FINA Regionalni centar Zagreb, Trg svibanjskih žrtava 1995. 1, 10000 Zagreb; Vjekoslav Sirovec; Dario Sirovec, Horvatovac 221, 10000 Zagreb</derivirana_varijabla>
  </DomainObject.Predmet.StrankaFormatedWithAdress>
  <DomainObject.Predmet.StrankaFormatedWithAdressOIB>
    <izvorni_sadrzaj> FINA Regionalni centar Zagreb, OIB 85821130368, Trg svibanjskih žrtava 1995. 1, 10000 Zagreb; Vjekoslav Sirovec, OIB 14249121114; Dario Sirovec, OIB 25482814412, Horvatovac 221, 10000 Zagreb</izvorni_sadrzaj>
    <derivirana_varijabla naziv="DomainObject.Predmet.StrankaFormatedWithAdressOIB_1"> FINA Regionalni centar Zagreb, OIB 85821130368, Trg svibanjskih žrtava 1995. 1, 10000 Zagreb; Vjekoslav Sirovec, OIB 14249121114; Dario Sirovec, OIB 25482814412, Horvatovac 221, 10000 Zagreb</derivirana_varijabla>
  </DomainObject.Predmet.StrankaFormatedWithAdressOIB>
  <DomainObject.Predmet.StrankaWithAdress>
    <izvorni_sadrzaj>FINA Regionalni centar Zagreb Trg svibanjskih žrtava 1995. 1,10000 Zagreb,Vjekoslav Sirovec ,Dario Sirovec Horvatovac 221,10000 Zagreb</izvorni_sadrzaj>
    <derivirana_varijabla naziv="DomainObject.Predmet.StrankaWithAdress_1">FINA Regionalni centar Zagreb Trg svibanjskih žrtava 1995. 1,10000 Zagreb,Vjekoslav Sirovec ,Dario Sirovec Horvatovac 221,10000 Zagreb</derivirana_varijabla>
  </DomainObject.Predmet.StrankaWithAdress>
  <DomainObject.Predmet.StrankaWithAdressOIB>
    <izvorni_sadrzaj>FINA Regionalni centar Zagreb, OIB 85821130368, Trg svibanjskih žrtava 1995. 1,10000 Zagreb,Vjekoslav Sirovec, OIB 14249121114,Dario Sirovec, OIB 25482814412, Horvatovac 221,10000 Zagreb</izvorni_sadrzaj>
    <derivirana_varijabla naziv="DomainObject.Predmet.StrankaWithAdressOIB_1">FINA Regionalni centar Zagreb, OIB 85821130368, Trg svibanjskih žrtava 1995. 1,10000 Zagreb,Vjekoslav Sirovec, OIB 14249121114,Dario Sirovec, OIB 25482814412, Horvatovac 221,10000 Zagreb</derivirana_varijabla>
  </DomainObject.Predmet.StrankaWithAdressOIB>
  <DomainObject.Predmet.StrankaNazivFormated>
    <izvorni_sadrzaj>FINA Regionalni centar Zagreb,Vjekoslav Sirovec,Dario Sirovec</izvorni_sadrzaj>
    <derivirana_varijabla naziv="DomainObject.Predmet.StrankaNazivFormated_1">FINA Regionalni centar Zagreb,Vjekoslav Sirovec,Dario Sirovec</derivirana_varijabla>
  </DomainObject.Predmet.StrankaNazivFormated>
  <DomainObject.Predmet.StrankaNazivFormatedOIB>
    <izvorni_sadrzaj>FINA Regionalni centar Zagreb, OIB 85821130368,Vjekoslav Sirovec, OIB 14249121114,Dario Sirovec, OIB 25482814412</izvorni_sadrzaj>
    <derivirana_varijabla naziv="DomainObject.Predmet.StrankaNazivFormatedOIB_1">FINA Regionalni centar Zagreb, OIB 85821130368,Vjekoslav Sirovec, OIB 14249121114,Dario Sirovec, OIB 25482814412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Vjekoslav Sirovec</item>
      <item>Dario Sirovec</item>
    </izvorni_sadrzaj>
    <derivirana_varijabla naziv="DomainObject.Predmet.StrankaListFormated_1">
      <item>FINA Regionalni centar Zagreb</item>
      <item>Vjekoslav Sirovec</item>
      <item>Dario Sirovec</item>
    </derivirana_varijabla>
  </DomainObject.Predmet.StrankaListFormated>
  <DomainObject.Predmet.StrankaListFormatedOIB>
    <izvorni_sadrzaj>
      <item>FINA Regionalni centar Zagreb, OIB 85821130368</item>
      <item>Vjekoslav Sirovec, OIB 14249121114</item>
      <item>Dario Sirovec, OIB 25482814412</item>
    </izvorni_sadrzaj>
    <derivirana_varijabla naziv="DomainObject.Predmet.StrankaListFormatedOIB_1">
      <item>FINA Regionalni centar Zagreb, OIB 85821130368</item>
      <item>Vjekoslav Sirovec, OIB 14249121114</item>
      <item>Dario Sirovec, OIB 25482814412</item>
    </derivirana_varijabla>
  </DomainObject.Predmet.StrankaListFormatedOIB>
  <DomainObject.Predmet.StrankaListFormatedWithAdress>
    <izvorni_sadrzaj>
      <item>FINA Regionalni centar Zagreb, Trg svibanjskih žrtava 1995. 1, 10000 Zagreb</item>
      <item>Vjekoslav Sirovec</item>
      <item>Dario Sirovec, Horvatovac 221, 10000 Zagreb</item>
    </izvorni_sadrzaj>
    <derivirana_varijabla naziv="DomainObject.Predmet.StrankaListFormatedWithAdress_1">
      <item>FINA Regionalni centar Zagreb, Trg svibanjskih žrtava 1995. 1, 10000 Zagreb</item>
      <item>Vjekoslav Sirovec</item>
      <item>Dario Sirovec, Horvatovac 221, 10000 Zagreb</item>
    </derivirana_varijabla>
  </DomainObject.Predmet.StrankaListFormatedWithAdress>
  <DomainObject.Predmet.StrankaListFormatedWithAdressOIB>
    <izvorni_sadrzaj>
      <item>FINA Regionalni centar Zagreb, OIB 85821130368, Trg svibanjskih žrtava 1995. 1, 10000 Zagreb</item>
      <item>Vjekoslav Sirovec, OIB 14249121114</item>
      <item>Dario Sirovec, OIB 25482814412, Horvatovac 221, 10000 Zagreb</item>
    </izvorni_sadrzaj>
    <derivirana_varijabla naziv="DomainObject.Predmet.StrankaListFormatedWithAdressOIB_1">
      <item>FINA Regionalni centar Zagreb, OIB 85821130368, Trg svibanjskih žrtava 1995. 1, 10000 Zagreb</item>
      <item>Vjekoslav Sirovec, OIB 14249121114</item>
      <item>Dario Sirovec, OIB 25482814412, Horvatovac 221, 10000 Zagreb</item>
    </derivirana_varijabla>
  </DomainObject.Predmet.StrankaListFormatedWithAdressOIB>
  <DomainObject.Predmet.StrankaListNazivFormated>
    <izvorni_sadrzaj>
      <item>FINA Regionalni centar Zagreb</item>
      <item>Vjekoslav Sirovec</item>
      <item>Dario Sirovec</item>
    </izvorni_sadrzaj>
    <derivirana_varijabla naziv="DomainObject.Predmet.StrankaListNazivFormated_1">
      <item>FINA Regionalni centar Zagreb</item>
      <item>Vjekoslav Sirovec</item>
      <item>Dario Sirovec</item>
    </derivirana_varijabla>
  </DomainObject.Predmet.StrankaListNazivFormated>
  <DomainObject.Predmet.StrankaListNazivFormatedOIB>
    <izvorni_sadrzaj>
      <item>FINA Regionalni centar Zagreb, OIB 85821130368</item>
      <item>Vjekoslav Sirovec, OIB 14249121114</item>
      <item>Dario Sirovec, OIB 25482814412</item>
    </izvorni_sadrzaj>
    <derivirana_varijabla naziv="DomainObject.Predmet.StrankaListNazivFormatedOIB_1">
      <item>FINA Regionalni centar Zagreb, OIB 85821130368</item>
      <item>Vjekoslav Sirovec, OIB 14249121114</item>
      <item>Dario Sirovec, OIB 25482814412</item>
    </derivirana_varijabla>
  </DomainObject.Predmet.StrankaListNazivFormatedOIB>
  <DomainObject.Predmet.ProtuStrankaListFormated>
    <izvorni_sadrzaj>
      <item>VENTUS PHARMA-MED d.o.o.</item>
    </izvorni_sadrzaj>
    <derivirana_varijabla naziv="DomainObject.Predmet.ProtuStrankaListFormated_1">
      <item>VENTUS PHARMA-MED d.o.o.</item>
    </derivirana_varijabla>
  </DomainObject.Predmet.ProtuStrankaListFormated>
  <DomainObject.Predmet.ProtuStrankaListFormatedOIB>
    <izvorni_sadrzaj>
      <item>VENTUS PHARMA-MED d.o.o., OIB 04297439134</item>
    </izvorni_sadrzaj>
    <derivirana_varijabla naziv="DomainObject.Predmet.ProtuStrankaListFormatedOIB_1">
      <item>VENTUS PHARMA-MED d.o.o., OIB 04297439134</item>
    </derivirana_varijabla>
  </DomainObject.Predmet.ProtuStrankaListFormatedOIB>
  <DomainObject.Predmet.ProtuStrankaListFormatedWithAdress>
    <izvorni_sadrzaj>
      <item>VENTUS PHARMA-MED d.o.o., Petrovaradinska 1, 10000 Zagreb</item>
    </izvorni_sadrzaj>
    <derivirana_varijabla naziv="DomainObject.Predmet.ProtuStrankaListFormatedWithAdress_1">
      <item>VENTUS PHARMA-MED d.o.o., Petrovaradinska 1, 10000 Zagreb</item>
    </derivirana_varijabla>
  </DomainObject.Predmet.ProtuStrankaListFormatedWithAdress>
  <DomainObject.Predmet.ProtuStrankaListFormatedWithAdressOIB>
    <izvorni_sadrzaj>
      <item>VENTUS PHARMA-MED d.o.o., OIB 04297439134, Petrovaradinska 1, 10000 Zagreb</item>
    </izvorni_sadrzaj>
    <derivirana_varijabla naziv="DomainObject.Predmet.ProtuStrankaListFormatedWithAdressOIB_1">
      <item>VENTUS PHARMA-MED d.o.o., OIB 04297439134, Petrovaradinska 1, 10000 Zagreb</item>
    </derivirana_varijabla>
  </DomainObject.Predmet.ProtuStrankaListFormatedWithAdressOIB>
  <DomainObject.Predmet.ProtuStrankaListNazivFormated>
    <izvorni_sadrzaj>
      <item>VENTUS PHARMA-MED d.o.o.</item>
    </izvorni_sadrzaj>
    <derivirana_varijabla naziv="DomainObject.Predmet.ProtuStrankaListNazivFormated_1">
      <item>VENTUS PHARMA-MED d.o.o.</item>
    </derivirana_varijabla>
  </DomainObject.Predmet.ProtuStrankaListNazivFormated>
  <DomainObject.Predmet.ProtuStrankaListNazivFormatedOIB>
    <izvorni_sadrzaj>
      <item>VENTUS PHARMA-MED d.o.o., OIB 04297439134</item>
    </izvorni_sadrzaj>
    <derivirana_varijabla naziv="DomainObject.Predmet.ProtuStrankaListNazivFormatedOIB_1">
      <item>VENTUS PHARMA-MED d.o.o., OIB 04297439134</item>
    </derivirana_varijabla>
  </DomainObject.Predmet.ProtuStrankaListNazivFormatedOIB>
  <DomainObject.Predmet.OstaliListFormated>
    <izvorni_sadrzaj>
      <item>Vjekoslav Sirovec</item>
      <item>Dario Sirovec</item>
    </izvorni_sadrzaj>
    <derivirana_varijabla naziv="DomainObject.Predmet.OstaliListFormated_1">
      <item>Vjekoslav Sirovec</item>
      <item>Dario Sirovec</item>
    </derivirana_varijabla>
  </DomainObject.Predmet.OstaliListFormated>
  <DomainObject.Predmet.OstaliListFormatedOIB>
    <izvorni_sadrzaj>
      <item>Vjekoslav Sirovec, OIB 14249121114</item>
      <item>Dario Sirovec, OIB 25482814412</item>
    </izvorni_sadrzaj>
    <derivirana_varijabla naziv="DomainObject.Predmet.OstaliListFormatedOIB_1">
      <item>Vjekoslav Sirovec, OIB 14249121114</item>
      <item>Dario Sirovec, OIB 25482814412</item>
    </derivirana_varijabla>
  </DomainObject.Predmet.OstaliListFormatedOIB>
  <DomainObject.Predmet.OstaliListFormatedWithAdress>
    <izvorni_sadrzaj>
      <item>Vjekoslav Sirovec</item>
      <item>Dario Sirovec, Horvatovac 221, 10000 Zagreb</item>
    </izvorni_sadrzaj>
    <derivirana_varijabla naziv="DomainObject.Predmet.OstaliListFormatedWithAdress_1">
      <item>Vjekoslav Sirovec</item>
      <item>Dario Sirovec, Horvatovac 221, 10000 Zagreb</item>
    </derivirana_varijabla>
  </DomainObject.Predmet.OstaliListFormatedWithAdress>
  <DomainObject.Predmet.OstaliListFormatedWithAdressOIB>
    <izvorni_sadrzaj>
      <item>Vjekoslav Sirovec, OIB 14249121114</item>
      <item>Dario Sirovec, OIB 25482814412, Horvatovac 221, 10000 Zagreb</item>
    </izvorni_sadrzaj>
    <derivirana_varijabla naziv="DomainObject.Predmet.OstaliListFormatedWithAdressOIB_1">
      <item>Vjekoslav Sirovec, OIB 14249121114</item>
      <item>Dario Sirovec, OIB 25482814412, Horvatovac 221, 10000 Zagreb</item>
    </derivirana_varijabla>
  </DomainObject.Predmet.OstaliListFormatedWithAdressOIB>
  <DomainObject.Predmet.OstaliListNazivFormated>
    <izvorni_sadrzaj>
      <item>Vjekoslav Sirovec</item>
      <item>Dario Sirovec</item>
    </izvorni_sadrzaj>
    <derivirana_varijabla naziv="DomainObject.Predmet.OstaliListNazivFormated_1">
      <item>Vjekoslav Sirovec</item>
      <item>Dario Sirovec</item>
    </derivirana_varijabla>
  </DomainObject.Predmet.OstaliListNazivFormated>
  <DomainObject.Predmet.OstaliListNazivFormatedOIB>
    <izvorni_sadrzaj>
      <item>Vjekoslav Sirovec, OIB 14249121114</item>
      <item>Dario Sirovec, OIB 25482814412</item>
    </izvorni_sadrzaj>
    <derivirana_varijabla naziv="DomainObject.Predmet.OstaliListNazivFormatedOIB_1">
      <item>Vjekoslav Sirovec, OIB 14249121114</item>
      <item>Dario Sirovec, OIB 25482814412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VENTUS PHARMA-MED d.o.o.</izvorni_sadrzaj>
    <derivirana_varijabla naziv="DomainObject.Predmet.ProtustrankaIDrugi_1">VENTUS PHARMA-MED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VENTUS PHARMA-MED d.o.o., OIB 04297439134, Petrovaradinska 1, 10000 Zagreb</izvorni_sadrzaj>
    <derivirana_varijabla naziv="DomainObject.Predmet.ProtustrankaIDrugiAdressOIB_1">VENTUS PHARMA-MED d.o.o., OIB 04297439134,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PHARMA-MED d.o.o.</item>
      <item>Vjekoslav Sirovec</item>
      <item>Dario Sirovec</item>
      <item>Vjekoslav Sirovec</item>
      <item>Dario Sirovec</item>
    </izvorni_sadrzaj>
    <derivirana_varijabla naziv="DomainObject.Predmet.SudioniciListNaziv_1">
      <item>FINA Regionalni centar Zagreb</item>
      <item>VENTUS PHARMA-MED d.o.o.</item>
      <item>Vjekoslav Sirovec</item>
      <item>Dario Sirovec</item>
      <item>Vjekoslav Sirovec</item>
      <item>Dario Sirovec</item>
    </derivirana_varijabla>
  </DomainObject.Predmet.SudioniciListNaziv>
  <DomainObject.Predmet.SudioniciListAdressOIB>
    <izvorni_sadrzaj>
      <item>FINA Regionalni centar Zagreb, OIB 85821130368, Trg svibanjskih žrtava 1995. 1,10000 Zagreb</item>
      <item>VENTUS PHARMA-MED d.o.o., OIB 04297439134, Petrovaradinska 1,10000 Zagreb</item>
      <item>Vjekoslav Sirovec, OIB 14249121114</item>
      <item>Dario Sirovec, OIB 25482814412, Horvatovac 221,10000 Zagreb</item>
      <item>Vjekoslav Sirovec, OIB 14249121114</item>
      <item>Dario Sirovec, OIB 25482814412, Horvatovac 221,10000 Zagreb</item>
    </izvorni_sadrzaj>
    <derivirana_varijabla naziv="DomainObject.Predmet.SudioniciListAdressOIB_1">
      <item>FINA Regionalni centar Zagreb, OIB 85821130368, Trg svibanjskih žrtava 1995. 1,10000 Zagreb</item>
      <item>VENTUS PHARMA-MED d.o.o., OIB 04297439134, Petrovaradinska 1,10000 Zagreb</item>
      <item>Vjekoslav Sirovec, OIB 14249121114</item>
      <item>Dario Sirovec, OIB 25482814412, Horvatovac 221,10000 Zagreb</item>
      <item>Vjekoslav Sirovec, OIB 14249121114</item>
      <item>Dario Sirovec, OIB 25482814412, Horvatovac 221,10000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04297439134</item>
      <item>, OIB 14249121114</item>
      <item>, OIB 25482814412</item>
      <item>, OIB 14249121114</item>
      <item>, OIB 25482814412</item>
    </izvorni_sadrzaj>
    <derivirana_varijabla naziv="DomainObject.Predmet.SudioniciListNazivOIB_1">
      <item>, OIB 85821130368</item>
      <item>, OIB 04297439134</item>
      <item>, OIB 14249121114</item>
      <item>, OIB 25482814412</item>
      <item>, OIB 14249121114</item>
      <item>, OIB 25482814412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2304</properties:Characters>
  <properties:Lines>57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2016-09-08T12:57:00Z</dcterms:created>
  <dc:creator>MINISTARSTVO PRAVOSUĐA</dc:creator>
  <cp:lastModifiedBy>Kristina Švajger</cp:lastModifiedBy>
  <cp:lastPrinted>2016-09-08T12:58:00Z</cp:lastPrinted>
  <dcterms:modified xmlns:xsi="http://www.w3.org/2001/XMLSchema-instance" xsi:type="dcterms:W3CDTF">2016-09-08T12:58:00Z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