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aee4" w14:paraId="5d1aee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1F4F9A">
        <w:t>8</w:t>
      </w:r>
      <w:r w:rsidR="00F3680E">
        <w:t>4</w:t>
      </w:r>
      <w:r w:rsidR="005E1E7E">
        <w:t>8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622C2" w:rsidP="0040522B" w:rsidR="004622C2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5E1E7E">
        <w:t>ALT F 4 d.o.o., OIB: 93663946388, MBS: 080220373, Zagreb, Radnički Dol 8</w:t>
      </w:r>
      <w:r>
        <w:t xml:space="preserve">, </w:t>
      </w:r>
      <w:r w:rsidR="009B6422">
        <w:t xml:space="preserve">dana </w:t>
      </w:r>
      <w:r w:rsidR="004622C2">
        <w:t>16</w:t>
      </w:r>
      <w:r>
        <w:t>. siječnja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E1E7E">
        <w:t>ALT F 4 d.o.o., OIB: 93663946388, MBS: 080220373, Zagreb, Radnički Dol 8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E1E7E">
        <w:t>ALT F 4 d.o.o., OIB: 93663946388, MBS: 080220373, Zagreb, Radnički Dol 8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1F4F9A">
        <w:t>2</w:t>
      </w:r>
      <w:r w:rsidR="004622C2">
        <w:t>5</w:t>
      </w:r>
      <w:r w:rsidR="001F4F9A">
        <w:t>. veljače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622C2">
        <w:t>5</w:t>
      </w:r>
      <w:r w:rsidR="00D6035C">
        <w:t>-</w:t>
      </w:r>
      <w:r w:rsidR="004622C2">
        <w:t>38</w:t>
      </w:r>
      <w:r w:rsidR="005E1E7E">
        <w:t>34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E1E7E">
        <w:t>ALT F 4 d.o.o., OIB: 93663946388, MBS: 080220373, Zagreb, Radnički Dol 8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1F4F9A">
        <w:t>24</w:t>
      </w:r>
      <w:r w:rsidR="00B93078">
        <w:t>. lipnja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1F4F9A">
        <w:t>8</w:t>
      </w:r>
      <w:r w:rsidR="004622C2">
        <w:t>4</w:t>
      </w:r>
      <w:r w:rsidR="005E1E7E">
        <w:t>8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F4F9A">
        <w:t>16</w:t>
      </w:r>
      <w:r w:rsidR="00896BF4">
        <w:t>. siječnja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5E1E7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896BF4">
        <w:t>28/2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685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1F4F9A">
      <w:t>8</w:t>
    </w:r>
    <w:r w:rsidR="004622C2">
      <w:t>4</w:t>
    </w:r>
    <w:r w:rsidR="005E1E7E">
      <w:t>8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622C2"/>
    <w:rsid w:val="004F0096"/>
    <w:rsid w:val="00500CAC"/>
    <w:rsid w:val="005113D4"/>
    <w:rsid w:val="00597876"/>
    <w:rsid w:val="005C2121"/>
    <w:rsid w:val="005E1E7E"/>
    <w:rsid w:val="005F26AF"/>
    <w:rsid w:val="00616C8E"/>
    <w:rsid w:val="00637C00"/>
    <w:rsid w:val="00657E40"/>
    <w:rsid w:val="00660277"/>
    <w:rsid w:val="00662F2C"/>
    <w:rsid w:val="00677D1B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CD1FF1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3680E"/>
    <w:rsid w:val="00F620B4"/>
    <w:rsid w:val="00FE1BF8"/>
    <w:rsid w:val="00FF4CCC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F68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68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8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8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F68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68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8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8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St-1848/2016</izvorni_sadrzaj>
    <derivirana_varijabla naziv="DomainObject.Predmet.OznakaBroj_1">St-1848/2016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 F 4 d.o.o.</izvorni_sadrzaj>
    <derivirana_varijabla naziv="DomainObject.Predmet.ProtustrankaFormated_1">  ALT F 4 d.o.o.</derivirana_varijabla>
  </DomainObject.Predmet.ProtustrankaFormated>
  <DomainObject.Predmet.ProtustrankaFormatedOIB>
    <izvorni_sadrzaj>  ALT F 4 d.o.o., OIB 93663946388</izvorni_sadrzaj>
    <derivirana_varijabla naziv="DomainObject.Predmet.ProtustrankaFormatedOIB_1">  ALT F 4 d.o.o., OIB 93663946388</derivirana_varijabla>
  </DomainObject.Predmet.ProtustrankaFormatedOIB>
  <DomainObject.Predmet.ProtustrankaFormatedWithAdress>
    <izvorni_sadrzaj> ALT F 4 d.o.o., Radnički Dol 8, 10000 Zagreb</izvorni_sadrzaj>
    <derivirana_varijabla naziv="DomainObject.Predmet.ProtustrankaFormatedWithAdress_1"> ALT F 4 d.o.o., Radnički Dol 8, 10000 Zagreb</derivirana_varijabla>
  </DomainObject.Predmet.ProtustrankaFormatedWithAdress>
  <DomainObject.Predmet.ProtustrankaFormatedWithAdressOIB>
    <izvorni_sadrzaj> ALT F 4 d.o.o., OIB 93663946388, Radnički Dol 8, 10000 Zagreb</izvorni_sadrzaj>
    <derivirana_varijabla naziv="DomainObject.Predmet.ProtustrankaFormatedWithAdressOIB_1"> ALT F 4 d.o.o., OIB 93663946388, Radnički Dol 8, 10000 Zagreb</derivirana_varijabla>
  </DomainObject.Predmet.ProtustrankaFormatedWithAdressOIB>
  <DomainObject.Predmet.ProtustrankaWithAdress>
    <izvorni_sadrzaj>ALT F 4 d.o.o. Radnički Dol 8, 10000 Zagreb</izvorni_sadrzaj>
    <derivirana_varijabla naziv="DomainObject.Predmet.ProtustrankaWithAdress_1">ALT F 4 d.o.o. Radnički Dol 8, 10000 Zagreb</derivirana_varijabla>
  </DomainObject.Predmet.ProtustrankaWithAdress>
  <DomainObject.Predmet.ProtustrankaWithAdressOIB>
    <izvorni_sadrzaj>ALT F 4 d.o.o., OIB 93663946388, Radnički Dol 8, 10000 Zagreb</izvorni_sadrzaj>
    <derivirana_varijabla naziv="DomainObject.Predmet.ProtustrankaWithAdressOIB_1">ALT F 4 d.o.o., OIB 93663946388, Radnički Dol 8, 10000 Zagreb</derivirana_varijabla>
  </DomainObject.Predmet.ProtustrankaWithAdressOIB>
  <DomainObject.Predmet.ProtustrankaNazivFormated>
    <izvorni_sadrzaj>ALT F 4 d.o.o.</izvorni_sadrzaj>
    <derivirana_varijabla naziv="DomainObject.Predmet.ProtustrankaNazivFormated_1">ALT F 4 d.o.o.</derivirana_varijabla>
  </DomainObject.Predmet.ProtustrankaNazivFormated>
  <DomainObject.Predmet.ProtustrankaNazivFormatedOIB>
    <izvorni_sadrzaj>ALT F 4 d.o.o., OIB 93663946388</izvorni_sadrzaj>
    <derivirana_varijabla naziv="DomainObject.Predmet.ProtustrankaNazivFormatedOIB_1">ALT F 4 d.o.o., OIB 93663946388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 F 4 d.o.o.</item>
    </izvorni_sadrzaj>
    <derivirana_varijabla naziv="DomainObject.Predmet.ProtuStrankaListFormated_1">
      <item>ALT F 4 d.o.o.</item>
    </derivirana_varijabla>
  </DomainObject.Predmet.ProtuStrankaListFormated>
  <DomainObject.Predmet.ProtuStrankaListFormatedOIB>
    <izvorni_sadrzaj>
      <item>ALT F 4 d.o.o., OIB 93663946388</item>
    </izvorni_sadrzaj>
    <derivirana_varijabla naziv="DomainObject.Predmet.ProtuStrankaListFormatedOIB_1">
      <item>ALT F 4 d.o.o., OIB 93663946388</item>
    </derivirana_varijabla>
  </DomainObject.Predmet.ProtuStrankaListFormatedOIB>
  <DomainObject.Predmet.ProtuStrankaListFormatedWithAdress>
    <izvorni_sadrzaj>
      <item>ALT F 4 d.o.o., Radnički Dol 8, 10000 Zagreb</item>
    </izvorni_sadrzaj>
    <derivirana_varijabla naziv="DomainObject.Predmet.ProtuStrankaListFormatedWithAdress_1">
      <item>ALT F 4 d.o.o., Radnički Dol 8, 10000 Zagreb</item>
    </derivirana_varijabla>
  </DomainObject.Predmet.ProtuStrankaListFormatedWithAdress>
  <DomainObject.Predmet.ProtuStrankaListFormatedWithAdressOIB>
    <izvorni_sadrzaj>
      <item>ALT F 4 d.o.o., OIB 93663946388, Radnički Dol 8, 10000 Zagreb</item>
    </izvorni_sadrzaj>
    <derivirana_varijabla naziv="DomainObject.Predmet.ProtuStrankaListFormatedWithAdressOIB_1">
      <item>ALT F 4 d.o.o., OIB 93663946388, Radnički Dol 8, 10000 Zagreb</item>
    </derivirana_varijabla>
  </DomainObject.Predmet.ProtuStrankaListFormatedWithAdressOIB>
  <DomainObject.Predmet.ProtuStrankaListNazivFormated>
    <izvorni_sadrzaj>
      <item>ALT F 4 d.o.o.</item>
    </izvorni_sadrzaj>
    <derivirana_varijabla naziv="DomainObject.Predmet.ProtuStrankaListNazivFormated_1">
      <item>ALT F 4 d.o.o.</item>
    </derivirana_varijabla>
  </DomainObject.Predmet.ProtuStrankaListNazivFormated>
  <DomainObject.Predmet.ProtuStrankaListNazivFormatedOIB>
    <izvorni_sadrzaj>
      <item>ALT F 4 d.o.o., OIB 93663946388</item>
    </izvorni_sadrzaj>
    <derivirana_varijabla naziv="DomainObject.Predmet.ProtuStrankaListNazivFormatedOIB_1">
      <item>ALT F 4 d.o.o., OIB 93663946388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 F 4 d.o.o.</izvorni_sadrzaj>
    <derivirana_varijabla naziv="DomainObject.Predmet.ProtustrankaIDrugi_1">ALT F 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 F 4 d.o.o., OIB 93663946388, Radnički Dol 8, 10000 Zagreb</izvorni_sadrzaj>
    <derivirana_varijabla naziv="DomainObject.Predmet.ProtustrankaIDrugiAdressOIB_1">ALT F 4 d.o.o., OIB 93663946388, Radnički Dol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 F 4 d.o.o.</item>
      <item>FINA Regionalni centar Zagreb</item>
    </izvorni_sadrzaj>
    <derivirana_varijabla naziv="DomainObject.Predmet.SudioniciListNaziv_1">
      <item>ALT F 4 d.o.o.</item>
      <item>FINA Regionalni centar Zagreb</item>
    </derivirana_varijabla>
  </DomainObject.Predmet.SudioniciListNaziv>
  <DomainObject.Predmet.SudioniciListAdressOIB>
    <izvorni_sadrzaj>
      <item>ALT F 4 d.o.o., OIB 93663946388, Radnički Dol 8,10000 Zagreb</item>
      <item>FINA Regionalni centar Zagreb, OIB 85821130368, Trg svibanjskih žrtava 1995. br. 1,10000 Zagreb</item>
    </izvorni_sadrzaj>
    <derivirana_varijabla naziv="DomainObject.Predmet.SudioniciListAdressOIB_1">
      <item>ALT F 4 d.o.o., OIB 93663946388, Radnički Dol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93663946388</item>
      <item>, OIB 85821130368</item>
    </izvorni_sadrzaj>
    <derivirana_varijabla naziv="DomainObject.Predmet.SudioniciListNazivOIB_1">
      <item>, OIB 93663946388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46D76-BBA7-4F5A-A249-F09FFD593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2281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2017-01-16T12:48:00Z</dcterms:created>
  <dc:creator>korisnik</dc:creator>
  <cp:lastModifiedBy>Snježana Andrijanić</cp:lastModifiedBy>
  <cp:lastPrinted>2017-01-16T12:47:00Z</cp:lastPrinted>
  <dcterms:modified xmlns:xsi="http://www.w3.org/2001/XMLSchema-instance" xsi:type="dcterms:W3CDTF">2017-01-16T12:48:00Z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