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742c" w14:paraId="509742c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="0083759D" w:rsidRPr="00F20BF1">
        <w:rPr>
          <w:lang w:val="hr-HR"/>
        </w:rPr>
        <w:t xml:space="preserve"> </w:t>
      </w:r>
      <w:r w:rsidR="00181B10">
        <w:rPr>
          <w:lang w:val="hr-HR"/>
        </w:rPr>
        <w:t>St-649</w:t>
      </w:r>
      <w:r w:rsidR="007A5B1B">
        <w:rPr>
          <w:lang w:val="hr-HR"/>
        </w:rPr>
        <w:t>/16-3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920620">
        <w:t xml:space="preserve">, kao </w:t>
      </w:r>
      <w:r w:rsidR="00DD60D1">
        <w:t>stečajnoj suktinji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181B10">
        <w:t>BENEFICIUM SAVJETOVANJE d.o.o., OIB: 21961115516 sa sjedištem u Dravska 17, 48000 Koprivnica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181B10">
        <w:t>BENEFICIUM SAVJETOVANJE d.o.o., OIB: 21961115516 sa sjedištem u Dravska 17, 48000 Koprivnica</w:t>
      </w:r>
      <w:r w:rsidR="00830E49">
        <w:t xml:space="preserve">, iznosi </w:t>
      </w:r>
      <w:r w:rsidR="00181B10">
        <w:t>8.317,88</w:t>
      </w:r>
      <w:r w:rsidR="00B14BD2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D60D1">
        <w:t>direktor</w:t>
      </w:r>
      <w:r w:rsidR="002E00D7">
        <w:t xml:space="preserve"> dužnika</w:t>
      </w:r>
      <w:r w:rsidR="007A5B1B">
        <w:t xml:space="preserve"> </w:t>
      </w:r>
      <w:r w:rsidR="00181B10">
        <w:t>Ivan Štefov, OIB: 46665778374, Novigrad Podravski, Virovska 58</w:t>
      </w:r>
      <w:r w:rsidR="00BB09D3">
        <w:t xml:space="preserve">, </w:t>
      </w:r>
      <w:r w:rsidR="00B42637">
        <w:t>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D60D1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14BD2">
        <w:rPr>
          <w:lang w:val="hr-HR"/>
        </w:rPr>
        <w:t>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14BD2">
        <w:rPr>
          <w:lang w:val="hr-HR"/>
        </w:rPr>
        <w:t>svibnja</w:t>
      </w:r>
      <w:r w:rsidR="00DD60D1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A92AFD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Stečajna sutkinja:</w:t>
      </w:r>
    </w:p>
    <w:p w:rsidRDefault="003A7F3E" w:rsidP="006677DB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97A" w:rsidP="007F64E0" w:rsidR="0052297A">
      <w:r>
        <w:separator/>
      </w:r>
    </w:p>
  </w:endnote>
  <w:endnote w:id="0" w:type="continuationSeparator">
    <w:p w:rsidRDefault="0052297A" w:rsidP="007F64E0" w:rsidR="00522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97A" w:rsidP="007F64E0" w:rsidR="0052297A">
      <w:r>
        <w:separator/>
      </w:r>
    </w:p>
  </w:footnote>
  <w:footnote w:id="0" w:type="continuationSeparator">
    <w:p w:rsidRDefault="0052297A" w:rsidP="007F64E0" w:rsidR="00522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18B8" w:rsidRPr="00F218B8">
      <w:rPr>
        <w:noProof/>
        <w:lang w:val="hr-HR"/>
      </w:rPr>
      <w:t>2</w:t>
    </w:r>
    <w:r>
      <w:fldChar w:fldCharType="end"/>
    </w:r>
  </w:p>
  <w:p w:rsidRDefault="00181B10" w:rsidP="00181B10" w:rsidR="00181B10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>
      <w:rPr>
        <w:lang w:val="hr-HR"/>
      </w:rPr>
      <w:t>St-649/16-3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1B10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297A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D2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18B8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postupka</izvorni_sadrzaj>
    <derivirana_varijabla naziv="DomainObject.Predmet.Opis_1">Zahtjev za provedbu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St-649/2016</izvorni_sadrzaj>
    <derivirana_varijabla naziv="DomainObject.Predmet.OznakaBroj_1">St-649/2016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BENEFICIUM SAVJETOVANJE društvo s ograničenom odgovornošću za usluge i trgovinu</izvorni_sadrzaj>
    <derivirana_varijabla naziv="DomainObject.Predmet.ProtustrankaFormated_1">  BENEFICIUM SAVJETOVANJE društvo s ograničenom odgovornošću za usluge i trgovinu</derivirana_varijabla>
  </DomainObject.Predmet.ProtustrankaFormated>
  <DomainObject.Predmet.ProtustrankaFormatedOIB>
    <izvorni_sadrzaj>  BENEFICIUM SAVJETOVANJE društvo s ograničenom odgovornošću za usluge i trgovinu, OIB 21961115516</izvorni_sadrzaj>
    <derivirana_varijabla naziv="DomainObject.Predmet.ProtustrankaFormatedOIB_1">  BENEFICIUM SAVJETOVANJE društvo s ograničenom odgovornošću za usluge i trgovinu, OIB 21961115516</derivirana_varijabla>
  </DomainObject.Predmet.ProtustrankaFormatedOIB>
  <DomainObject.Predmet.ProtustrankaFormatedWithAdress>
    <izvorni_sadrzaj> BENEFICIUM SAVJETOVANJE društvo s ograničenom odgovornošću za usluge i trgovinu, Dravska 17, 48000 Koprivnica</izvorni_sadrzaj>
    <derivirana_varijabla naziv="DomainObject.Predmet.ProtustrankaFormatedWithAdress_1"> BENEFICIUM SAVJETOVANJE društvo s ograničenom odgovornošću za usluge i trgovinu, Dravska 17, 48000 Koprivnica</derivirana_varijabla>
  </DomainObject.Predmet.ProtustrankaFormatedWithAdress>
  <DomainObject.Predmet.ProtustrankaFormatedWithAdressOIB>
    <izvorni_sadrzaj> BENEFICIUM SAVJETOVANJE društvo s ograničenom odgovornošću za usluge i trgovinu, OIB 21961115516, Dravska 17, 48000 Koprivnica</izvorni_sadrzaj>
    <derivirana_varijabla naziv="DomainObject.Predmet.ProtustrankaFormatedWithAdressOIB_1"> BENEFICIUM SAVJETOVANJE društvo s ograničenom odgovornošću za usluge i trgovinu, OIB 21961115516, Dravska 17, 48000 Koprivnica</derivirana_varijabla>
  </DomainObject.Predmet.ProtustrankaFormatedWithAdressOIB>
  <DomainObject.Predmet.ProtustrankaWithAdress>
    <izvorni_sadrzaj>BENEFICIUM SAVJETOVANJE društvo s ograničenom odgovornošću za usluge i trgovinu Dravska 17, 48000 Koprivnica</izvorni_sadrzaj>
    <derivirana_varijabla naziv="DomainObject.Predmet.ProtustrankaWithAdress_1">BENEFICIUM SAVJETOVANJE društvo s ograničenom odgovornošću za usluge i trgovinu Dravska 17, 48000 Koprivnica</derivirana_varijabla>
  </DomainObject.Predmet.ProtustrankaWithAdress>
  <DomainObject.Predmet.ProtustrankaWithAdressOIB>
    <izvorni_sadrzaj>BENEFICIUM SAVJETOVANJE društvo s ograničenom odgovornošću za usluge i trgovinu, OIB 21961115516, Dravska 17, 48000 Koprivnica</izvorni_sadrzaj>
    <derivirana_varijabla naziv="DomainObject.Predmet.ProtustrankaWithAdressOIB_1">BENEFICIUM SAVJETOVANJE društvo s ograničenom odgovornošću za usluge i trgovinu, OIB 21961115516, Dravska 17, 48000 Koprivnica</derivirana_varijabla>
  </DomainObject.Predmet.ProtustrankaWithAdressOIB>
  <DomainObject.Predmet.ProtustrankaNazivFormated>
    <izvorni_sadrzaj>BENEFICIUM SAVJETOVANJE društvo s ograničenom odgovornošću za usluge i trgovinu</izvorni_sadrzaj>
    <derivirana_varijabla naziv="DomainObject.Predmet.ProtustrankaNazivFormated_1">BENEFICIUM SAVJETOVANJE društvo s ograničenom odgovornošću za usluge i trgovinu</derivirana_varijabla>
  </DomainObject.Predmet.ProtustrankaNazivFormated>
  <DomainObject.Predmet.ProtustrankaNazivFormatedOIB>
    <izvorni_sadrzaj>BENEFICIUM SAVJETOVANJE društvo s ograničenom odgovornošću za usluge i trgovinu, OIB 21961115516</izvorni_sadrzaj>
    <derivirana_varijabla naziv="DomainObject.Predmet.ProtustrankaNazivFormatedOIB_1">BENEFICIUM SAVJETOVANJE društvo s ograničenom odgovornošću za usluge i trgovinu, OIB 21961115516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8317.88</izvorni_sadrzaj>
    <derivirana_varijabla naziv="DomainObject.Predmet.TrenutnaVrijednost_1">8317.88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BENEFICIUM SAVJETOVANJE društvo s ograničenom odgovornošću za usluge i trgovinu</item>
    </izvorni_sadrzaj>
    <derivirana_varijabla naziv="DomainObject.Predmet.ProtuStrankaListFormated_1">
      <item>BENEFICIUM SAVJETOVANJE društvo s ograničenom odgovornošću za usluge i trgovinu</item>
    </derivirana_varijabla>
  </DomainObject.Predmet.ProtuStrankaListFormated>
  <DomainObject.Predmet.ProtuStrankaListFormatedOIB>
    <izvorni_sadrzaj>
      <item>BENEFICIUM SAVJETOVANJE društvo s ograničenom odgovornošću za usluge i trgovinu, OIB 21961115516</item>
    </izvorni_sadrzaj>
    <derivirana_varijabla naziv="DomainObject.Predmet.ProtuStrankaListFormatedOIB_1">
      <item>BENEFICIUM SAVJETOVANJE društvo s ograničenom odgovornošću za usluge i trgovinu, OIB 21961115516</item>
    </derivirana_varijabla>
  </DomainObject.Predmet.ProtuStrankaListFormatedOIB>
  <DomainObject.Predmet.ProtuStrankaListFormatedWithAdress>
    <izvorni_sadrzaj>
      <item>BENEFICIUM SAVJETOVANJE društvo s ograničenom odgovornošću za usluge i trgovinu, Dravska 17, 48000 Koprivnica</item>
    </izvorni_sadrzaj>
    <derivirana_varijabla naziv="DomainObject.Predmet.ProtuStrankaListFormatedWithAdress_1">
      <item>BENEFICIUM SAVJETOVANJE društvo s ograničenom odgovornošću za usluge i trgovinu, Dravska 17, 48000 Koprivnica</item>
    </derivirana_varijabla>
  </DomainObject.Predmet.ProtuStrankaListFormatedWithAdress>
  <DomainObject.Predmet.ProtuStrankaListFormatedWithAdressOIB>
    <izvorni_sadrzaj>
      <item>BENEFICIUM SAVJETOVANJE društvo s ograničenom odgovornošću za usluge i trgovinu, OIB 21961115516, Dravska 17, 48000 Koprivnica</item>
    </izvorni_sadrzaj>
    <derivirana_varijabla naziv="DomainObject.Predmet.ProtuStrankaListFormatedWithAdressOIB_1">
      <item>BENEFICIUM SAVJETOVANJE društvo s ograničenom odgovornošću za usluge i trgovinu, OIB 21961115516, Dravska 17, 48000 Koprivnica</item>
    </derivirana_varijabla>
  </DomainObject.Predmet.ProtuStrankaListFormatedWithAdressOIB>
  <DomainObject.Predmet.ProtuStrankaListNazivFormated>
    <izvorni_sadrzaj>
      <item>BENEFICIUM SAVJETOVANJE društvo s ograničenom odgovornošću za usluge i trgovinu</item>
    </izvorni_sadrzaj>
    <derivirana_varijabla naziv="DomainObject.Predmet.ProtuStrankaListNazivFormated_1">
      <item>BENEFICIUM SAVJETOVANJE društvo s ograničenom odgovornošću za usluge i trgovinu</item>
    </derivirana_varijabla>
  </DomainObject.Predmet.ProtuStrankaListNazivFormated>
  <DomainObject.Predmet.ProtuStrankaListNazivFormatedOIB>
    <izvorni_sadrzaj>
      <item>BENEFICIUM SAVJETOVANJE društvo s ograničenom odgovornošću za usluge i trgovinu, OIB 21961115516</item>
    </izvorni_sadrzaj>
    <derivirana_varijabla naziv="DomainObject.Predmet.ProtuStrankaListNazivFormatedOIB_1">
      <item>BENEFICIUM SAVJETOVANJE društvo s ograničenom odgovornošću za usluge i trgovinu, OIB 21961115516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BENEFICIUM SAVJETOVANJE društvo s ograničenom odgovornošću za usluge i trgovinu</izvorni_sadrzaj>
    <derivirana_varijabla naziv="DomainObject.Predmet.ProtustrankaIDrugi_1">BENEFICIUM SAVJETOVANJE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BENEFICIUM SAVJETOVANJE društvo s ograničenom odgovornošću za usluge i trgovinu, OIB 21961115516, Dravska 17, 48000 Koprivnica</izvorni_sadrzaj>
    <derivirana_varijabla naziv="DomainObject.Predmet.ProtustrankaIDrugiAdressOIB_1">BENEFICIUM SAVJETOVANJE društvo s ograničenom odgovornošću za usluge i trgovinu, OIB 21961115516,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BENEFICIUM SAVJETOVANJE društvo s ograničenom odgovornošću za usluge i trgovinu</item>
      <item>sudski registar</item>
    </izvorni_sadrzaj>
    <derivirana_varijabla naziv="DomainObject.Predmet.SudioniciListNaziv_1">
      <item>Financijska agencija</item>
      <item>BENEFICIUM SAVJETOVANJE društvo s ograničenom odgovornošću za usluge i trgovinu</item>
      <item>sudski registar</item>
    </derivirana_varijabla>
  </DomainObject.Predmet.SudioniciListNaziv>
  <DomainObject.Predmet.SudioniciListAdressOIB>
    <izvorni_sadrzaj>
      <item>Financijska agencija, OIB 85821130368</item>
      <item>BENEFICIUM SAVJETOVANJE društvo s ograničenom odgovornošću za usluge i trgovinu, OIB 21961115516, Dravska 17,48000 Koprivnica</item>
      <item>sudski registar</item>
    </izvorni_sadrzaj>
    <derivirana_varijabla naziv="DomainObject.Predmet.SudioniciListAdressOIB_1">
      <item>Financijska agencija, OIB 85821130368</item>
      <item>BENEFICIUM SAVJETOVANJE društvo s ograničenom odgovornošću za usluge i trgovinu, OIB 21961115516, Dravska 17,48000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21961115516</item>
    </izvorni_sadrzaj>
    <derivirana_varijabla naziv="DomainObject.Predmet.SudioniciListNazivOIB_1">
      <item>, OIB null</item>
      <item>, OIB 85821130368</item>
      <item>, OIB 21961115516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386</properties:Words>
  <properties:Characters>2082</properties:Characters>
  <properties:Lines>57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2016-05-05T12:32:00Z</dcterms:created>
  <dc:creator>user</dc:creator>
  <cp:lastModifiedBy>Marko Makaj</cp:lastModifiedBy>
  <cp:lastPrinted>2016-05-05T12:32:00Z</cp:lastPrinted>
  <dcterms:modified xmlns:xsi="http://www.w3.org/2001/XMLSchema-instance" xsi:type="dcterms:W3CDTF">2016-05-05T12:33:00Z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