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274f" w14:paraId="08d274f" w:rsidRDefault="003C0B19" w:rsidP="003C0B19" w:rsidR="003C0B1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B19" w:rsidP="003C0B19" w:rsidR="003C0B1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0B19" w:rsidP="003C0B19" w:rsidR="003C0B1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0B19" w:rsidP="003C0B19" w:rsidR="003C0B1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0B19" w:rsidP="003C0B19" w:rsidR="003C0B1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0B19" w:rsidP="003C0B19" w:rsidR="003C0B1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0B19" w:rsidP="003C0B19" w:rsidR="003C0B19" w:rsidRPr="005D578C">
      <w:pPr>
        <w:jc w:val="center"/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00652738253, MBS 040115893,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25240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ožujka 2016.</w:t>
      </w: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00652738253, MBS 040115893,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C0B19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3C0B19" w:rsidP="003C0B19" w:rsidR="003C0B19">
      <w:pPr>
        <w:rPr>
          <w:rFonts w:cs="Times New Roman" w:eastAsia="Times New Roman"/>
          <w:szCs w:val="20"/>
        </w:rPr>
      </w:pPr>
    </w:p>
    <w:p w:rsidRDefault="003C0B19" w:rsidP="003C0B19" w:rsidR="003C0B1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00652738253, MBS 040115893.</w:t>
      </w:r>
    </w:p>
    <w:p w:rsidRDefault="003C0B19" w:rsidP="003C0B19" w:rsidR="003C0B19">
      <w:pPr>
        <w:rPr>
          <w:rFonts w:cs="Times New Roman" w:eastAsia="Times New Roman"/>
          <w:szCs w:val="24"/>
        </w:rPr>
      </w:pPr>
    </w:p>
    <w:p w:rsidRDefault="003C0B19" w:rsidP="003C0B19" w:rsidR="003C0B1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00652738253, MBS 040115893.</w:t>
      </w:r>
    </w:p>
    <w:p w:rsidRDefault="003C0B19" w:rsidP="003C0B19" w:rsidR="003C0B19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0B19" w:rsidP="003C0B19" w:rsidR="003C0B19">
      <w:pPr>
        <w:ind w:firstLine="708"/>
        <w:rPr>
          <w:rFonts w:cs="Times New Roman" w:eastAsia="Times New Roman"/>
          <w:szCs w:val="24"/>
        </w:rPr>
      </w:pPr>
    </w:p>
    <w:p w:rsidRDefault="003C0B19" w:rsidP="003C0B19" w:rsidR="003C0B1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St-763/2015-3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C0B19" w:rsidP="003C0B19" w:rsidR="003C0B1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25240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C0B19" w:rsidP="003C0B19" w:rsidR="003C0B19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C0B19" w:rsidP="003C0B19" w:rsidR="003C0B1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236EB">
        <w:rPr>
          <w:rFonts w:cs="Times New Roman" w:eastAsia="Times New Roman"/>
          <w:szCs w:val="24"/>
        </w:rPr>
        <w:t>, v. r.</w:t>
      </w:r>
    </w:p>
    <w:p w:rsidRDefault="003C0B19" w:rsidP="003C0B19" w:rsidR="003C0B19">
      <w:pPr>
        <w:jc w:val="left"/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left"/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0B19" w:rsidP="003C0B19" w:rsidR="003C0B1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C0B19" w:rsidP="003C0B19" w:rsidR="003C0B19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rPr>
          <w:rFonts w:cs="Times New Roman" w:eastAsia="Times New Roman"/>
          <w:szCs w:val="24"/>
        </w:rPr>
      </w:pPr>
    </w:p>
    <w:p w:rsidRDefault="003C0B19" w:rsidP="003C0B19" w:rsidR="003C0B1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ORTOVIVO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Cocaletto bb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Doriano Quarantotto, Rovinj, Laco Sercio bb,</w:t>
      </w:r>
    </w:p>
    <w:p w:rsidRDefault="003C0B19" w:rsidP="003C0B19" w:rsidR="003C0B1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</w:t>
      </w:r>
      <w:r w:rsidR="001236EB">
        <w:rPr>
          <w:rFonts w:cs="Times New Roman" w:eastAsia="Times New Roman"/>
          <w:szCs w:val="20"/>
        </w:rPr>
        <w:t>Lika, Ispostava Pula – Pola , Pula</w:t>
      </w:r>
      <w:r>
        <w:rPr>
          <w:rFonts w:cs="Times New Roman" w:eastAsia="Times New Roman"/>
          <w:szCs w:val="20"/>
        </w:rPr>
        <w:t>, Carrarina 5,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C0B19" w:rsidP="003C0B19" w:rsidR="003C0B1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 xml:space="preserve">Jelenko Lehki, </w:t>
      </w:r>
      <w:r>
        <w:rPr>
          <w:rFonts w:cs="Times New Roman" w:eastAsia="Times New Roman"/>
          <w:szCs w:val="20"/>
        </w:rPr>
        <w:t>Zagreb, Pavla Hatza 10,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C0B19" w:rsidP="003C0B19" w:rsidR="003C0B1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C0B19" w:rsidP="003C0B19" w:rsidR="003C0B19"/>
    <w:p w:rsidRDefault="003C0B19" w:rsidP="003C0B19" w:rsidR="003C0B19"/>
    <w:p w:rsidRDefault="003C0B19" w:rsidP="003C0B19" w:rsidR="003C0B19"/>
    <w:p w:rsidRDefault="003C0B19" w:rsidP="003C0B19" w:rsidR="003C0B19"/>
    <w:p w:rsidRDefault="003C0B19" w:rsidP="003C0B19" w:rsidR="003C0B19"/>
    <w:p w:rsidRDefault="003C0B19" w:rsidP="003C0B19" w:rsidR="003C0B19"/>
    <w:p w:rsidRDefault="003C0B19" w:rsidP="003C0B19" w:rsidR="003C0B19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B19" w:rsidP="003C0B19" w:rsidR="003C0B19">
      <w:r>
        <w:separator/>
      </w:r>
    </w:p>
  </w:endnote>
  <w:endnote w:id="0" w:type="continuationSeparator">
    <w:p w:rsidRDefault="003C0B19" w:rsidP="003C0B19" w:rsidR="003C0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B19" w:rsidP="003C0B19" w:rsidR="003C0B19">
      <w:r>
        <w:separator/>
      </w:r>
    </w:p>
  </w:footnote>
  <w:footnote w:id="0" w:type="continuationSeparator">
    <w:p w:rsidRDefault="003C0B19" w:rsidP="003C0B19" w:rsidR="003C0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19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35A6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19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1DA"/>
    <w:rsid w:val="001236EB"/>
    <w:rsid w:val="003C0B19"/>
    <w:rsid w:val="004F5027"/>
    <w:rsid w:val="00635A6D"/>
    <w:rsid w:val="00925240"/>
    <w:rsid w:val="00B81740"/>
    <w:rsid w:val="00E221D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0B1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B1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0B1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B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B1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B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0B1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6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5A6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0B1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B1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0B1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B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B1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B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0B1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6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5A6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ORTOVIVO d. o. o. ROVINJ</izvorni_sadrzaj>
    <derivirana_varijabla naziv="DomainObject.Predmet.ProtustrankaFormated_1">  ORTOVIVO d. o. o. ROVINJ</derivirana_varijabla>
  </DomainObject.Predmet.ProtustrankaFormated>
  <DomainObject.Predmet.ProtustrankaFormatedOIB>
    <izvorni_sadrzaj>  ORTOVIVO d. o. o. ROVINJ, OIB 00652738253</izvorni_sadrzaj>
    <derivirana_varijabla naziv="DomainObject.Predmet.ProtustrankaFormatedOIB_1">  ORTOVIVO d. o. o. ROVINJ, OIB 00652738253</derivirana_varijabla>
  </DomainObject.Predmet.ProtustrankaFormatedOIB>
  <DomainObject.Predmet.ProtustrankaFormatedWithAdress>
    <izvorni_sadrzaj> ORTOVIVO d. o. o. ROVINJ, Cocaletto/bb, 52210 Rovinj</izvorni_sadrzaj>
    <derivirana_varijabla naziv="DomainObject.Predmet.ProtustrankaFormatedWithAdress_1"> ORTOVIVO d. o. o. ROVINJ, Cocaletto/bb, 52210 Rovinj</derivirana_varijabla>
  </DomainObject.Predmet.ProtustrankaFormatedWithAdress>
  <DomainObject.Predmet.ProtustrankaFormatedWithAdressOIB>
    <izvorni_sadrzaj> ORTOVIVO d. o. o. ROVINJ, OIB 00652738253, Cocaletto/bb, 52210 Rovinj</izvorni_sadrzaj>
    <derivirana_varijabla naziv="DomainObject.Predmet.ProtustrankaFormatedWithAdressOIB_1"> ORTOVIVO d. o. o. ROVINJ, OIB 00652738253, Cocaletto/bb, 52210 Rovinj</derivirana_varijabla>
  </DomainObject.Predmet.ProtustrankaFormatedWithAdressOIB>
  <DomainObject.Predmet.ProtustrankaWithAdress>
    <izvorni_sadrzaj>ORTOVIVO d. o. o. ROVINJ Cocaletto/bb, 52210 Rovinj</izvorni_sadrzaj>
    <derivirana_varijabla naziv="DomainObject.Predmet.ProtustrankaWithAdress_1">ORTOVIVO d. o. o. ROVINJ Cocaletto/bb, 52210 Rovinj</derivirana_varijabla>
  </DomainObject.Predmet.ProtustrankaWithAdress>
  <DomainObject.Predmet.ProtustrankaWithAdressOIB>
    <izvorni_sadrzaj>ORTOVIVO d. o. o. ROVINJ, OIB 00652738253, Cocaletto/bb, 52210 Rovinj</izvorni_sadrzaj>
    <derivirana_varijabla naziv="DomainObject.Predmet.ProtustrankaWithAdressOIB_1">ORTOVIVO d. o. o. ROVINJ, OIB 00652738253, Cocaletto/bb, 52210 Rovinj</derivirana_varijabla>
  </DomainObject.Predmet.ProtustrankaWithAdressOIB>
  <DomainObject.Predmet.ProtustrankaNazivFormated>
    <izvorni_sadrzaj>ORTOVIVO d. o. o. ROVINJ</izvorni_sadrzaj>
    <derivirana_varijabla naziv="DomainObject.Predmet.ProtustrankaNazivFormated_1">ORTOVIVO d. o. o. ROVINJ</derivirana_varijabla>
  </DomainObject.Predmet.ProtustrankaNazivFormated>
  <DomainObject.Predmet.ProtustrankaNazivFormatedOIB>
    <izvorni_sadrzaj>ORTOVIVO d. o. o. ROVINJ, OIB 00652738253</izvorni_sadrzaj>
    <derivirana_varijabla naziv="DomainObject.Predmet.ProtustrankaNazivFormatedOIB_1">ORTOVIVO d. o. o. ROVINJ, OIB 00652738253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10599.41</izvorni_sadrzaj>
    <derivirana_varijabla naziv="DomainObject.Predmet.TrenutnaVrijednost_1">10599.41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ORTOVIVO d. o. o. ROVINJ</item>
    </izvorni_sadrzaj>
    <derivirana_varijabla naziv="DomainObject.Predmet.ProtuStrankaListFormated_1">
      <item>ORTOVIVO d. o. o. ROVINJ</item>
    </derivirana_varijabla>
  </DomainObject.Predmet.ProtuStrankaListFormated>
  <DomainObject.Predmet.ProtuStrankaListFormatedOIB>
    <izvorni_sadrzaj>
      <item>ORTOVIVO d. o. o. ROVINJ, OIB 00652738253</item>
    </izvorni_sadrzaj>
    <derivirana_varijabla naziv="DomainObject.Predmet.ProtuStrankaListFormatedOIB_1">
      <item>ORTOVIVO d. o. o. ROVINJ, OIB 00652738253</item>
    </derivirana_varijabla>
  </DomainObject.Predmet.ProtuStrankaListFormatedOIB>
  <DomainObject.Predmet.ProtuStrankaListFormatedWithAdress>
    <izvorni_sadrzaj>
      <item>ORTOVIVO d. o. o. ROVINJ, Cocaletto/bb, 52210 Rovinj</item>
    </izvorni_sadrzaj>
    <derivirana_varijabla naziv="DomainObject.Predmet.ProtuStrankaListFormatedWithAdress_1">
      <item>ORTOVIVO d. o. o. ROVINJ, Cocaletto/bb, 52210 Rovinj</item>
    </derivirana_varijabla>
  </DomainObject.Predmet.ProtuStrankaListFormatedWithAdress>
  <DomainObject.Predmet.ProtuStrankaListFormatedWithAdressOIB>
    <izvorni_sadrzaj>
      <item>ORTOVIVO d. o. o. ROVINJ, OIB 00652738253, Cocaletto/bb, 52210 Rovinj</item>
    </izvorni_sadrzaj>
    <derivirana_varijabla naziv="DomainObject.Predmet.ProtuStrankaListFormatedWithAdressOIB_1">
      <item>ORTOVIVO d. o. o. ROVINJ, OIB 00652738253, Cocaletto/bb, 52210 Rovinj</item>
    </derivirana_varijabla>
  </DomainObject.Predmet.ProtuStrankaListFormatedWithAdressOIB>
  <DomainObject.Predmet.ProtuStrankaListNazivFormated>
    <izvorni_sadrzaj>
      <item>ORTOVIVO d. o. o. ROVINJ</item>
    </izvorni_sadrzaj>
    <derivirana_varijabla naziv="DomainObject.Predmet.ProtuStrankaListNazivFormated_1">
      <item>ORTOVIVO d. o. o. ROVINJ</item>
    </derivirana_varijabla>
  </DomainObject.Predmet.ProtuStrankaListNazivFormated>
  <DomainObject.Predmet.ProtuStrankaListNazivFormatedOIB>
    <izvorni_sadrzaj>
      <item>ORTOVIVO d. o. o. ROVINJ, OIB 00652738253</item>
    </izvorni_sadrzaj>
    <derivirana_varijabla naziv="DomainObject.Predmet.ProtuStrankaListNazivFormatedOIB_1">
      <item>ORTOVIVO d. o. o. ROVINJ, OIB 00652738253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ORTOVIVO d. o. o. ROVINJ</izvorni_sadrzaj>
    <derivirana_varijabla naziv="DomainObject.Predmet.ProtustrankaIDrugi_1">ORTOVIVO d. o. 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ORTOVIVO d. o. o. ROVINJ, OIB 00652738253, Cocaletto/bb, 52210 Rovinj</izvorni_sadrzaj>
    <derivirana_varijabla naziv="DomainObject.Predmet.ProtustrankaIDrugiAdressOIB_1">ORTOVIVO d. o. o. ROVINJ, OIB 00652738253, Cocaletto/bb,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ORTOVIVO d. o. o. ROVINJ</item>
    </izvorni_sadrzaj>
    <derivirana_varijabla naziv="DomainObject.Predmet.SudioniciListNaziv_1">
      <item>FINANCIJSKA AGENCIJA RC RIJEKA PODRUŽNICA PULA, PULA</item>
      <item>ORTOVIVO d. o. 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ORTOVIVO d. o. o. ROVINJ, OIB 00652738253, Cocaletto/bb,52210 Rovinj</item>
    </izvorni_sadrzaj>
    <derivirana_varijabla naziv="DomainObject.Predmet.SudioniciListAdressOIB_1">
      <item>FINANCIJSKA AGENCIJA RC RIJEKA PODRUŽNICA PULA, PULA, OIB 85821130368, GIARDINI 5,52100 Pula</item>
      <item>ORTOVIVO d. o. o. ROVINJ, OIB 00652738253, Cocaletto/bb,52210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00652738253</item>
    </izvorni_sadrzaj>
    <derivirana_varijabla naziv="DomainObject.Predmet.SudioniciListNazivOIB_1">
      <item>, OIB 85821130368</item>
      <item>, OIB 00652738253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3053</properties:Characters>
  <properties:Lines>83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2016-03-11T12:08:00Z</dcterms:created>
  <dc:creator>Mihaela Kaligari</dc:creator>
  <dc:description/>
  <cp:keywords/>
  <cp:lastModifiedBy>Ana Jeromela</cp:lastModifiedBy>
  <cp:lastPrinted>2016-03-14T08:29:00Z</cp:lastPrinted>
  <dcterms:modified xmlns:xsi="http://www.w3.org/2001/XMLSchema-instance" xsi:type="dcterms:W3CDTF">2016-03-14T08:30:00Z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