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41e5" w14:paraId="f7241e5" w:rsidRDefault="00CF540B" w:rsidP="00CF540B" w:rsidR="00CF540B">
      <w:pPr>
        <w15:collapsed w:val="false"/>
      </w:pPr>
      <w:bookmarkStart w:name="_GoBack" w:id="0"/>
      <w:bookmarkEnd w:id="0"/>
    </w:p>
    <w:p w:rsidRDefault="00CF540B" w:rsidP="00B10A9D" w:rsidR="00CF540B">
      <w:pPr>
        <w:jc w:val="center"/>
      </w:pPr>
      <w:r>
        <w:t>O G L A S</w:t>
      </w:r>
    </w:p>
    <w:p w:rsidRDefault="00CF540B" w:rsidP="00CF540B" w:rsidR="00CF540B"/>
    <w:p w:rsidRDefault="00CF540B" w:rsidP="00B10A9D" w:rsidR="007940EE">
      <w:pPr>
        <w:jc w:val="both"/>
      </w:pPr>
      <w:r>
        <w:t>Trgovački sud u Splitu objavljuje da je u stečajnom postupku koji se vodi kod  ovo</w:t>
      </w:r>
      <w:r w:rsidR="00290863">
        <w:t xml:space="preserve">g suda, nad </w:t>
      </w:r>
      <w:r w:rsidR="00490E6C">
        <w:t xml:space="preserve">imovinom </w:t>
      </w:r>
      <w:r w:rsidR="00290863">
        <w:t>stečaj</w:t>
      </w:r>
      <w:r w:rsidR="00490E6C">
        <w:t>nog</w:t>
      </w:r>
      <w:r w:rsidR="00290863">
        <w:t xml:space="preserve"> dužnik</w:t>
      </w:r>
      <w:r w:rsidR="00490E6C">
        <w:t>a</w:t>
      </w:r>
      <w:r w:rsidR="00290863">
        <w:t xml:space="preserve"> </w:t>
      </w:r>
      <w:r w:rsidR="00490E6C">
        <w:t>TONČI PERKOVIĆ, OIB:15660871257 vl. pekarsko- trgovačkog obrta PERKOVIĆ u stečaju, Split, Šetalište Ivana Meštrovića 64</w:t>
      </w:r>
      <w:r>
        <w:t xml:space="preserve">   Rješenjem ovog suda posl. broj: </w:t>
      </w:r>
      <w:r w:rsidR="007940EE">
        <w:t>4</w:t>
      </w:r>
      <w:r>
        <w:t>. St-</w:t>
      </w:r>
      <w:r w:rsidR="00071811">
        <w:t>157</w:t>
      </w:r>
      <w:r w:rsidR="007940EE">
        <w:t>/2013</w:t>
      </w:r>
      <w:r>
        <w:t xml:space="preserve">  od </w:t>
      </w:r>
      <w:r w:rsidR="00B93360">
        <w:t>01. rujna 2015</w:t>
      </w:r>
      <w:r>
        <w:t xml:space="preserve">.  godine zaključen stečajni postupak nad </w:t>
      </w:r>
      <w:r w:rsidR="00071811">
        <w:t xml:space="preserve">imovinom stečajnog dužnika TONČI PERKOVIĆ, OIB:15660871257 vl. pekarsko- trgovačkog obrta PERKOVIĆ u stečaju, Split, Šetalište Ivana Meštrovića 64   </w:t>
      </w:r>
      <w:r w:rsidR="00290863">
        <w:t>.</w:t>
      </w:r>
    </w:p>
    <w:p w:rsidRDefault="00290863" w:rsidP="00B10A9D" w:rsidR="00290863">
      <w:pPr>
        <w:jc w:val="both"/>
      </w:pPr>
    </w:p>
    <w:p w:rsidRDefault="00CF540B" w:rsidP="00B10A9D" w:rsidR="00CF540B">
      <w:pPr>
        <w:jc w:val="both"/>
      </w:pPr>
      <w:r>
        <w:t>Istim rješenjem odlučeno je da će registarski odjel Trgovačkog suda u Splitu nakon pravomoćnosti rješenja izvršit  brisanje stečajnog dužnika iz sudskog registra.</w:t>
      </w:r>
    </w:p>
    <w:p w:rsidRDefault="00CF540B" w:rsidP="00B10A9D" w:rsidR="00CF540B">
      <w:pPr>
        <w:jc w:val="both"/>
      </w:pPr>
    </w:p>
    <w:p w:rsidRDefault="00B93360" w:rsidP="00B93360" w:rsidR="00B93360">
      <w:pPr>
        <w:jc w:val="both"/>
      </w:pPr>
      <w:r>
        <w:t xml:space="preserve">Stečajni upravitelj Ivo Bučan iz Mravinaca, Don Petra Peroša 6 će i nakon zaključenja stečajnog postupka  u ime  i za račun stečajne mase  stečajnog dužnika </w:t>
      </w:r>
      <w:r w:rsidR="00071811">
        <w:t>TONČI PERKOVIĆ, OIB:15660871257 vl. pekarsko- trgovačkog obrta PERKOVIĆ u stečaju, Split, Šetalište Ivana Meštrovića 64</w:t>
      </w:r>
      <w:r>
        <w:t xml:space="preserve">,  unovčiti preostalu imovinu dužnika koja predstavlja stečajnu masu,  nastaviti  postupke  radi ostvarivanja i naplate  tražbina  stečajnog dužnika prema trećim osobama u onim slučajevima u kojima se  osnovano može pretpostaviti  da će  vođenjem tih postupaka biti  ostvarena  imovinska korist za stečajnu masu stečajnog dužnika, te o obavljenim radnjama  podnositi izvješća  stečajnom sucu. </w:t>
      </w:r>
    </w:p>
    <w:p w:rsidRDefault="00CF540B" w:rsidP="00B10A9D" w:rsidR="00CF540B">
      <w:pPr>
        <w:jc w:val="both"/>
      </w:pPr>
    </w:p>
    <w:p w:rsidRDefault="00CF540B" w:rsidP="00B10A9D" w:rsidR="00CF540B">
      <w:pPr>
        <w:jc w:val="both"/>
      </w:pPr>
      <w:r>
        <w:t xml:space="preserve">U pisarnici  Trgovačkog suda u Splitu  može se izvršit uvid u potpuni tekst rješenja. </w:t>
      </w:r>
    </w:p>
    <w:p w:rsidRDefault="00CF540B" w:rsidP="00B10A9D" w:rsidR="00CF540B">
      <w:pPr>
        <w:jc w:val="both"/>
      </w:pPr>
    </w:p>
    <w:p w:rsidRDefault="00CF540B" w:rsidP="00B10A9D" w:rsidR="00CF540B">
      <w:pPr>
        <w:jc w:val="both"/>
      </w:pPr>
      <w:r>
        <w:t xml:space="preserve">Protiv naprijed navedenog  rješenja dopuštena je žalba. Žalba se podnosi Visokom trgovačkom sudu Republike Hrvatske u Zagrebu. Žalba se podnosi putem Trgovačkog sud u Splitu, u dva primjerka, u roku od 8 dana. </w:t>
      </w:r>
    </w:p>
    <w:p w:rsidRDefault="00CF540B" w:rsidP="00CF540B" w:rsidR="00CF540B"/>
    <w:p w:rsidRDefault="00CF540B" w:rsidP="00CF540B" w:rsidR="00CF540B">
      <w:r>
        <w:t>(</w:t>
      </w:r>
      <w:r w:rsidR="00B10A9D">
        <w:t>4</w:t>
      </w:r>
      <w:r>
        <w:t>. St-</w:t>
      </w:r>
      <w:r w:rsidR="00071811">
        <w:t>157</w:t>
      </w:r>
      <w:r w:rsidR="00B10A9D">
        <w:t xml:space="preserve">/2013 od </w:t>
      </w:r>
      <w:r w:rsidR="00B93360">
        <w:t>01.09.2015</w:t>
      </w:r>
      <w:r>
        <w:t>.g.)</w:t>
      </w:r>
    </w:p>
    <w:p w:rsidRDefault="00CF540B" w:rsidP="00CF540B" w:rsidR="00CF540B"/>
    <w:p w:rsidRDefault="00CF540B" w:rsidP="00CF540B" w:rsidR="00CF540B"/>
    <w:p w:rsidRDefault="00CF540B" w:rsidP="00CF540B" w:rsidR="00CF540B"/>
    <w:p w:rsidRDefault="00CF540B" w:rsidP="00CF540B" w:rsidR="00CF540B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891"/>
    <w:multiLevelType w:val="hybridMultilevel"/>
    <w:tmpl w:val="0F36CF12"/>
    <w:lvl w:tplc="7780DB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40B"/>
    <w:rsid w:val="00071811"/>
    <w:rsid w:val="00290863"/>
    <w:rsid w:val="003C2F22"/>
    <w:rsid w:val="00417EA6"/>
    <w:rsid w:val="00490E6C"/>
    <w:rsid w:val="004E3DE0"/>
    <w:rsid w:val="007940EE"/>
    <w:rsid w:val="007D7576"/>
    <w:rsid w:val="007F7A84"/>
    <w:rsid w:val="00814EDB"/>
    <w:rsid w:val="00815142"/>
    <w:rsid w:val="00853B3E"/>
    <w:rsid w:val="00981D37"/>
    <w:rsid w:val="00B10A9D"/>
    <w:rsid w:val="00B93360"/>
    <w:rsid w:val="00CF540B"/>
    <w:rsid w:val="00DD0D50"/>
    <w:rsid w:val="00F5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3D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5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5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5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5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3D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5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5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5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5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St-157/2013</izvorni_sadrzaj>
    <derivirana_varijabla naziv="DomainObject.Predmet.OznakaBroj_1">St-157/2013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TONČI PERKOVIĆ, vl. pekarsko-trgovačkog obrta PERKOVIĆ</izvorni_sadrzaj>
    <derivirana_varijabla naziv="DomainObject.Predmet.ProtustrankaFormated_1">  TONČI PERKOVIĆ, vl. pekarsko-trgovačkog obrta PERKOVIĆ</derivirana_varijabla>
  </DomainObject.Predmet.ProtustrankaFormated>
  <DomainObject.Predmet.ProtustrankaFormatedOIB>
    <izvorni_sadrzaj>  TONČI PERKOVIĆ, vl. pekarsko-trgovačkog obrta PERKOVIĆ, OIB 15660871257</izvorni_sadrzaj>
    <derivirana_varijabla naziv="DomainObject.Predmet.ProtustrankaFormatedOIB_1">  TONČI PERKOVIĆ, vl. pekarsko-trgovačkog obrta PERKOVIĆ, OIB 15660871257</derivirana_varijabla>
  </DomainObject.Predmet.ProtustrankaFormatedOIB>
  <DomainObject.Predmet.ProtustrankaFormatedWithAdress>
    <izvorni_sadrzaj> TONČI PERKOVIĆ, vl. pekarsko-trgovačkog obrta PERKOVIĆ, Šet. Ivana Meštrovića 64, 21000 Split</izvorni_sadrzaj>
    <derivirana_varijabla naziv="DomainObject.Predmet.ProtustrankaFormatedWithAdress_1"> TONČI PERKOVIĆ, vl. pekarsko-trgovačkog obrta PERKOVIĆ, Šet. Ivana Meštrovića 64, 21000 Split</derivirana_varijabla>
  </DomainObject.Predmet.ProtustrankaFormatedWithAdress>
  <DomainObject.Predmet.ProtustrankaFormatedWithAdressOIB>
    <izvorni_sadrzaj> TONČI PERKOVIĆ, vl. pekarsko-trgovačkog obrta PERKOVIĆ, OIB 15660871257, Šet. Ivana Meštrovića 64, 21000 Split</izvorni_sadrzaj>
    <derivirana_varijabla naziv="DomainObject.Predmet.ProtustrankaFormatedWithAdressOIB_1"> TONČI PERKOVIĆ, vl. pekarsko-trgovačkog obrta PERKOVIĆ, OIB 15660871257, Šet. Ivana Meštrovića 64, 21000 Split</derivirana_varijabla>
  </DomainObject.Predmet.ProtustrankaFormatedWithAdressOIB>
  <DomainObject.Predmet.ProtustrankaWithAdress>
    <izvorni_sadrzaj>TONČI PERKOVIĆ, vl. pekarsko-trgovačkog obrta PERKOVIĆ Šet. Ivana Meštrovića 64, 21000 Split</izvorni_sadrzaj>
    <derivirana_varijabla naziv="DomainObject.Predmet.ProtustrankaWithAdress_1">TONČI PERKOVIĆ, vl. pekarsko-trgovačkog obrta PERKOVIĆ Šet. Ivana Meštrovića 64, 21000 Split</derivirana_varijabla>
  </DomainObject.Predmet.ProtustrankaWithAdress>
  <DomainObject.Predmet.ProtustrankaWithAdressOIB>
    <izvorni_sadrzaj>TONČI PERKOVIĆ, vl. pekarsko-trgovačkog obrta PERKOVIĆ, OIB 15660871257, Šet. Ivana Meštrovića 64, 21000 Split</izvorni_sadrzaj>
    <derivirana_varijabla naziv="DomainObject.Predmet.ProtustrankaWithAdressOIB_1">TONČI PERKOVIĆ, vl. pekarsko-trgovačkog obrta PERKOVIĆ, OIB 15660871257, Šet. Ivana Meštrovića 64, 21000 Split</derivirana_varijabla>
  </DomainObject.Predmet.ProtustrankaWithAdressOIB>
  <DomainObject.Predmet.ProtustrankaNazivFormated>
    <izvorni_sadrzaj>TONČI PERKOVIĆ, vl. pekarsko-trgovačkog obrta PERKOVIĆ</izvorni_sadrzaj>
    <derivirana_varijabla naziv="DomainObject.Predmet.ProtustrankaNazivFormated_1">TONČI PERKOVIĆ, vl. pekarsko-trgovačkog obrta PERKOVIĆ</derivirana_varijabla>
  </DomainObject.Predmet.ProtustrankaNazivFormated>
  <DomainObject.Predmet.ProtustrankaNazivFormatedOIB>
    <izvorni_sadrzaj>TONČI PERKOVIĆ, vl. pekarsko-trgovačkog obrta PERKOVIĆ, OIB 15660871257</izvorni_sadrzaj>
    <derivirana_varijabla naziv="DomainObject.Predmet.ProtustrankaNazivFormatedOIB_1">TONČI PERKOVIĆ, vl. pekarsko-trgovačkog obrta PERKOVIĆ, OIB 15660871257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 zastupanog po punomoćniku Županijsko državno odvjetništvo u Splitu; PANEX, društvo s ograničenom odgovornošću za trgovinu, transport i usluge; Ministarstvo financija RH; GS1 Croatia-Hrvatsko udruženje za automatsku identifikaciju, elektroničku razmjenu podataka i upravljanje poslovnim procesima zastupanog po punomoćniku MILAN VOČINA, GORANA GRUBIŠIĆ, STJEPAN LOVIĆ i VLADO LAIĆ; FINANCIJSKA AGENCIJA; HEP-Operator distribucijskog sustava d.o.o. za distribuciju i opskrbu električne energije; GRAD SPLIT; Anka Radoš zastupanog po punomoćniku ZUO ECIJA KULJIŠ BAJIĆ I MERI BLASLOV PAVASOVIĆ; EUROHERC osiguranje - dioničko društvo za osiguranje imovine i osoba i druge poslove osiguranja zastupanog po punomoćniku OD GRGIĆ I PARTNERI; EURO DAUS dioničko društvo za trgovinu i servis vozila zastupanog po punomoćniku OD GRGIĆ I PARTNERI</izvorni_sadrzaj>
    <derivirana_varijabla naziv="DomainObject.Predmet.StrankaFormated_1">  Financijska agencija Split zastupanog po punomoćniku Županijsko državno odvjetništvo u Splitu; PANEX, društvo s ograničenom odgovornošću za trgovinu, transport i usluge; Ministarstvo financija RH; GS1 Croatia-Hrvatsko udruženje za automatsku identifikaciju, elektroničku razmjenu podataka i upravljanje poslovnim procesima zastupanog po punomoćniku MILAN VOČINA, GORANA GRUBIŠIĆ, STJEPAN LOVIĆ i VLADO LAIĆ; FINANCIJSKA AGENCIJA; HEP-Operator distribucijskog sustava d.o.o. za distribuciju i opskrbu električne energije; GRAD SPLIT; Anka Radoš zastupanog po punomoćniku ZUO ECIJA KULJIŠ BAJIĆ I MERI BLASLOV PAVASOVIĆ; EUROHERC osiguranje - dioničko društvo za osiguranje imovine i osoba i druge poslove osiguranja zastupanog po punomoćniku OD GRGIĆ I PARTNERI; EURO DAUS dioničko društvo za trgovinu i servis vozila zastupanog po punomoćniku OD GRGIĆ I PARTNERI</derivirana_varijabla>
  </DomainObject.Predmet.StrankaFormated>
  <DomainObject.Predmet.StrankaFormatedOIB>
    <izvorni_sadrzaj>  Financijska agencija Split, OIB 85821130368 zastupanog po punomoćniku Županijsko državno odvjetništvo u Splitu; PANEX, društvo s ograničenom odgovornošću za trgovinu, transport i usluge, OIB 69385340648; Ministarstvo financija RH, OIB 18683136487; GS1 Croatia-Hrvatsko udruženje za automatsku identifikaciju, elektroničku razmjenu podataka i upravljanje poslovnim procesima, OIB 03365973101 zastupanog po punomoćniku MILAN VOČINA, GORANA GRUBIŠIĆ, STJEPAN LOVIĆ i VLADO LAIĆ; FINANCIJSKA AGENCIJA, OIB 85821130368; HEP-Operator distribucijskog sustava d.o.o. za distribuciju i opskrbu električne energije, OIB 46830600751; GRAD SPLIT, OIB 78755598868; Anka Radoš, OIB 27407416688 zastupanog po punomoćniku ZUO ECIJA KULJIŠ BAJIĆ I MERI BLASLOV PAVASOVIĆ; EUROHERC osiguranje - dioničko društvo za osiguranje imovine i osoba i druge poslove osiguranja, OIB 22694857747 zastupanog po punomoćniku OD GRGIĆ I PARTNERI; EURO DAUS dioničko društvo za trgovinu i servis vozila, OIB 19212513210 zastupanog po punomoćniku OD GRGIĆ I PARTNERI</izvorni_sadrzaj>
    <derivirana_varijabla naziv="DomainObject.Predmet.StrankaFormatedOIB_1">  Financijska agencija Split, OIB 85821130368 zastupanog po punomoćniku Županijsko državno odvjetništvo u Splitu; PANEX, društvo s ograničenom odgovornošću za trgovinu, transport i usluge, OIB 69385340648; Ministarstvo financija RH, OIB 18683136487; GS1 Croatia-Hrvatsko udruženje za automatsku identifikaciju, elektroničku razmjenu podataka i upravljanje poslovnim procesima, OIB 03365973101 zastupanog po punomoćniku MILAN VOČINA, GORANA GRUBIŠIĆ, STJEPAN LOVIĆ i VLADO LAIĆ; FINANCIJSKA AGENCIJA, OIB 85821130368; HEP-Operator distribucijskog sustava d.o.o. za distribuciju i opskrbu električne energije, OIB 46830600751; GRAD SPLIT, OIB 78755598868; Anka Radoš, OIB 27407416688 zastupanog po punomoćniku ZUO ECIJA KULJIŠ BAJIĆ I MERI BLASLOV PAVASOVIĆ; EUROHERC osiguranje - dioničko društvo za osiguranje imovine i osoba i druge poslove osiguranja, OIB 22694857747 zastupanog po punomoćniku OD GRGIĆ I PARTNERI; EURO DAUS dioničko društvo za trgovinu i servis vozila, OIB 19212513210 zastupanog po punomoćniku OD GRGIĆ I PARTNERI</derivirana_varijabla>
  </DomainObject.Predmet.StrankaFormatedOIB>
  <DomainObject.Predmet.StrankaFormatedWithAdress>
    <izvorni_sadrzaj> Financijska agencija Split, Mažuran. šetalište 24 b, 21000 Split zastupanog po punomoćniku Županijsko državno odvjetništvo u Splitu; PANEX, društvo s ograničenom odgovornošću za trgovinu, transport i usluge, 4. Gardijske 28, 21000 Split; Ministarstvo financija RH; GS1 Croatia-Hrvatsko udruženje za automatsku identifikaciju, elektroničku razmjenu podataka i upravljanje poslovnim procesima, Tuškanac 14, 10000 Zagreb zastupanog po punomoćniku MILAN VOČINA, GORANA GRUBIŠIĆ, STJEPAN LOVIĆ i VLADO LAIĆ; FINANCIJSKA AGENCIJA, Vrtni put 3, 10000 Zagreb; HEP-Operator distribucijskog sustava d.o.o. za distribuciju i opskrbu električne energije, Ulica grada Vukovara 37, Zagreb; GRAD SPLIT, Branimirova obala 17, 21000 Split; Anka Radoš, Grge Novaka 101, 21000 Split zastupanog po punomoćniku ZUO ECIJA KULJIŠ BAJIĆ I MERI BLASLOV PAVASOVIĆ; EUROHERC osiguranje - dioničko društvo za osiguranje imovine i osoba i druge poslove osiguranja, Ulica grada Vukovara 282, Zagreb zastupanog po punomoćniku OD GRGIĆ I PARTNERI; EURO DAUS dioničko društvo za trgovinu i servis vozila, Put Mostina 1, 21000 Split zastupanog po punomoćniku OD GRGIĆ I PARTNERI</izvorni_sadrzaj>
    <derivirana_varijabla naziv="DomainObject.Predmet.StrankaFormatedWithAdress_1"> Financijska agencija Split, Mažuran. šetalište 24 b, 21000 Split zastupanog po punomoćniku Županijsko državno odvjetništvo u Splitu; PANEX, društvo s ograničenom odgovornošću za trgovinu, transport i usluge, 4. Gardijske 28, 21000 Split; Ministarstvo financija RH; GS1 Croatia-Hrvatsko udruženje za automatsku identifikaciju, elektroničku razmjenu podataka i upravljanje poslovnim procesima, Tuškanac 14, 10000 Zagreb zastupanog po punomoćniku MILAN VOČINA, GORANA GRUBIŠIĆ, STJEPAN LOVIĆ i VLADO LAIĆ; FINANCIJSKA AGENCIJA, Vrtni put 3, 10000 Zagreb; HEP-Operator distribucijskog sustava d.o.o. za distribuciju i opskrbu električne energije, Ulica grada Vukovara 37, Zagreb; GRAD SPLIT, Branimirova obala 17, 21000 Split; Anka Radoš, Grge Novaka 101, 21000 Split zastupanog po punomoćniku ZUO ECIJA KULJIŠ BAJIĆ I MERI BLASLOV PAVASOVIĆ; EUROHERC osiguranje - dioničko društvo za osiguranje imovine i osoba i druge poslove osiguranja, Ulica grada Vukovara 282, Zagreb zastupanog po punomoćniku OD GRGIĆ I PARTNERI; EURO DAUS dioničko društvo za trgovinu i servis vozila, Put Mostina 1, 21000 Split zastupanog po punomoćniku OD GRGIĆ I PARTNERI</derivirana_varijabla>
  </DomainObject.Predmet.StrankaFormatedWithAdress>
  <DomainObject.Predmet.StrankaFormatedWithAdressOIB>
    <izvorni_sadrzaj> Financijska agencija Split, OIB 85821130368, Mažuran. šetalište 24 b, 21000 Split zastupanog po punomoćniku Županijsko državno odvjetništvo u Splitu; PANEX, društvo s ograničenom odgovornošću za trgovinu, transport i usluge, OIB 69385340648, 4. Gardijske 28, 21000 Split; Ministarstvo financija RH, OIB 18683136487; GS1 Croatia-Hrvatsko udruženje za automatsku identifikaciju, elektroničku razmjenu podataka i upravljanje poslovnim procesima, OIB 03365973101, Tuškanac 14, 10000 Zagreb zastupanog po punomoćniku MILAN VOČINA, GORANA GRUBIŠIĆ, STJEPAN LOVIĆ i VLADO LAIĆ; FINANCIJSKA AGENCIJA, OIB 85821130368, Vrtni put 3, 10000 Zagreb; HEP-Operator distribucijskog sustava d.o.o. za distribuciju i opskrbu električne energije, OIB 46830600751, Ulica grada Vukovara 37, Zagreb; GRAD SPLIT, OIB 78755598868, Branimirova obala 17, 21000 Split; Anka Radoš, OIB 27407416688, Grge Novaka 101, 21000 Split zastupanog po punomoćniku ZUO ECIJA KULJIŠ BAJIĆ I MERI BLASLOV PAVASOVIĆ; EUROHERC osiguranje - dioničko društvo za osiguranje imovine i osoba i druge poslove osiguranja, OIB 22694857747, Ulica grada Vukovara 282, Zagreb zastupanog po punomoćniku OD GRGIĆ I PARTNERI; EURO DAUS dioničko društvo za trgovinu i servis vozila, OIB 19212513210, Put Mostina 1, 21000 Split zastupanog po punomoćniku OD GRGIĆ I PARTNERI</izvorni_sadrzaj>
    <derivirana_varijabla naziv="DomainObject.Predmet.StrankaFormatedWithAdressOIB_1"> Financijska agencija Split, OIB 85821130368, Mažuran. šetalište 24 b, 21000 Split zastupanog po punomoćniku Županijsko državno odvjetništvo u Splitu; PANEX, društvo s ograničenom odgovornošću za trgovinu, transport i usluge, OIB 69385340648, 4. Gardijske 28, 21000 Split; Ministarstvo financija RH, OIB 18683136487; GS1 Croatia-Hrvatsko udruženje za automatsku identifikaciju, elektroničku razmjenu podataka i upravljanje poslovnim procesima, OIB 03365973101, Tuškanac 14, 10000 Zagreb zastupanog po punomoćniku MILAN VOČINA, GORANA GRUBIŠIĆ, STJEPAN LOVIĆ i VLADO LAIĆ; FINANCIJSKA AGENCIJA, OIB 85821130368, Vrtni put 3, 10000 Zagreb; HEP-Operator distribucijskog sustava d.o.o. za distribuciju i opskrbu električne energije, OIB 46830600751, Ulica grada Vukovara 37, Zagreb; GRAD SPLIT, OIB 78755598868, Branimirova obala 17, 21000 Split; Anka Radoš, OIB 27407416688, Grge Novaka 101, 21000 Split zastupanog po punomoćniku ZUO ECIJA KULJIŠ BAJIĆ I MERI BLASLOV PAVASOVIĆ; EUROHERC osiguranje - dioničko društvo za osiguranje imovine i osoba i druge poslove osiguranja, OIB 22694857747, Ulica grada Vukovara 282, Zagreb zastupanog po punomoćniku OD GRGIĆ I PARTNERI; EURO DAUS dioničko društvo za trgovinu i servis vozila, OIB 19212513210, Put Mostina 1, 21000 Split zastupanog po punomoćniku OD GRGIĆ I PARTNERI</derivirana_varijabla>
  </DomainObject.Predmet.StrankaFormatedWithAdressOIB>
  <DomainObject.Predmet.StrankaWithAdress>
    <izvorni_sadrzaj>Financijska agencija Split Mažuran. šetalište 24 b,21000 Split,PANEX, društvo s ograničenom odgovornošću za trgovinu, transport i usluge 4. Gardijske 28,21000 Split,Ministarstvo financija RH ,GS1 Croatia-Hrvatsko udruženje za automatsku identifikaciju, elektroničku razmjenu podataka i upravljanje poslovnim procesima Tuškanac 14,10000 Zagreb,FINANCIJSKA AGENCIJA Vrtni put 3,10000 Zagreb,HEP-Operator distribucijskog sustava d.o.o. za distribuciju i opskrbu električne energije Ulica grada Vukovara 37,Zagreb,GRAD SPLIT Branimirova obala 17,21000 Split,Anka Radoš Grge Novaka 101,21000 Split,EUROHERC osiguranje - dioničko društvo za osiguranje imovine i osoba i druge poslove osiguranja Ulica grada Vukovara 282,Zagreb,EURO DAUS dioničko društvo za trgovinu i servis vozila Put Mostina 1,21000 Split</izvorni_sadrzaj>
    <derivirana_varijabla naziv="DomainObject.Predmet.StrankaWithAdress_1">Financijska agencija Split Mažuran. šetalište 24 b,21000 Split,PANEX, društvo s ograničenom odgovornošću za trgovinu, transport i usluge 4. Gardijske 28,21000 Split,Ministarstvo financija RH ,GS1 Croatia-Hrvatsko udruženje za automatsku identifikaciju, elektroničku razmjenu podataka i upravljanje poslovnim procesima Tuškanac 14,10000 Zagreb,FINANCIJSKA AGENCIJA Vrtni put 3,10000 Zagreb,HEP-Operator distribucijskog sustava d.o.o. za distribuciju i opskrbu električne energije Ulica grada Vukovara 37,Zagreb,GRAD SPLIT Branimirova obala 17,21000 Split,Anka Radoš Grge Novaka 101,21000 Split,EUROHERC osiguranje - dioničko društvo za osiguranje imovine i osoba i druge poslove osiguranja Ulica grada Vukovara 282,Zagreb,EURO DAUS dioničko društvo za trgovinu i servis vozila Put Mostina 1,21000 Split</derivirana_varijabla>
  </DomainObject.Predmet.StrankaWithAdress>
  <DomainObject.Predmet.StrankaWithAdressOIB>
    <izvorni_sadrzaj>Financijska agencija Split, OIB 85821130368, Mažuran. šetalište 24 b,21000 Split,PANEX, društvo s ograničenom odgovornošću za trgovinu, transport i usluge, OIB 69385340648, 4. Gardijske 28,21000 Split,Ministarstvo financija RH, OIB 18683136487,GS1 Croatia-Hrvatsko udruženje za automatsku identifikaciju, elektroničku razmjenu podataka i upravljanje poslovnim procesima, OIB 03365973101, Tuškanac 14,10000 Zagreb,FINANCIJSKA AGENCIJA, OIB 85821130368, Vrtni put 3,10000 Zagreb,HEP-Operator distribucijskog sustava d.o.o. za distribuciju i opskrbu električne energije, OIB 46830600751, Ulica grada Vukovara 37,Zagreb,GRAD SPLIT, OIB 78755598868, Branimirova obala 17,21000 Split,Anka Radoš, OIB 27407416688, Grge Novaka 101,21000 Split,EUROHERC osiguranje - dioničko društvo za osiguranje imovine i osoba i druge poslove osiguranja, OIB 22694857747, Ulica grada Vukovara 282,Zagreb,EURO DAUS dioničko društvo za trgovinu i servis vozila, OIB 19212513210, Put Mostina 1,21000 Split</izvorni_sadrzaj>
    <derivirana_varijabla naziv="DomainObject.Predmet.StrankaWithAdressOIB_1">Financijska agencija Split, OIB 85821130368, Mažuran. šetalište 24 b,21000 Split,PANEX, društvo s ograničenom odgovornošću za trgovinu, transport i usluge, OIB 69385340648, 4. Gardijske 28,21000 Split,Ministarstvo financija RH, OIB 18683136487,GS1 Croatia-Hrvatsko udruženje za automatsku identifikaciju, elektroničku razmjenu podataka i upravljanje poslovnim procesima, OIB 03365973101, Tuškanac 14,10000 Zagreb,FINANCIJSKA AGENCIJA, OIB 85821130368, Vrtni put 3,10000 Zagreb,HEP-Operator distribucijskog sustava d.o.o. za distribuciju i opskrbu električne energije, OIB 46830600751, Ulica grada Vukovara 37,Zagreb,GRAD SPLIT, OIB 78755598868, Branimirova obala 17,21000 Split,Anka Radoš, OIB 27407416688, Grge Novaka 101,21000 Split,EUROHERC osiguranje - dioničko društvo za osiguranje imovine i osoba i druge poslove osiguranja, OIB 22694857747, Ulica grada Vukovara 282,Zagreb,EURO DAUS dioničko društvo za trgovinu i servis vozila, OIB 19212513210, Put Mostina 1,21000 Split</derivirana_varijabla>
  </DomainObject.Predmet.StrankaWithAdressOIB>
  <DomainObject.Predmet.StrankaNazivFormated>
    <izvorni_sadrzaj>Financijska agencija Split,PANEX, društvo s ograničenom odgovornošću za trgovinu, transport i usluge,Ministarstvo financija RH,GS1 Croatia-Hrvatsko udruženje za automatsku identifikaciju, elektroničku razmjenu podataka i upravljanje poslovnim procesima,FINANCIJSKA AGENCIJA,HEP-Operator distribucijskog sustava d.o.o. za distribuciju i opskrbu električne energije,GRAD SPLIT,Anka Radoš,EUROHERC osiguranje - dioničko društvo za osiguranje imovine i osoba i druge poslove osiguranja,EURO DAUS dioničko društvo za trgovinu i servis vozila</izvorni_sadrzaj>
    <derivirana_varijabla naziv="DomainObject.Predmet.StrankaNazivFormated_1">Financijska agencija Split,PANEX, društvo s ograničenom odgovornošću za trgovinu, transport i usluge,Ministarstvo financija RH,GS1 Croatia-Hrvatsko udruženje za automatsku identifikaciju, elektroničku razmjenu podataka i upravljanje poslovnim procesima,FINANCIJSKA AGENCIJA,HEP-Operator distribucijskog sustava d.o.o. za distribuciju i opskrbu električne energije,GRAD SPLIT,Anka Radoš,EUROHERC osiguranje - dioničko društvo za osiguranje imovine i osoba i druge poslove osiguranja,EURO DAUS dioničko društvo za trgovinu i servis vozila</derivirana_varijabla>
  </DomainObject.Predmet.StrankaNazivFormated>
  <DomainObject.Predmet.StrankaNazivFormatedOIB>
    <izvorni_sadrzaj>Financijska agencija Split, OIB 85821130368,PANEX, društvo s ograničenom odgovornošću za trgovinu, transport i usluge, OIB 69385340648,Ministarstvo financija RH, OIB 18683136487,GS1 Croatia-Hrvatsko udruženje za automatsku identifikaciju, elektroničku razmjenu podataka i upravljanje poslovnim procesima, OIB 03365973101,FINANCIJSKA AGENCIJA, OIB 85821130368,HEP-Operator distribucijskog sustava d.o.o. za distribuciju i opskrbu električne energije, OIB 46830600751,GRAD SPLIT, OIB 78755598868,Anka Radoš, OIB 27407416688,EUROHERC osiguranje - dioničko društvo za osiguranje imovine i osoba i druge poslove osiguranja, OIB 22694857747,EURO DAUS dioničko društvo za trgovinu i servis vozila, OIB 19212513210</izvorni_sadrzaj>
    <derivirana_varijabla naziv="DomainObject.Predmet.StrankaNazivFormatedOIB_1">Financijska agencija Split, OIB 85821130368,PANEX, društvo s ograničenom odgovornošću za trgovinu, transport i usluge, OIB 69385340648,Ministarstvo financija RH, OIB 18683136487,GS1 Croatia-Hrvatsko udruženje za automatsku identifikaciju, elektroničku razmjenu podataka i upravljanje poslovnim procesima, OIB 03365973101,FINANCIJSKA AGENCIJA, OIB 85821130368,HEP-Operator distribucijskog sustava d.o.o. za distribuciju i opskrbu električne energije, OIB 46830600751,GRAD SPLIT, OIB 78755598868,Anka Radoš, OIB 27407416688,EUROHERC osiguranje - dioničko društvo za osiguranje imovine i osoba i druge poslove osiguranja, OIB 22694857747,EURO DAUS dioničko društvo za trgovinu i servis vozila, OIB 19212513210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Split zastupanog po punomoćniku Županijsko državno odvjetništvo u Splitu</item>
      <item>PANEX, društvo s ograničenom odgovornošću za trgovinu, transport i usluge</item>
      <item>Ministarstvo financija RH</item>
      <item>GS1 Croatia-Hrvatsko udruženje za automatsku identifikaciju, elektroničku razmjenu podataka i upravljanje poslovnim procesima zastupanog po punomoćniku MILAN VOČINA, GORANA GRUBIŠIĆ, STJEPAN LOVIĆ i VLADO LAIĆ</item>
      <item>FINANCIJSKA AGENCIJA</item>
      <item>HEP-Operator distribucijskog sustava d.o.o. za distribuciju i opskrbu električne energije</item>
      <item>GRAD SPLIT</item>
      <item>Anka Radoš zastupanog po punomoćniku ZUO ECIJA KULJIŠ BAJIĆ I MERI BLASLOV PAVASOVIĆ</item>
      <item>EUROHERC osiguranje - dioničko društvo za osiguranje imovine i osoba i druge poslove osiguranja zastupanog po punomoćniku OD GRGIĆ I PARTNERI</item>
      <item>EURO DAUS dioničko društvo za trgovinu i servis vozila zastupanog po punomoćniku OD GRGIĆ I PARTNERI</item>
    </izvorni_sadrzaj>
    <derivirana_varijabla naziv="DomainObject.Predmet.StrankaListFormated_1">
      <item>Financijska agencija Split zastupanog po punomoćniku Županijsko državno odvjetništvo u Splitu</item>
      <item>PANEX, društvo s ograničenom odgovornošću za trgovinu, transport i usluge</item>
      <item>Ministarstvo financija RH</item>
      <item>GS1 Croatia-Hrvatsko udruženje za automatsku identifikaciju, elektroničku razmjenu podataka i upravljanje poslovnim procesima zastupanog po punomoćniku MILAN VOČINA, GORANA GRUBIŠIĆ, STJEPAN LOVIĆ i VLADO LAIĆ</item>
      <item>FINANCIJSKA AGENCIJA</item>
      <item>HEP-Operator distribucijskog sustava d.o.o. za distribuciju i opskrbu električne energije</item>
      <item>GRAD SPLIT</item>
      <item>Anka Radoš zastupanog po punomoćniku ZUO ECIJA KULJIŠ BAJIĆ I MERI BLASLOV PAVASOVIĆ</item>
      <item>EUROHERC osiguranje - dioničko društvo za osiguranje imovine i osoba i druge poslove osiguranja zastupanog po punomoćniku OD GRGIĆ I PARTNERI</item>
      <item>EURO DAUS dioničko društvo za trgovinu i servis vozila zastupanog po punomoćniku OD GRGIĆ I PARTNERI</item>
    </derivirana_varijabla>
  </DomainObject.Predmet.StrankaListFormated>
  <DomainObject.Predmet.StrankaListFormatedOIB>
    <izvorni_sadrzaj>
      <item>Financijska agencija Split, OIB 85821130368 zastupanog po punomoćniku Županijsko državno odvjetništvo u Splitu</item>
      <item>PANEX, društvo s ograničenom odgovornošću za trgovinu, transport i usluge, OIB 69385340648</item>
      <item>Ministarstvo financija RH, OIB 18683136487</item>
      <item>GS1 Croatia-Hrvatsko udruženje za automatsku identifikaciju, elektroničku razmjenu podataka i upravljanje poslovnim procesima, OIB 03365973101 zastupanog po punomoćniku MILAN VOČINA, GORANA GRUBIŠIĆ, STJEPAN LOVIĆ i VLADO LAIĆ</item>
      <item>FINANCIJSKA AGENCIJA, OIB 85821130368</item>
      <item>HEP-Operator distribucijskog sustava d.o.o. za distribuciju i opskrbu električne energije, OIB 46830600751</item>
      <item>GRAD SPLIT, OIB 78755598868</item>
      <item>Anka Radoš, OIB 27407416688 zastupanog po punomoćniku ZUO ECIJA KULJIŠ BAJIĆ I MERI BLASLOV PAVASOVIĆ</item>
      <item>EUROHERC osiguranje - dioničko društvo za osiguranje imovine i osoba i druge poslove osiguranja, OIB 22694857747 zastupanog po punomoćniku OD GRGIĆ I PARTNERI</item>
      <item>EURO DAUS dioničko društvo za trgovinu i servis vozila, OIB 19212513210 zastupanog po punomoćniku OD GRGIĆ I PARTNERI</item>
    </izvorni_sadrzaj>
    <derivirana_varijabla naziv="DomainObject.Predmet.StrankaListFormatedOIB_1">
      <item>Financijska agencija Split, OIB 85821130368 zastupanog po punomoćniku Županijsko državno odvjetništvo u Splitu</item>
      <item>PANEX, društvo s ograničenom odgovornošću za trgovinu, transport i usluge, OIB 69385340648</item>
      <item>Ministarstvo financija RH, OIB 18683136487</item>
      <item>GS1 Croatia-Hrvatsko udruženje za automatsku identifikaciju, elektroničku razmjenu podataka i upravljanje poslovnim procesima, OIB 03365973101 zastupanog po punomoćniku MILAN VOČINA, GORANA GRUBIŠIĆ, STJEPAN LOVIĆ i VLADO LAIĆ</item>
      <item>FINANCIJSKA AGENCIJA, OIB 85821130368</item>
      <item>HEP-Operator distribucijskog sustava d.o.o. za distribuciju i opskrbu električne energije, OIB 46830600751</item>
      <item>GRAD SPLIT, OIB 78755598868</item>
      <item>Anka Radoš, OIB 27407416688 zastupanog po punomoćniku ZUO ECIJA KULJIŠ BAJIĆ I MERI BLASLOV PAVASOVIĆ</item>
      <item>EUROHERC osiguranje - dioničko društvo za osiguranje imovine i osoba i druge poslove osiguranja, OIB 22694857747 zastupanog po punomoćniku OD GRGIĆ I PARTNERI</item>
      <item>EURO DAUS dioničko društvo za trgovinu i servis vozila, OIB 19212513210 zastupanog po punomoćniku OD GRGIĆ I PARTNERI</item>
    </derivirana_varijabla>
  </DomainObject.Predmet.StrankaListFormatedOIB>
  <DomainObject.Predmet.StrankaListFormatedWithAdress>
    <izvorni_sadrzaj>
      <item>Financijska agencija Split, Mažuran. šetalište 24 b, 21000 Split zastupanog po punomoćniku Županijsko državno odvjetništvo u Splitu</item>
      <item>PANEX, društvo s ograničenom odgovornošću za trgovinu, transport i usluge, 4. Gardijske 28, 21000 Split</item>
      <item>Ministarstvo financija RH</item>
      <item>GS1 Croatia-Hrvatsko udruženje za automatsku identifikaciju, elektroničku razmjenu podataka i upravljanje poslovnim procesima, Tuškanac 14, 10000 Zagreb zastupanog po punomoćniku MILAN VOČINA, GORANA GRUBIŠIĆ, STJEPAN LOVIĆ i VLADO LAIĆ</item>
      <item>FINANCIJSKA AGENCIJA, Vrtni put 3, 10000 Zagreb</item>
      <item>HEP-Operator distribucijskog sustava d.o.o. za distribuciju i opskrbu električne energije, Ulica grada Vukovara 37, Zagreb</item>
      <item>GRAD SPLIT, Branimirova obala 17, 21000 Split</item>
      <item>Anka Radoš, Grge Novaka 101, 21000 Split zastupanog po punomoćniku ZUO ECIJA KULJIŠ BAJIĆ I MERI BLASLOV PAVASOVIĆ</item>
      <item>EUROHERC osiguranje - dioničko društvo za osiguranje imovine i osoba i druge poslove osiguranja, Ulica grada Vukovara 282, Zagreb zastupanog po punomoćniku OD GRGIĆ I PARTNERI</item>
      <item>EURO DAUS dioničko društvo za trgovinu i servis vozila, Put Mostina 1, 21000 Split zastupanog po punomoćniku OD GRGIĆ I PARTNERI</item>
    </izvorni_sadrzaj>
    <derivirana_varijabla naziv="DomainObject.Predmet.StrankaListFormatedWithAdress_1">
      <item>Financijska agencija Split, Mažuran. šetalište 24 b, 21000 Split zastupanog po punomoćniku Županijsko državno odvjetništvo u Splitu</item>
      <item>PANEX, društvo s ograničenom odgovornošću za trgovinu, transport i usluge, 4. Gardijske 28, 21000 Split</item>
      <item>Ministarstvo financija RH</item>
      <item>GS1 Croatia-Hrvatsko udruženje za automatsku identifikaciju, elektroničku razmjenu podataka i upravljanje poslovnim procesima, Tuškanac 14, 10000 Zagreb zastupanog po punomoćniku MILAN VOČINA, GORANA GRUBIŠIĆ, STJEPAN LOVIĆ i VLADO LAIĆ</item>
      <item>FINANCIJSKA AGENCIJA, Vrtni put 3, 10000 Zagreb</item>
      <item>HEP-Operator distribucijskog sustava d.o.o. za distribuciju i opskrbu električne energije, Ulica grada Vukovara 37, Zagreb</item>
      <item>GRAD SPLIT, Branimirova obala 17, 21000 Split</item>
      <item>Anka Radoš, Grge Novaka 101, 21000 Split zastupanog po punomoćniku ZUO ECIJA KULJIŠ BAJIĆ I MERI BLASLOV PAVASOVIĆ</item>
      <item>EUROHERC osiguranje - dioničko društvo za osiguranje imovine i osoba i druge poslove osiguranja, Ulica grada Vukovara 282, Zagreb zastupanog po punomoćniku OD GRGIĆ I PARTNERI</item>
      <item>EURO DAUS dioničko društvo za trgovinu i servis vozila, Put Mostina 1, 21000 Split zastupanog po punomoćniku OD GRGIĆ I PARTNERI</item>
    </derivirana_varijabla>
  </DomainObject.Predmet.StrankaListFormatedWithAdress>
  <DomainObject.Predmet.StrankaListFormatedWithAdressOIB>
    <izvorni_sadrzaj>
      <item>Financijska agencija Split, OIB 85821130368, Mažuran. šetalište 24 b, 21000 Split zastupanog po punomoćniku Županijsko državno odvjetništvo u Splitu</item>
      <item>PANEX, društvo s ograničenom odgovornošću za trgovinu, transport i usluge, OIB 69385340648, 4. Gardijske 28, 21000 Split</item>
      <item>Ministarstvo financija RH, OIB 18683136487</item>
      <item>GS1 Croatia-Hrvatsko udruženje za automatsku identifikaciju, elektroničku razmjenu podataka i upravljanje poslovnim procesima, OIB 03365973101, Tuškanac 14, 10000 Zagreb zastupanog po punomoćniku MILAN VOČINA, GORANA GRUBIŠIĆ, STJEPAN LOVIĆ i VLADO LAIĆ</item>
      <item>FINANCIJSKA AGENCIJA, OIB 85821130368, Vrtni put 3, 10000 Zagreb</item>
      <item>HEP-Operator distribucijskog sustava d.o.o. za distribuciju i opskrbu električne energije, OIB 46830600751, Ulica grada Vukovara 37, Zagreb</item>
      <item>GRAD SPLIT, OIB 78755598868, Branimirova obala 17, 21000 Split</item>
      <item>Anka Radoš, OIB 27407416688, Grge Novaka 101, 21000 Split zastupanog po punomoćniku ZUO ECIJA KULJIŠ BAJIĆ I MERI BLASLOV PAVASOVIĆ</item>
      <item>EUROHERC osiguranje - dioničko društvo za osiguranje imovine i osoba i druge poslove osiguranja, OIB 22694857747, Ulica grada Vukovara 282, Zagreb zastupanog po punomoćniku OD GRGIĆ I PARTNERI</item>
      <item>EURO DAUS dioničko društvo za trgovinu i servis vozila, OIB 19212513210, Put Mostina 1, 21000 Split zastupanog po punomoćniku OD GRGIĆ I PARTNERI</item>
    </izvorni_sadrzaj>
    <derivirana_varijabla naziv="DomainObject.Predmet.StrankaListFormatedWithAdressOIB_1">
      <item>Financijska agencija Split, OIB 85821130368, Mažuran. šetalište 24 b, 21000 Split zastupanog po punomoćniku Županijsko državno odvjetništvo u Splitu</item>
      <item>PANEX, društvo s ograničenom odgovornošću za trgovinu, transport i usluge, OIB 69385340648, 4. Gardijske 28, 21000 Split</item>
      <item>Ministarstvo financija RH, OIB 18683136487</item>
      <item>GS1 Croatia-Hrvatsko udruženje za automatsku identifikaciju, elektroničku razmjenu podataka i upravljanje poslovnim procesima, OIB 03365973101, Tuškanac 14, 10000 Zagreb zastupanog po punomoćniku MILAN VOČINA, GORANA GRUBIŠIĆ, STJEPAN LOVIĆ i VLADO LAIĆ</item>
      <item>FINANCIJSKA AGENCIJA, OIB 85821130368, Vrtni put 3, 10000 Zagreb</item>
      <item>HEP-Operator distribucijskog sustava d.o.o. za distribuciju i opskrbu električne energije, OIB 46830600751, Ulica grada Vukovara 37, Zagreb</item>
      <item>GRAD SPLIT, OIB 78755598868, Branimirova obala 17, 21000 Split</item>
      <item>Anka Radoš, OIB 27407416688, Grge Novaka 101, 21000 Split zastupanog po punomoćniku ZUO ECIJA KULJIŠ BAJIĆ I MERI BLASLOV PAVASOVIĆ</item>
      <item>EUROHERC osiguranje - dioničko društvo za osiguranje imovine i osoba i druge poslove osiguranja, OIB 22694857747, Ulica grada Vukovara 282, Zagreb zastupanog po punomoćniku OD GRGIĆ I PARTNERI</item>
      <item>EURO DAUS dioničko društvo za trgovinu i servis vozila, OIB 19212513210, Put Mostina 1, 21000 Split zastupanog po punomoćniku OD GRGIĆ I PARTNERI</item>
    </derivirana_varijabla>
  </DomainObject.Predmet.StrankaListFormatedWithAdressOIB>
  <DomainObject.Predmet.StrankaListNazivFormated>
    <izvorni_sadrzaj>
      <item>Financijska agencija Split</item>
      <item>PANEX, društvo s ograničenom odgovornošću za trgovinu, transport i usluge</item>
      <item>Ministarstvo financija RH</item>
      <item>GS1 Croatia-Hrvatsko udruženje za automatsku identifikaciju, elektroničku razmjenu podataka i upravljanje poslovnim procesima</item>
      <item>FINANCIJSKA AGENCIJA</item>
      <item>HEP-Operator distribucijskog sustava d.o.o. za distribuciju i opskrbu električne energije</item>
      <item>GRAD SPLIT</item>
      <item>Anka Radoš</item>
      <item>EUROHERC osiguranje - dioničko društvo za osiguranje imovine i osoba i druge poslove osiguranja</item>
      <item>EURO DAUS dioničko društvo za trgovinu i servis vozila</item>
    </izvorni_sadrzaj>
    <derivirana_varijabla naziv="DomainObject.Predmet.StrankaListNazivFormated_1">
      <item>Financijska agencija Split</item>
      <item>PANEX, društvo s ograničenom odgovornošću za trgovinu, transport i usluge</item>
      <item>Ministarstvo financija RH</item>
      <item>GS1 Croatia-Hrvatsko udruženje za automatsku identifikaciju, elektroničku razmjenu podataka i upravljanje poslovnim procesima</item>
      <item>FINANCIJSKA AGENCIJA</item>
      <item>HEP-Operator distribucijskog sustava d.o.o. za distribuciju i opskrbu električne energije</item>
      <item>GRAD SPLIT</item>
      <item>Anka Radoš</item>
      <item>EUROHERC osiguranje - dioničko društvo za osiguranje imovine i osoba i druge poslove osiguranja</item>
      <item>EURO DAUS dioničko društvo za trgovinu i servis vozila</item>
    </derivirana_varijabla>
  </DomainObject.Predmet.StrankaListNazivFormated>
  <DomainObject.Predmet.StrankaListNazivFormatedOIB>
    <izvorni_sadrzaj>
      <item>Financijska agencija Split, OIB 85821130368</item>
      <item>PANEX, društvo s ograničenom odgovornošću za trgovinu, transport i usluge, OIB 69385340648</item>
      <item>Ministarstvo financija RH, OIB 18683136487</item>
      <item>GS1 Croatia-Hrvatsko udruženje za automatsku identifikaciju, elektroničku razmjenu podataka i upravljanje poslovnim procesima, OIB 03365973101</item>
      <item>FINANCIJSKA AGENCIJA, OIB 85821130368</item>
      <item>HEP-Operator distribucijskog sustava d.o.o. za distribuciju i opskrbu električne energije, OIB 46830600751</item>
      <item>GRAD SPLIT, OIB 78755598868</item>
      <item>Anka Radoš, OIB 27407416688</item>
      <item>EUROHERC osiguranje - dioničko društvo za osiguranje imovine i osoba i druge poslove osiguranja, OIB 22694857747</item>
      <item>EURO DAUS dioničko društvo za trgovinu i servis vozila, OIB 19212513210</item>
    </izvorni_sadrzaj>
    <derivirana_varijabla naziv="DomainObject.Predmet.StrankaListNazivFormatedOIB_1">
      <item>Financijska agencija Split, OIB 85821130368</item>
      <item>PANEX, društvo s ograničenom odgovornošću za trgovinu, transport i usluge, OIB 69385340648</item>
      <item>Ministarstvo financija RH, OIB 18683136487</item>
      <item>GS1 Croatia-Hrvatsko udruženje za automatsku identifikaciju, elektroničku razmjenu podataka i upravljanje poslovnim procesima, OIB 03365973101</item>
      <item>FINANCIJSKA AGENCIJA, OIB 85821130368</item>
      <item>HEP-Operator distribucijskog sustava d.o.o. za distribuciju i opskrbu električne energije, OIB 46830600751</item>
      <item>GRAD SPLIT, OIB 78755598868</item>
      <item>Anka Radoš, OIB 27407416688</item>
      <item>EUROHERC osiguranje - dioničko društvo za osiguranje imovine i osoba i druge poslove osiguranja, OIB 22694857747</item>
      <item>EURO DAUS dioničko društvo za trgovinu i servis vozila, OIB 19212513210</item>
    </derivirana_varijabla>
  </DomainObject.Predmet.StrankaListNazivFormatedOIB>
  <DomainObject.Predmet.ProtuStrankaListFormated>
    <izvorni_sadrzaj>
      <item>TONČI PERKOVIĆ, vl. pekarsko-trgovačkog obrta PERKOVIĆ</item>
    </izvorni_sadrzaj>
    <derivirana_varijabla naziv="DomainObject.Predmet.ProtuStrankaListFormated_1">
      <item>TONČI PERKOVIĆ, vl. pekarsko-trgovačkog obrta PERKOVIĆ</item>
    </derivirana_varijabla>
  </DomainObject.Predmet.ProtuStrankaListFormated>
  <DomainObject.Predmet.ProtuStrankaListFormatedOIB>
    <izvorni_sadrzaj>
      <item>TONČI PERKOVIĆ, vl. pekarsko-trgovačkog obrta PERKOVIĆ, OIB 15660871257</item>
    </izvorni_sadrzaj>
    <derivirana_varijabla naziv="DomainObject.Predmet.ProtuStrankaListFormatedOIB_1">
      <item>TONČI PERKOVIĆ, vl. pekarsko-trgovačkog obrta PERKOVIĆ, OIB 15660871257</item>
    </derivirana_varijabla>
  </DomainObject.Predmet.ProtuStrankaListFormatedOIB>
  <DomainObject.Predmet.ProtuStrankaListFormatedWithAdress>
    <izvorni_sadrzaj>
      <item>TONČI PERKOVIĆ, vl. pekarsko-trgovačkog obrta PERKOVIĆ, Šet. Ivana Meštrovića 64, 21000 Split</item>
    </izvorni_sadrzaj>
    <derivirana_varijabla naziv="DomainObject.Predmet.ProtuStrankaListFormatedWithAdress_1">
      <item>TONČI PERKOVIĆ, vl. pekarsko-trgovačkog obrta PERKOVIĆ, Šet. Ivana Meštrovića 64, 21000 Split</item>
    </derivirana_varijabla>
  </DomainObject.Predmet.ProtuStrankaListFormatedWithAdress>
  <DomainObject.Predmet.ProtuStrankaListFormatedWithAdressOIB>
    <izvorni_sadrzaj>
      <item>TONČI PERKOVIĆ, vl. pekarsko-trgovačkog obrta PERKOVIĆ, OIB 15660871257, Šet. Ivana Meštrovića 64, 21000 Split</item>
    </izvorni_sadrzaj>
    <derivirana_varijabla naziv="DomainObject.Predmet.ProtuStrankaListFormatedWithAdressOIB_1">
      <item>TONČI PERKOVIĆ, vl. pekarsko-trgovačkog obrta PERKOVIĆ, OIB 15660871257, Šet. Ivana Meštrovića 64, 21000 Split</item>
    </derivirana_varijabla>
  </DomainObject.Predmet.ProtuStrankaListFormatedWithAdressOIB>
  <DomainObject.Predmet.ProtuStrankaListNazivFormated>
    <izvorni_sadrzaj>
      <item>TONČI PERKOVIĆ, vl. pekarsko-trgovačkog obrta PERKOVIĆ</item>
    </izvorni_sadrzaj>
    <derivirana_varijabla naziv="DomainObject.Predmet.ProtuStrankaListNazivFormated_1">
      <item>TONČI PERKOVIĆ, vl. pekarsko-trgovačkog obrta PERKOVIĆ</item>
    </derivirana_varijabla>
  </DomainObject.Predmet.ProtuStrankaListNazivFormated>
  <DomainObject.Predmet.ProtuStrankaListNazivFormatedOIB>
    <izvorni_sadrzaj>
      <item>TONČI PERKOVIĆ, vl. pekarsko-trgovačkog obrta PERKOVIĆ, OIB 15660871257</item>
    </izvorni_sadrzaj>
    <derivirana_varijabla naziv="DomainObject.Predmet.ProtuStrankaListNazivFormatedOIB_1">
      <item>TONČI PERKOVIĆ, vl. pekarsko-trgovačkog obrta PERKOVIĆ, OIB 15660871257</item>
    </derivirana_varijabla>
  </DomainObject.Predmet.ProtuStrankaListNazivFormatedOIB>
  <DomainObject.Predmet.OstaliListFormated>
    <izvorni_sadrzaj>
      <item>Ivo Bučan</item>
      <item>Županijsko državno odvjetništvo u Splitu punomoćnik sudionika u postupku Financijska agencija Split</item>
      <item>MILAN VOČINA, GORANA GRUBIŠIĆ, STJEPAN LOVIĆ i VLADO LAIĆ punomoćnik sudionika u postupku GS1 Croatia-Hrvatsko udruženje za automatsku identifikaciju, elektroničku razmjenu podataka i upravljanje poslovnim procesima</item>
      <item>ZUO ECIJA KULJIŠ BAJIĆ I MERI BLASLOV PAVASOVIĆ punomoćnik sudionika u postupku Anka Radoš</item>
      <item>OD GRGIĆ I PARTNERI punomoćnik sudionika u postupku EUROHERC osiguranje - dioničko društvo za osiguranje imovine i osoba i druge poslove osiguranja; EURO DAUS dioničko društvo za trgovinu i servis vozila</item>
    </izvorni_sadrzaj>
    <derivirana_varijabla naziv="DomainObject.Predmet.OstaliListFormated_1">
      <item>Ivo Bučan</item>
      <item>Županijsko državno odvjetništvo u Splitu punomoćnik sudionika u postupku Financijska agencija Split</item>
      <item>MILAN VOČINA, GORANA GRUBIŠIĆ, STJEPAN LOVIĆ i VLADO LAIĆ punomoćnik sudionika u postupku GS1 Croatia-Hrvatsko udruženje za automatsku identifikaciju, elektroničku razmjenu podataka i upravljanje poslovnim procesima</item>
      <item>ZUO ECIJA KULJIŠ BAJIĆ I MERI BLASLOV PAVASOVIĆ punomoćnik sudionika u postupku Anka Radoš</item>
      <item>OD GRGIĆ I PARTNERI punomoćnik sudionika u postupku EUROHERC osiguranje - dioničko društvo za osiguranje imovine i osoba i druge poslove osiguranja; EURO DAUS dioničko društvo za trgovinu i servis vozila</item>
    </derivirana_varijabla>
  </DomainObject.Predmet.OstaliListFormated>
  <DomainObject.Predmet.OstaliListFormatedOIB>
    <izvorni_sadrzaj>
      <item>Ivo Bučan, OIB 76689754975</item>
      <item>Županijsko državno odvjetništvo u Splitu punomoćnik sudionika u postupku Financijska agencija Split</item>
      <item>MILAN VOČINA, GORANA GRUBIŠIĆ, STJEPAN LOVIĆ i VLADO LAIĆ punomoćnik sudionika u postupku GS1 Croatia-Hrvatsko udruženje za automatsku identifikaciju, elektroničku razmjenu podataka i upravljanje poslovnim procesima</item>
      <item>ZUO ECIJA KULJIŠ BAJIĆ I MERI BLASLOV PAVASOVIĆ punomoćnik sudionika u postupku Anka Radoš</item>
      <item>OD GRGIĆ I PARTNERI punomoćnik sudionika u postupku EUROHERC osiguranje - dioničko društvo za osiguranje imovine i osoba i druge poslove osiguranja; EURO DAUS dioničko društvo za trgovinu i servis vozila</item>
    </izvorni_sadrzaj>
    <derivirana_varijabla naziv="DomainObject.Predmet.OstaliListFormatedOIB_1">
      <item>Ivo Bučan, OIB 76689754975</item>
      <item>Županijsko državno odvjetništvo u Splitu punomoćnik sudionika u postupku Financijska agencija Split</item>
      <item>MILAN VOČINA, GORANA GRUBIŠIĆ, STJEPAN LOVIĆ i VLADO LAIĆ punomoćnik sudionika u postupku GS1 Croatia-Hrvatsko udruženje za automatsku identifikaciju, elektroničku razmjenu podataka i upravljanje poslovnim procesima</item>
      <item>ZUO ECIJA KULJIŠ BAJIĆ I MERI BLASLOV PAVASOVIĆ punomoćnik sudionika u postupku Anka Radoš</item>
      <item>OD GRGIĆ I PARTNERI punomoćnik sudionika u postupku EUROHERC osiguranje - dioničko društvo za osiguranje imovine i osoba i druge poslove osiguranja; EURO DAUS dioničko društvo za trgovinu i servis vozila</item>
    </derivirana_varijabla>
  </DomainObject.Predmet.OstaliListFormatedOIB>
  <DomainObject.Predmet.OstaliListFormatedWithAdress>
    <izvorni_sadrzaj>
      <item>Ivo Bučan, Don Petra Peroša 6, 21210 Mravince</item>
      <item>Županijsko državno odvjetništvo u Splitu, Gundulićeva 29a, 21000 Split punomoćnik sudionika u postupku Financijska agencija Split</item>
      <item>MILAN VOČINA, GORANA GRUBIŠIĆ, STJEPAN LOVIĆ i VLADO LAIĆ, Preradovićeva 13, 10000 Zagreb punomoćnik sudionika u postupku GS1 Croatia-Hrvatsko udruženje za automatsku identifikaciju, elektroničku razmjenu podataka i upravljanje poslovnim procesima</item>
      <item>ZUO ECIJA KULJIŠ BAJIĆ I MERI BLASLOV PAVASOVIĆ, Ćiril-Metodova 38, 21000 Split punomoćnik sudionika u postupku Anka Radoš</item>
      <item>OD GRGIĆ I PARTNERI, Varaždinska 54, 21000 Split punomoćnik sudionika u postupku EUROHERC osiguranje - dioničko društvo za osiguranje imovine i osoba i druge poslove osiguranja; EURO DAUS dioničko društvo za trgovinu i servis vozila</item>
    </izvorni_sadrzaj>
    <derivirana_varijabla naziv="DomainObject.Predmet.OstaliListFormatedWithAdress_1">
      <item>Ivo Bučan, Don Petra Peroša 6, 21210 Mravince</item>
      <item>Županijsko državno odvjetništvo u Splitu, Gundulićeva 29a, 21000 Split punomoćnik sudionika u postupku Financijska agencija Split</item>
      <item>MILAN VOČINA, GORANA GRUBIŠIĆ, STJEPAN LOVIĆ i VLADO LAIĆ, Preradovićeva 13, 10000 Zagreb punomoćnik sudionika u postupku GS1 Croatia-Hrvatsko udruženje za automatsku identifikaciju, elektroničku razmjenu podataka i upravljanje poslovnim procesima</item>
      <item>ZUO ECIJA KULJIŠ BAJIĆ I MERI BLASLOV PAVASOVIĆ, Ćiril-Metodova 38, 21000 Split punomoćnik sudionika u postupku Anka Radoš</item>
      <item>OD GRGIĆ I PARTNERI, Varaždinska 54, 21000 Split punomoćnik sudionika u postupku EUROHERC osiguranje - dioničko društvo za osiguranje imovine i osoba i druge poslove osiguranja; EURO DAUS dioničko društvo za trgovinu i servis vozila</item>
    </derivirana_varijabla>
  </DomainObject.Predmet.OstaliListFormatedWithAdress>
  <DomainObject.Predmet.OstaliListFormatedWithAdressOIB>
    <izvorni_sadrzaj>
      <item>Ivo Bučan, OIB 76689754975, Don Petra Peroša 6, 21210 Mravince</item>
      <item>Županijsko državno odvjetništvo u Splitu, Gundulićeva 29a, 21000 Split punomoćnik sudionika u postupku Financijska agencija Split</item>
      <item>MILAN VOČINA, GORANA GRUBIŠIĆ, STJEPAN LOVIĆ i VLADO LAIĆ, Preradovićeva 13, 10000 Zagreb punomoćnik sudionika u postupku GS1 Croatia-Hrvatsko udruženje za automatsku identifikaciju, elektroničku razmjenu podataka i upravljanje poslovnim procesima</item>
      <item>ZUO ECIJA KULJIŠ BAJIĆ I MERI BLASLOV PAVASOVIĆ, Ćiril-Metodova 38, 21000 Split punomoćnik sudionika u postupku Anka Radoš</item>
      <item>OD GRGIĆ I PARTNERI, Varaždinska 54, 21000 Split punomoćnik sudionika u postupku EUROHERC osiguranje - dioničko društvo za osiguranje imovine i osoba i druge poslove osiguranja; EURO DAUS dioničko društvo za trgovinu i servis vozila</item>
    </izvorni_sadrzaj>
    <derivirana_varijabla naziv="DomainObject.Predmet.OstaliListFormatedWithAdressOIB_1">
      <item>Ivo Bučan, OIB 76689754975, Don Petra Peroša 6, 21210 Mravince</item>
      <item>Županijsko državno odvjetništvo u Splitu, Gundulićeva 29a, 21000 Split punomoćnik sudionika u postupku Financijska agencija Split</item>
      <item>MILAN VOČINA, GORANA GRUBIŠIĆ, STJEPAN LOVIĆ i VLADO LAIĆ, Preradovićeva 13, 10000 Zagreb punomoćnik sudionika u postupku GS1 Croatia-Hrvatsko udruženje za automatsku identifikaciju, elektroničku razmjenu podataka i upravljanje poslovnim procesima</item>
      <item>ZUO ECIJA KULJIŠ BAJIĆ I MERI BLASLOV PAVASOVIĆ, Ćiril-Metodova 38, 21000 Split punomoćnik sudionika u postupku Anka Radoš</item>
      <item>OD GRGIĆ I PARTNERI, Varaždinska 54, 21000 Split punomoćnik sudionika u postupku EUROHERC osiguranje - dioničko društvo za osiguranje imovine i osoba i druge poslove osiguranja; EURO DAUS dioničko društvo za trgovinu i servis vozila</item>
    </derivirana_varijabla>
  </DomainObject.Predmet.OstaliListFormatedWithAdressOIB>
  <DomainObject.Predmet.OstaliListNazivFormated>
    <izvorni_sadrzaj>
      <item>Ivo Bučan</item>
      <item>Županijsko državno odvjetništvo u Splitu</item>
      <item>MILAN VOČINA, GORANA GRUBIŠIĆ, STJEPAN LOVIĆ i VLADO LAIĆ</item>
      <item>ZUO ECIJA KULJIŠ BAJIĆ I MERI BLASLOV PAVASOVIĆ</item>
      <item>OD GRGIĆ I PARTNERI</item>
    </izvorni_sadrzaj>
    <derivirana_varijabla naziv="DomainObject.Predmet.OstaliListNazivFormated_1">
      <item>Ivo Bučan</item>
      <item>Županijsko državno odvjetništvo u Splitu</item>
      <item>MILAN VOČINA, GORANA GRUBIŠIĆ, STJEPAN LOVIĆ i VLADO LAIĆ</item>
      <item>ZUO ECIJA KULJIŠ BAJIĆ I MERI BLASLOV PAVASOVIĆ</item>
      <item>OD GRGIĆ I PARTNERI</item>
    </derivirana_varijabla>
  </DomainObject.Predmet.OstaliListNazivFormated>
  <DomainObject.Predmet.OstaliListNazivFormatedOIB>
    <izvorni_sadrzaj>
      <item>Ivo Bučan, OIB 76689754975</item>
      <item>Županijsko državno odvjetništvo u Splitu</item>
      <item>MILAN VOČINA, GORANA GRUBIŠIĆ, STJEPAN LOVIĆ i VLADO LAIĆ</item>
      <item>ZUO ECIJA KULJIŠ BAJIĆ I MERI BLASLOV PAVASOVIĆ</item>
      <item>OD GRGIĆ I PARTNERI</item>
    </izvorni_sadrzaj>
    <derivirana_varijabla naziv="DomainObject.Predmet.OstaliListNazivFormatedOIB_1">
      <item>Ivo Bučan, OIB 76689754975</item>
      <item>Županijsko državno odvjetništvo u Splitu</item>
      <item>MILAN VOČINA, GORANA GRUBIŠIĆ, STJEPAN LOVIĆ i VLADO LAIĆ</item>
      <item>ZUO ECIJA KULJIŠ BAJIĆ I MERI BLASLOV PAVASOVIĆ</item>
      <item>OD GRGIĆ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 i dr.</izvorni_sadrzaj>
    <derivirana_varijabla naziv="DomainObject.Predmet.StrankaIDrugi_1">Financijska agencija Split i dr.</derivirana_varijabla>
  </DomainObject.Predmet.StrankaIDrugi>
  <DomainObject.Predmet.ProtustrankaIDrugi>
    <izvorni_sadrzaj>TONČI PERKOVIĆ, vl. pekarsko-trgovačkog obrta PERKOVIĆ</izvorni_sadrzaj>
    <derivirana_varijabla naziv="DomainObject.Predmet.ProtustrankaIDrugi_1">TONČI PERKOVIĆ, vl. pekarsko-trgovačkog obrta PERKOVIĆ</derivirana_varijabla>
  </DomainObject.Predmet.ProtustrankaIDrugi>
  <DomainObject.Predmet.StrankaIDrugiAdressOIB>
    <izvorni_sadrzaj>Financijska agencija Split, OIB 85821130368, Mažuran. šetalište 24 b, 21000 Split i dr.</izvorni_sadrzaj>
    <derivirana_varijabla naziv="DomainObject.Predmet.StrankaIDrugiAdressOIB_1">Financijska agencija Split, OIB 85821130368, Mažuran. šetalište 24 b, 21000 Split i dr.</derivirana_varijabla>
  </DomainObject.Predmet.StrankaIDrugiAdressOIB>
  <DomainObject.Predmet.ProtustrankaIDrugiAdressOIB>
    <izvorni_sadrzaj>TONČI PERKOVIĆ, vl. pekarsko-trgovačkog obrta PERKOVIĆ, OIB 15660871257, Šet. Ivana Meštrovića 64, 21000 Split</izvorni_sadrzaj>
    <derivirana_varijabla naziv="DomainObject.Predmet.ProtustrankaIDrugiAdressOIB_1">TONČI PERKOVIĆ, vl. pekarsko-trgovačkog obrta PERKOVIĆ, OIB 15660871257, Šet. Ivana Meštrovića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TONČI PERKOVIĆ, vl. pekarsko-trgovačkog obrta PERKOVIĆ</item>
      <item>Financijska agencija Split</item>
      <item>Ivo Bučan</item>
      <item>PANEX, društvo s ograničenom odgovornošću za trgovinu, transport i usluge</item>
      <item>Ministarstvo financija RH</item>
      <item>Županijsko državno odvjetništvo u Splitu</item>
      <item>GS1 Croatia-Hrvatsko udruženje za automatsku identifikaciju, elektroničku razmjenu podataka i upravljanje poslovnim procesima</item>
      <item>MILAN VOČINA, GORANA GRUBIŠIĆ, STJEPAN LOVIĆ i VLADO LAIĆ</item>
      <item>FINANCIJSKA AGENCIJA</item>
      <item>HEP-Operator distribucijskog sustava d.o.o. za distribuciju i opskrbu električne energije</item>
      <item>GRAD SPLIT</item>
      <item>Anka Radoš</item>
      <item>ZUO ECIJA KULJIŠ BAJIĆ I MERI BLASLOV PAVASOVIĆ</item>
      <item>EUROHERC osiguranje - dioničko društvo za osiguranje imovine i osoba i druge poslove osiguranja</item>
      <item>EURO DAUS dioničko društvo za trgovinu i servis vozila</item>
      <item>OD GRGIĆ I PARTNERI</item>
    </izvorni_sadrzaj>
    <derivirana_varijabla naziv="DomainObject.Predmet.SudioniciListNaziv_1">
      <item>TONČI PERKOVIĆ, vl. pekarsko-trgovačkog obrta PERKOVIĆ</item>
      <item>Financijska agencija Split</item>
      <item>Ivo Bučan</item>
      <item>PANEX, društvo s ograničenom odgovornošću za trgovinu, transport i usluge</item>
      <item>Ministarstvo financija RH</item>
      <item>Županijsko državno odvjetništvo u Splitu</item>
      <item>GS1 Croatia-Hrvatsko udruženje za automatsku identifikaciju, elektroničku razmjenu podataka i upravljanje poslovnim procesima</item>
      <item>MILAN VOČINA, GORANA GRUBIŠIĆ, STJEPAN LOVIĆ i VLADO LAIĆ</item>
      <item>FINANCIJSKA AGENCIJA</item>
      <item>HEP-Operator distribucijskog sustava d.o.o. za distribuciju i opskrbu električne energije</item>
      <item>GRAD SPLIT</item>
      <item>Anka Radoš</item>
      <item>ZUO ECIJA KULJIŠ BAJIĆ I MERI BLASLOV PAVASOVIĆ</item>
      <item>EUROHERC osiguranje - dioničko društvo za osiguranje imovine i osoba i druge poslove osiguranja</item>
      <item>EURO DAUS dioničko društvo za trgovinu i servis vozila</item>
      <item>OD GRGIĆ I PARTNERI</item>
    </derivirana_varijabla>
  </DomainObject.Predmet.SudioniciListNaziv>
  <DomainObject.Predmet.SudioniciListAdressOIB>
    <izvorni_sadrzaj>
      <item>TONČI PERKOVIĆ, vl. pekarsko-trgovačkog obrta PERKOVIĆ, OIB 15660871257, Šet. Ivana Meštrovića 64,21000 Split</item>
      <item>Financijska agencija Split, OIB 85821130368, Mažuran. šetalište 24 b,21000 Split</item>
      <item>Ivo Bučan, OIB 76689754975, Don Petra Peroša 6,21210 Mravince</item>
      <item>PANEX, društvo s ograničenom odgovornošću za trgovinu, transport i usluge, OIB 69385340648, 4. Gardijske 28,21000 Split</item>
      <item>Ministarstvo financija RH, OIB 18683136487</item>
      <item>Županijsko državno odvjetništvo u Splitu, Gundulićeva 29a,21000 Split</item>
      <item>GS1 Croatia-Hrvatsko udruženje za automatsku identifikaciju, elektroničku razmjenu podataka i upravljanje poslovnim procesima, OIB 03365973101, Tuškanac 14,10000 Zagreb</item>
      <item>MILAN VOČINA, GORANA GRUBIŠIĆ, STJEPAN LOVIĆ i VLADO LAIĆ, Preradovićeva 13,10000 Zagreb</item>
      <item>FINANCIJSKA AGENCIJA, OIB 85821130368, Vrtni put 3,10000 Zagreb</item>
      <item>HEP-Operator distribucijskog sustava d.o.o. za distribuciju i opskrbu električne energije, OIB 46830600751, Ulica grada Vukovara 37,Zagreb</item>
      <item>GRAD SPLIT, OIB 78755598868, Branimirova obala 17,21000 Split</item>
      <item>Anka Radoš, OIB 27407416688, Grge Novaka 101,21000 Split</item>
      <item>ZUO ECIJA KULJIŠ BAJIĆ I MERI BLASLOV PAVASOVIĆ, Ćiril-Metodova 38,21000 Split</item>
      <item>EUROHERC osiguranje - dioničko društvo za osiguranje imovine i osoba i druge poslove osiguranja, OIB 22694857747, Ulica grada Vukovara 282,Zagreb</item>
      <item>EURO DAUS dioničko društvo za trgovinu i servis vozila, OIB 19212513210, Put Mostina 1,21000 Split</item>
      <item>OD GRGIĆ I PARTNERI, Varaždinska 54,21000 Split</item>
    </izvorni_sadrzaj>
    <derivirana_varijabla naziv="DomainObject.Predmet.SudioniciListAdressOIB_1">
      <item>TONČI PERKOVIĆ, vl. pekarsko-trgovačkog obrta PERKOVIĆ, OIB 15660871257, Šet. Ivana Meštrovića 64,21000 Split</item>
      <item>Financijska agencija Split, OIB 85821130368, Mažuran. šetalište 24 b,21000 Split</item>
      <item>Ivo Bučan, OIB 76689754975, Don Petra Peroša 6,21210 Mravince</item>
      <item>PANEX, društvo s ograničenom odgovornošću za trgovinu, transport i usluge, OIB 69385340648, 4. Gardijske 28,21000 Split</item>
      <item>Ministarstvo financija RH, OIB 18683136487</item>
      <item>Županijsko državno odvjetništvo u Splitu, Gundulićeva 29a,21000 Split</item>
      <item>GS1 Croatia-Hrvatsko udruženje za automatsku identifikaciju, elektroničku razmjenu podataka i upravljanje poslovnim procesima, OIB 03365973101, Tuškanac 14,10000 Zagreb</item>
      <item>MILAN VOČINA, GORANA GRUBIŠIĆ, STJEPAN LOVIĆ i VLADO LAIĆ, Preradovićeva 13,10000 Zagreb</item>
      <item>FINANCIJSKA AGENCIJA, OIB 85821130368, Vrtni put 3,10000 Zagreb</item>
      <item>HEP-Operator distribucijskog sustava d.o.o. za distribuciju i opskrbu električne energije, OIB 46830600751, Ulica grada Vukovara 37,Zagreb</item>
      <item>GRAD SPLIT, OIB 78755598868, Branimirova obala 17,21000 Split</item>
      <item>Anka Radoš, OIB 27407416688, Grge Novaka 101,21000 Split</item>
      <item>ZUO ECIJA KULJIŠ BAJIĆ I MERI BLASLOV PAVASOVIĆ, Ćiril-Metodova 38,21000 Split</item>
      <item>EUROHERC osiguranje - dioničko društvo za osiguranje imovine i osoba i druge poslove osiguranja, OIB 22694857747, Ulica grada Vukovara 282,Zagreb</item>
      <item>EURO DAUS dioničko društvo za trgovinu i servis vozila, OIB 19212513210, Put Mostina 1,21000 Split</item>
      <item>OD GRGIĆ I PARTNERI, Varaždinska 54,21000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15660871257</item>
      <item>, OIB 85821130368</item>
      <item>, OIB 76689754975</item>
      <item>, OIB 69385340648</item>
      <item>, OIB 18683136487</item>
      <item>, OIB null</item>
      <item>, OIB 03365973101</item>
      <item>, OIB null</item>
      <item>, OIB 85821130368</item>
      <item>, OIB 46830600751</item>
      <item>, OIB 78755598868</item>
      <item>, OIB 27407416688</item>
      <item>, OIB null</item>
      <item>, OIB 22694857747</item>
      <item>, OIB 19212513210</item>
      <item>, OIB null</item>
    </izvorni_sadrzaj>
    <derivirana_varijabla naziv="DomainObject.Predmet.SudioniciListNazivOIB_1">
      <item>, OIB 15660871257</item>
      <item>, OIB 85821130368</item>
      <item>, OIB 76689754975</item>
      <item>, OIB 69385340648</item>
      <item>, OIB 18683136487</item>
      <item>, OIB null</item>
      <item>, OIB 03365973101</item>
      <item>, OIB null</item>
      <item>, OIB 85821130368</item>
      <item>, OIB 46830600751</item>
      <item>, OIB 78755598868</item>
      <item>, OIB 27407416688</item>
      <item>, OIB null</item>
      <item>, OIB 22694857747</item>
      <item>, OIB 19212513210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1407</properties:Characters>
  <properties:Lines>33</properties:Lines>
  <properties:Paragraphs>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2014-11-21T09:04:00Z</dcterms:created>
  <dc:creator>Katarina Mikulić</dc:creator>
  <cp:lastModifiedBy>Katarina Mikulić</cp:lastModifiedBy>
  <cp:lastPrinted>2014-12-05T08:23:00Z</cp:lastPrinted>
  <dcterms:modified xmlns:xsi="http://www.w3.org/2001/XMLSchema-instance" xsi:type="dcterms:W3CDTF">2015-09-01T10:29:00Z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