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8e9" w14:paraId="439e8e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AD2FA6">
        <w:t>73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541C63">
        <w:t xml:space="preserve"> </w:t>
      </w:r>
      <w:proofErr w:type="spellStart"/>
      <w:r w:rsidR="00AD2FA6" w:rsidRPr="00AD2FA6">
        <w:t>MŽ</w:t>
      </w:r>
      <w:proofErr w:type="spellEnd"/>
      <w:r w:rsidR="00AD2FA6" w:rsidRPr="00AD2FA6">
        <w:t xml:space="preserve"> </w:t>
      </w:r>
      <w:proofErr w:type="spellStart"/>
      <w:r w:rsidR="00AD2FA6" w:rsidRPr="00AD2FA6">
        <w:t>BAU</w:t>
      </w:r>
      <w:proofErr w:type="spellEnd"/>
      <w:r w:rsidR="00AD2FA6" w:rsidRPr="00AD2FA6">
        <w:t xml:space="preserve"> jednostavno društvo s ograničenom odgovornošću za graditeljstvo, trgovinu i usluge</w:t>
      </w:r>
      <w:r w:rsidR="00AD2FA6">
        <w:t xml:space="preserve"> Đakovo, Jakova Gotovca 103, </w:t>
      </w:r>
      <w:proofErr w:type="spellStart"/>
      <w:r w:rsidR="00AD2FA6">
        <w:t>OIB</w:t>
      </w:r>
      <w:proofErr w:type="spellEnd"/>
      <w:r w:rsidR="00AD2FA6">
        <w:t xml:space="preserve">: </w:t>
      </w:r>
      <w:r w:rsidR="00AD2FA6" w:rsidRPr="00AD2FA6">
        <w:t>34712314484</w:t>
      </w:r>
      <w:r w:rsidR="00AD2FA6">
        <w:t xml:space="preserve">, </w:t>
      </w:r>
      <w:proofErr w:type="spellStart"/>
      <w:r w:rsidR="00AD2FA6">
        <w:t>MBS</w:t>
      </w:r>
      <w:proofErr w:type="spellEnd"/>
      <w:r w:rsidR="00AD2FA6">
        <w:t xml:space="preserve">: </w:t>
      </w:r>
      <w:r w:rsidR="00AD2FA6" w:rsidRPr="00AD2FA6">
        <w:t>030179657</w:t>
      </w:r>
      <w:r w:rsidR="00AD2FA6">
        <w:t xml:space="preserve">, </w:t>
      </w:r>
      <w:r w:rsidR="00650C13">
        <w:t xml:space="preserve">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proofErr w:type="spellStart"/>
      <w:r w:rsidR="00AD2FA6" w:rsidRPr="00AD2FA6">
        <w:t>MŽ</w:t>
      </w:r>
      <w:proofErr w:type="spellEnd"/>
      <w:r w:rsidR="00AD2FA6" w:rsidRPr="00AD2FA6">
        <w:t xml:space="preserve"> </w:t>
      </w:r>
      <w:proofErr w:type="spellStart"/>
      <w:r w:rsidR="00AD2FA6" w:rsidRPr="00AD2FA6">
        <w:t>BAU</w:t>
      </w:r>
      <w:proofErr w:type="spellEnd"/>
      <w:r w:rsidR="00AD2FA6" w:rsidRPr="00AD2FA6">
        <w:t xml:space="preserve"> jednostavno društvo s ograničenom odgovornošću za graditeljstvo, trgovinu i usluge</w:t>
      </w:r>
      <w:r w:rsidR="00AD2FA6">
        <w:t xml:space="preserve"> Đakovo, Jakova Gotovca 103, </w:t>
      </w:r>
      <w:proofErr w:type="spellStart"/>
      <w:r w:rsidR="00AD2FA6">
        <w:t>OIB</w:t>
      </w:r>
      <w:proofErr w:type="spellEnd"/>
      <w:r w:rsidR="00AD2FA6">
        <w:t xml:space="preserve">: </w:t>
      </w:r>
      <w:r w:rsidR="00AD2FA6" w:rsidRPr="00AD2FA6">
        <w:t>34712314484</w:t>
      </w:r>
      <w:r w:rsidR="00AD2FA6">
        <w:t xml:space="preserve">, </w:t>
      </w:r>
      <w:proofErr w:type="spellStart"/>
      <w:r w:rsidR="00AD2FA6">
        <w:t>MBS</w:t>
      </w:r>
      <w:proofErr w:type="spellEnd"/>
      <w:r w:rsidR="00AD2FA6">
        <w:t xml:space="preserve">: </w:t>
      </w:r>
      <w:r w:rsidR="00AD2FA6" w:rsidRPr="00AD2FA6">
        <w:t>030179657</w:t>
      </w:r>
      <w:r w:rsidR="00AD2FA6">
        <w:t>, iznosi 15.609,15 kn.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AD2FA6">
        <w:t xml:space="preserve">Mato </w:t>
      </w:r>
      <w:proofErr w:type="spellStart"/>
      <w:r w:rsidR="00AD2FA6">
        <w:t>Andrišek</w:t>
      </w:r>
      <w:proofErr w:type="spellEnd"/>
      <w:r w:rsidR="00AD2FA6">
        <w:t xml:space="preserve"> iz Đakova,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AD2FA6">
        <w:t>73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41C63"/>
    <w:rsid w:val="00574CC8"/>
    <w:rsid w:val="005761C7"/>
    <w:rsid w:val="005B153D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4CC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4CC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C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C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4CC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4CC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C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C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St-1073/2018</izvorni_sadrzaj>
    <derivirana_varijabla naziv="DomainObject.Predmet.OznakaBroj_1">St-1073/2018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MŽ BAU jednostavno društvo s ograničenom odgovornošću za graditeljstvo, trgovinu i usluge</izvorni_sadrzaj>
    <derivirana_varijabla naziv="DomainObject.Predmet.ProtustrankaFormated_1">  MŽ BAU jednostavno društvo s ograničenom odgovornošću za graditeljstvo, trgovinu i usluge</derivirana_varijabla>
  </DomainObject.Predmet.ProtustrankaFormated>
  <DomainObject.Predmet.ProtustrankaFormatedOIB>
    <izvorni_sadrzaj>  MŽ BAU jednostavno društvo s ograničenom odgovornošću za graditeljstvo, trgovinu i usluge, OIB 34712314484</izvorni_sadrzaj>
    <derivirana_varijabla naziv="DomainObject.Predmet.ProtustrankaFormatedOIB_1">  MŽ BAU jednostavno društvo s ograničenom odgovornošću za graditeljstvo, trgovinu i usluge, OIB 34712314484</derivirana_varijabla>
  </DomainObject.Predmet.ProtustrankaFormatedOIB>
  <DomainObject.Predmet.ProtustrankaFormatedWithAdress>
    <izvorni_sadrzaj> MŽ BAU jednostavno društvo s ograničenom odgovornošću za graditeljstvo, trgovinu i usluge, Jakova Gotovca 103, 31400 Đakovo</izvorni_sadrzaj>
    <derivirana_varijabla naziv="DomainObject.Predmet.ProtustrankaFormatedWithAdress_1"> MŽ BAU jednostavno društvo s ograničenom odgovornošću za graditeljstvo, trgovinu i usluge, Jakova Gotovca 103, 31400 Đakovo</derivirana_varijabla>
  </DomainObject.Predmet.ProtustrankaFormatedWithAdress>
  <DomainObject.Predmet.ProtustrankaFormatedWithAdressOIB>
    <izvorni_sadrzaj> MŽ BAU jednostavno društvo s ograničenom odgovornošću za graditeljstvo, trgovinu i usluge, OIB 34712314484, Jakova Gotovca 103, 31400 Đakovo</izvorni_sadrzaj>
    <derivirana_varijabla naziv="DomainObject.Predmet.ProtustrankaFormatedWithAdressOIB_1"> MŽ BAU jednostavno društvo s ograničenom odgovornošću za graditeljstvo, trgovinu i usluge, OIB 34712314484, Jakova Gotovca 103, 31400 Đakovo</derivirana_varijabla>
  </DomainObject.Predmet.ProtustrankaFormatedWithAdressOIB>
  <DomainObject.Predmet.ProtustrankaWithAdress>
    <izvorni_sadrzaj>MŽ BAU jednostavno društvo s ograničenom odgovornošću za graditeljstvo, trgovinu i usluge Jakova Gotovca 103, 31400 Đakovo</izvorni_sadrzaj>
    <derivirana_varijabla naziv="DomainObject.Predmet.ProtustrankaWithAdress_1">MŽ BAU jednostavno društvo s ograničenom odgovornošću za graditeljstvo, trgovinu i usluge Jakova Gotovca 103, 31400 Đakovo</derivirana_varijabla>
  </DomainObject.Predmet.ProtustrankaWithAdress>
  <DomainObject.Predmet.ProtustrankaWithAdressOIB>
    <izvorni_sadrzaj>MŽ BAU jednostavno društvo s ograničenom odgovornošću za graditeljstvo, trgovinu i usluge, OIB 34712314484, Jakova Gotovca 103, 31400 Đakovo</izvorni_sadrzaj>
    <derivirana_varijabla naziv="DomainObject.Predmet.ProtustrankaWithAdressOIB_1">MŽ BAU jednostavno društvo s ograničenom odgovornošću za graditeljstvo, trgovinu i usluge, OIB 34712314484, Jakova Gotovca 103, 31400 Đakovo</derivirana_varijabla>
  </DomainObject.Predmet.ProtustrankaWithAdressOIB>
  <DomainObject.Predmet.ProtustrankaNazivFormated>
    <izvorni_sadrzaj>MŽ BAU jednostavno društvo s ograničenom odgovornošću za graditeljstvo, trgovinu i usluge</izvorni_sadrzaj>
    <derivirana_varijabla naziv="DomainObject.Predmet.ProtustrankaNazivFormated_1">MŽ BAU jednostavno društvo s ograničenom odgovornošću za graditeljstvo, trgovinu i usluge</derivirana_varijabla>
  </DomainObject.Predmet.ProtustrankaNazivFormated>
  <DomainObject.Predmet.ProtustrankaNazivFormatedOIB>
    <izvorni_sadrzaj>MŽ BAU jednostavno društvo s ograničenom odgovornošću za graditeljstvo, trgovinu i usluge, OIB 34712314484</izvorni_sadrzaj>
    <derivirana_varijabla naziv="DomainObject.Predmet.ProtustrankaNazivFormatedOIB_1">MŽ BAU jednostavno društvo s ograničenom odgovornošću za graditeljstvo, trgovinu i usluge, OIB 34712314484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MŽ BAU jednostavno društvo s ograničenom odgovornošću za graditeljstvo, trgovinu i usluge</item>
    </izvorni_sadrzaj>
    <derivirana_varijabla naziv="DomainObject.Predmet.ProtuStrankaListFormated_1">
      <item>MŽ BAU jednostavno društvo s ograničenom odgovornošću za graditeljstvo, trgovinu i usluge</item>
    </derivirana_varijabla>
  </DomainObject.Predmet.ProtuStrankaListFormated>
  <DomainObject.Predmet.ProtuStrankaListFormatedOIB>
    <izvorni_sadrzaj>
      <item>MŽ BAU jednostavno društvo s ograničenom odgovornošću za graditeljstvo, trgovinu i usluge, OIB 34712314484</item>
    </izvorni_sadrzaj>
    <derivirana_varijabla naziv="DomainObject.Predmet.ProtuStrankaListFormatedOIB_1">
      <item>MŽ BAU jednostavno društvo s ograničenom odgovornošću za graditeljstvo, trgovinu i usluge, OIB 34712314484</item>
    </derivirana_varijabla>
  </DomainObject.Predmet.ProtuStrankaListFormatedOIB>
  <DomainObject.Predmet.ProtuStrankaListFormatedWithAdress>
    <izvorni_sadrzaj>
      <item>MŽ BAU jednostavno društvo s ograničenom odgovornošću za graditeljstvo, trgovinu i usluge, Jakova Gotovca 103, 31400 Đakovo</item>
    </izvorni_sadrzaj>
    <derivirana_varijabla naziv="DomainObject.Predmet.ProtuStrankaListFormatedWithAdress_1">
      <item>MŽ BAU jednostavno društvo s ograničenom odgovornošću za graditeljstvo, trgovinu i usluge, Jakova Gotovca 103, 31400 Đakovo</item>
    </derivirana_varijabla>
  </DomainObject.Predmet.ProtuStrankaListFormatedWithAdress>
  <DomainObject.Predmet.ProtuStrankaListFormatedWithAdressOIB>
    <izvorni_sadrzaj>
      <item>MŽ BAU jednostavno društvo s ograničenom odgovornošću za graditeljstvo, trgovinu i usluge, OIB 34712314484, Jakova Gotovca 103, 31400 Đakovo</item>
    </izvorni_sadrzaj>
    <derivirana_varijabla naziv="DomainObject.Predmet.ProtuStrankaListFormatedWithAdressOIB_1">
      <item>MŽ BAU jednostavno društvo s ograničenom odgovornošću za graditeljstvo, trgovinu i usluge, OIB 34712314484, Jakova Gotovca 103, 31400 Đakovo</item>
    </derivirana_varijabla>
  </DomainObject.Predmet.ProtuStrankaListFormatedWithAdressOIB>
  <DomainObject.Predmet.ProtuStrankaListNazivFormated>
    <izvorni_sadrzaj>
      <item>MŽ BAU jednostavno društvo s ograničenom odgovornošću za graditeljstvo, trgovinu i usluge</item>
    </izvorni_sadrzaj>
    <derivirana_varijabla naziv="DomainObject.Predmet.ProtuStrankaListNazivFormated_1">
      <item>MŽ BAU jednostavno društvo s ograničenom odgovornošću za graditeljstvo, trgovinu i usluge</item>
    </derivirana_varijabla>
  </DomainObject.Predmet.ProtuStrankaListNazivFormated>
  <DomainObject.Predmet.ProtuStrankaListNazivFormatedOIB>
    <izvorni_sadrzaj>
      <item>MŽ BAU jednostavno društvo s ograničenom odgovornošću za graditeljstvo, trgovinu i usluge, OIB 34712314484</item>
    </izvorni_sadrzaj>
    <derivirana_varijabla naziv="DomainObject.Predmet.ProtuStrankaListNazivFormatedOIB_1">
      <item>MŽ BAU jednostavno društvo s ograničenom odgovornošću za graditeljstvo, trgovinu i usluge, OIB 34712314484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MŽ BAU jednostavno društvo s ograničenom odgovornošću za graditeljstvo, trgovinu i usluge</izvorni_sadrzaj>
    <derivirana_varijabla naziv="DomainObject.Predmet.ProtustrankaIDrugi_1">MŽ BAU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MŽ BAU jednostavno društvo s ograničenom odgovornošću za graditeljstvo, trgovinu i usluge, OIB 34712314484, Jakova Gotovca 103, 31400 Đakovo</izvorni_sadrzaj>
    <derivirana_varijabla naziv="DomainObject.Predmet.ProtustrankaIDrugiAdressOIB_1">MŽ BAU jednostavno društvo s ograničenom odgovornošću za graditeljstvo, trgovinu i usluge, OIB 34712314484, Jakova Gotovca 103,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MŽ BAU jednostavno društvo s ograničenom odgovornošću za graditeljstvo, trgovinu i usluge</item>
    </izvorni_sadrzaj>
    <derivirana_varijabla naziv="DomainObject.Predmet.SudioniciListNaziv_1">
      <item>FINA RC OSIJEK</item>
      <item>MŽ BAU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MŽ BAU jednostavno društvo s ograničenom odgovornošću za graditeljstvo, trgovinu i usluge, OIB 34712314484, Jakova Gotovca 103,31400 Đakovo</item>
    </izvorni_sadrzaj>
    <derivirana_varijabla naziv="DomainObject.Predmet.SudioniciListAdressOIB_1">
      <item>FINA RC OSIJEK, OIB 85821130368</item>
      <item>MŽ BAU jednostavno društvo s ograničenom odgovornošću za graditeljstvo, trgovinu i usluge, OIB 34712314484, Jakova Gotovca 103,31400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34712314484</item>
    </izvorni_sadrzaj>
    <derivirana_varijabla naziv="DomainObject.Predmet.SudioniciListNazivOIB_1">
      <item>, OIB 85821130368</item>
      <item>, OIB 34712314484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36BB1-0CCF-4E39-81CD-BF96757E7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2016</properties:Characters>
  <properties:Lines>47</properties:Lines>
  <properties:Paragraphs>15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2018-09-04T07:08:00Z</cp:lastPrinted>
  <dcterms:modified xmlns:xsi="http://www.w3.org/2001/XMLSchema-instance" xsi:type="dcterms:W3CDTF">2018-09-04T07:09:00Z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