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c756" w14:paraId="926c756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D06CFB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D06CFB">
        <w:rPr>
          <w:szCs w:val="24"/>
        </w:rPr>
        <w:t>8653</w:t>
      </w:r>
      <w:r w:rsidR="001D6B0B">
        <w:rPr>
          <w:szCs w:val="24"/>
        </w:rPr>
        <w:t>/</w:t>
      </w:r>
      <w:r w:rsidR="00C70640">
        <w:rPr>
          <w:szCs w:val="24"/>
        </w:rPr>
        <w:t>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0A15B5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0A15B5">
        <w:rPr>
          <w:szCs w:val="24"/>
        </w:rPr>
        <w:t>RUKOMETNI KLUB SISCIA SISAK, Sisak, Trg grada Heidenheima 1, OIB: 79520255519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0A15B5">
        <w:rPr>
          <w:szCs w:val="24"/>
        </w:rPr>
        <w:t>21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0A15B5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A15B5">
        <w:rPr>
          <w:szCs w:val="24"/>
        </w:rPr>
        <w:t>RUKOMETNI KLUB SISCIA SISAK, Sisak, Trg grada Heidenheima 1, OIB: 79520255519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A15B5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0A15B5">
        <w:rPr>
          <w:szCs w:val="24"/>
        </w:rPr>
        <w:t>RUKOMETNI KLUB SISCIA SISAK, Sisak, Trg grada Heidenheima 1, OIB: 79520255519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A15B5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0A15B5">
        <w:rPr>
          <w:rFonts w:cs="Times New Roman" w:eastAsia="Times New Roman"/>
          <w:szCs w:val="24"/>
          <w:lang w:eastAsia="hr-HR"/>
        </w:rPr>
        <w:t>21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C53F86" w:rsidR="00FB3C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53F86">
        <w:rPr>
          <w:rFonts w:cs="Times New Roman" w:eastAsia="Times New Roman"/>
          <w:szCs w:val="24"/>
          <w:lang w:eastAsia="hr-HR"/>
        </w:rPr>
        <w:t>e-oglasna ploča - 15 dana</w:t>
      </w:r>
    </w:p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3F8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F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3F82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A15B5"/>
    <w:rsid w:val="000F761F"/>
    <w:rsid w:val="0010297C"/>
    <w:rsid w:val="001452CB"/>
    <w:rsid w:val="0016613C"/>
    <w:rsid w:val="0019279B"/>
    <w:rsid w:val="001B1291"/>
    <w:rsid w:val="001C57D6"/>
    <w:rsid w:val="001D6B0B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4477D"/>
    <w:rsid w:val="00346563"/>
    <w:rsid w:val="00370429"/>
    <w:rsid w:val="0038771C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93F82"/>
    <w:rsid w:val="005C3FAD"/>
    <w:rsid w:val="005D555D"/>
    <w:rsid w:val="005E336B"/>
    <w:rsid w:val="00600EAC"/>
    <w:rsid w:val="00633BCB"/>
    <w:rsid w:val="0065430E"/>
    <w:rsid w:val="006B0DC9"/>
    <w:rsid w:val="007022C4"/>
    <w:rsid w:val="007142BF"/>
    <w:rsid w:val="00743F1D"/>
    <w:rsid w:val="00784E00"/>
    <w:rsid w:val="007E742B"/>
    <w:rsid w:val="00813D72"/>
    <w:rsid w:val="008318B2"/>
    <w:rsid w:val="00841D99"/>
    <w:rsid w:val="00863ABF"/>
    <w:rsid w:val="0088694D"/>
    <w:rsid w:val="00910A01"/>
    <w:rsid w:val="00920F49"/>
    <w:rsid w:val="00954B1F"/>
    <w:rsid w:val="00982DFB"/>
    <w:rsid w:val="009B6DC1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53F86"/>
    <w:rsid w:val="00C70640"/>
    <w:rsid w:val="00CB1990"/>
    <w:rsid w:val="00CC1238"/>
    <w:rsid w:val="00CE37B6"/>
    <w:rsid w:val="00CF5D42"/>
    <w:rsid w:val="00D03E98"/>
    <w:rsid w:val="00D06CFB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F8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3F8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3F8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3F8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F8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3F8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3F8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3F8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8653</izvorni_sadrzaj>
    <derivirana_varijabla naziv="DomainObject.Predmet.Broj_1">8653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St-8653/2015</izvorni_sadrzaj>
    <derivirana_varijabla naziv="DomainObject.Predmet.OznakaBroj_1">St-8653/2015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SISCIA SISAK</izvorni_sadrzaj>
    <derivirana_varijabla naziv="DomainObject.Predmet.ProtustrankaFormated_1">  RUKOMETNI KLUB SISCIA SISAK</derivirana_varijabla>
  </DomainObject.Predmet.ProtustrankaFormated>
  <DomainObject.Predmet.ProtustrankaFormatedOIB>
    <izvorni_sadrzaj>  RUKOMETNI KLUB SISCIA SISAK, OIB 79520255519</izvorni_sadrzaj>
    <derivirana_varijabla naziv="DomainObject.Predmet.ProtustrankaFormatedOIB_1">  RUKOMETNI KLUB SISCIA SISAK, OIB 79520255519</derivirana_varijabla>
  </DomainObject.Predmet.ProtustrankaFormatedOIB>
  <DomainObject.Predmet.ProtustrankaFormatedWithAdress>
    <izvorni_sadrzaj> RUKOMETNI KLUB SISCIA SISAK, Trg grada Heidenheima 1, 44000 Sisak</izvorni_sadrzaj>
    <derivirana_varijabla naziv="DomainObject.Predmet.ProtustrankaFormatedWithAdress_1"> RUKOMETNI KLUB SISCIA SISAK, Trg grada Heidenheima 1, 44000 Sisak</derivirana_varijabla>
  </DomainObject.Predmet.ProtustrankaFormatedWithAdress>
  <DomainObject.Predmet.ProtustrankaFormatedWithAdressOIB>
    <izvorni_sadrzaj> RUKOMETNI KLUB SISCIA SISAK, OIB 79520255519, Trg grada Heidenheima 1, 44000 Sisak</izvorni_sadrzaj>
    <derivirana_varijabla naziv="DomainObject.Predmet.ProtustrankaFormatedWithAdressOIB_1"> RUKOMETNI KLUB SISCIA SISAK, OIB 79520255519, Trg grada Heidenheima 1, 44000 Sisak</derivirana_varijabla>
  </DomainObject.Predmet.ProtustrankaFormatedWithAdressOIB>
  <DomainObject.Predmet.ProtustrankaWithAdress>
    <izvorni_sadrzaj>RUKOMETNI KLUB SISCIA SISAK Trg grada Heidenheima 1, 44000 Sisak</izvorni_sadrzaj>
    <derivirana_varijabla naziv="DomainObject.Predmet.ProtustrankaWithAdress_1">RUKOMETNI KLUB SISCIA SISAK Trg grada Heidenheima 1, 44000 Sisak</derivirana_varijabla>
  </DomainObject.Predmet.ProtustrankaWithAdress>
  <DomainObject.Predmet.ProtustrankaWithAdressOIB>
    <izvorni_sadrzaj>RUKOMETNI KLUB SISCIA SISAK, OIB 79520255519, Trg grada Heidenheima 1, 44000 Sisak</izvorni_sadrzaj>
    <derivirana_varijabla naziv="DomainObject.Predmet.ProtustrankaWithAdressOIB_1">RUKOMETNI KLUB SISCIA SISAK, OIB 79520255519, Trg grada Heidenheima 1, 44000 Sisak</derivirana_varijabla>
  </DomainObject.Predmet.ProtustrankaWithAdressOIB>
  <DomainObject.Predmet.ProtustrankaNazivFormated>
    <izvorni_sadrzaj>RUKOMETNI KLUB SISCIA SISAK</izvorni_sadrzaj>
    <derivirana_varijabla naziv="DomainObject.Predmet.ProtustrankaNazivFormated_1">RUKOMETNI KLUB SISCIA SISAK</derivirana_varijabla>
  </DomainObject.Predmet.ProtustrankaNazivFormated>
  <DomainObject.Predmet.ProtustrankaNazivFormatedOIB>
    <izvorni_sadrzaj>RUKOMETNI KLUB SISCIA SISAK, OIB 79520255519</izvorni_sadrzaj>
    <derivirana_varijabla naziv="DomainObject.Predmet.ProtustrankaNazivFormatedOIB_1">RUKOMETNI KLUB SISCIA SISAK, OIB 79520255519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SISCIA SISAK</item>
    </izvorni_sadrzaj>
    <derivirana_varijabla naziv="DomainObject.Predmet.ProtuStrankaListFormated_1">
      <item>RUKOMETNI KLUB SISCIA SISAK</item>
    </derivirana_varijabla>
  </DomainObject.Predmet.ProtuStrankaListFormated>
  <DomainObject.Predmet.ProtuStrankaListFormatedOIB>
    <izvorni_sadrzaj>
      <item>RUKOMETNI KLUB SISCIA SISAK, OIB 79520255519</item>
    </izvorni_sadrzaj>
    <derivirana_varijabla naziv="DomainObject.Predmet.ProtuStrankaListFormatedOIB_1">
      <item>RUKOMETNI KLUB SISCIA SISAK, OIB 79520255519</item>
    </derivirana_varijabla>
  </DomainObject.Predmet.ProtuStrankaListFormatedOIB>
  <DomainObject.Predmet.ProtuStrankaListFormatedWithAdress>
    <izvorni_sadrzaj>
      <item>RUKOMETNI KLUB SISCIA SISAK, Trg grada Heidenheima 1, 44000 Sisak</item>
    </izvorni_sadrzaj>
    <derivirana_varijabla naziv="DomainObject.Predmet.ProtuStrankaListFormatedWithAdress_1">
      <item>RUKOMETNI KLUB SISCIA SISAK, Trg grada Heidenheima 1, 44000 Sisak</item>
    </derivirana_varijabla>
  </DomainObject.Predmet.ProtuStrankaListFormatedWithAdress>
  <DomainObject.Predmet.ProtuStrankaListFormatedWithAdressOIB>
    <izvorni_sadrzaj>
      <item>RUKOMETNI KLUB SISCIA SISAK, OIB 79520255519, Trg grada Heidenheima 1, 44000 Sisak</item>
    </izvorni_sadrzaj>
    <derivirana_varijabla naziv="DomainObject.Predmet.ProtuStrankaListFormatedWithAdressOIB_1">
      <item>RUKOMETNI KLUB SISCIA SISAK, OIB 79520255519, Trg grada Heidenheima 1, 44000 Sisak</item>
    </derivirana_varijabla>
  </DomainObject.Predmet.ProtuStrankaListFormatedWithAdressOIB>
  <DomainObject.Predmet.ProtuStrankaListNazivFormated>
    <izvorni_sadrzaj>
      <item>RUKOMETNI KLUB SISCIA SISAK</item>
    </izvorni_sadrzaj>
    <derivirana_varijabla naziv="DomainObject.Predmet.ProtuStrankaListNazivFormated_1">
      <item>RUKOMETNI KLUB SISCIA SISAK</item>
    </derivirana_varijabla>
  </DomainObject.Predmet.ProtuStrankaListNazivFormated>
  <DomainObject.Predmet.ProtuStrankaListNazivFormatedOIB>
    <izvorni_sadrzaj>
      <item>RUKOMETNI KLUB SISCIA SISAK, OIB 79520255519</item>
    </izvorni_sadrzaj>
    <derivirana_varijabla naziv="DomainObject.Predmet.ProtuStrankaListNazivFormatedOIB_1">
      <item>RUKOMETNI KLUB SISCIA SISAK, OIB 79520255519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SISCIA SISAK</izvorni_sadrzaj>
    <derivirana_varijabla naziv="DomainObject.Predmet.ProtustrankaIDrugi_1">RUKOMETNI KLUB SISCIA SISAK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RUKOMETNI KLUB SISCIA SISAK, OIB 79520255519, Trg grada Heidenheima 1, 44000 Sisak</izvorni_sadrzaj>
    <derivirana_varijabla naziv="DomainObject.Predmet.ProtustrankaIDrugiAdressOIB_1">RUKOMETNI KLUB SISCIA SISAK, OIB 79520255519, Trg grada Heidenheima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SISCIA SISAK</item>
    </izvorni_sadrzaj>
    <derivirana_varijabla naziv="DomainObject.Predmet.SudioniciListNaziv_1">
      <item>FINA Regionalni centar Zagreb</item>
      <item>RUKOMETNI KLUB SISCIA SISAK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RUKOMETNI KLUB SISCIA SISAK, OIB 79520255519, Trg grada Heidenheima 1,44000 Sisak</item>
    </izvorni_sadrzaj>
    <derivirana_varijabla naziv="DomainObject.Predmet.SudioniciListAdressOIB_1">
      <item>FINA Regionalni centar Zagreb, OIB 85821130368, Trg svibanjskih žrtava 1995. br. 1,10000 Zagreb</item>
      <item>RUKOMETNI KLUB SISCIA SISAK, OIB 79520255519, Trg grada Heidenheima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79520255519</item>
    </izvorni_sadrzaj>
    <derivirana_varijabla naziv="DomainObject.Predmet.SudioniciListNazivOIB_1">
      <item>, OIB 85821130368</item>
      <item>, OIB 79520255519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1735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2015-12-21T11:06:00Z</dcterms:created>
  <dc:creator>dvorana100</dc:creator>
  <cp:lastModifiedBy>Maja Hilje</cp:lastModifiedBy>
  <cp:lastPrinted>2015-12-21T11:07:00Z</cp:lastPrinted>
  <dcterms:modified xmlns:xsi="http://www.w3.org/2001/XMLSchema-instance" xsi:type="dcterms:W3CDTF">2015-12-21T11:08:00Z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