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0df3" w14:paraId="64f0df3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</w:t>
      </w:r>
      <w:r w:rsidR="002F5DE0">
        <w:rPr>
          <w:sz w:val="24"/>
          <w:szCs w:val="24"/>
        </w:rPr>
        <w:t>43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F5DE0" w:rsidRPr="002F5DE0">
        <w:rPr>
          <w:sz w:val="24"/>
          <w:szCs w:val="24"/>
        </w:rPr>
        <w:t>MF BARAKUDA d.o.o. za trgovinu, OIB:07476847957, MBS:060039738, Zagreb, Jaruščica 1 E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2444F4" w:rsidP="006C278A" w:rsidR="002444F4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F5DE0" w:rsidRPr="002F5DE0">
        <w:rPr>
          <w:sz w:val="24"/>
          <w:szCs w:val="24"/>
        </w:rPr>
        <w:t>MF BARAKUDA d.o.o. za trgovinu, OIB:07476847957, MBS:060039738, Zagreb, Jaruščica 1 E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2F5DE0">
        <w:rPr>
          <w:sz w:val="24"/>
          <w:szCs w:val="24"/>
        </w:rPr>
        <w:t xml:space="preserve"> </w:t>
      </w:r>
      <w:r w:rsidR="002F5DE0" w:rsidRPr="002F5DE0">
        <w:rPr>
          <w:sz w:val="24"/>
          <w:szCs w:val="24"/>
        </w:rPr>
        <w:t>DAMIR CINCAR, Osijek, Svete Ane 15b, OIB:60464850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C676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BC676B" w:rsidR="00BC676B">
      <w:pPr>
        <w:rPr>
          <w:sz w:val="22"/>
          <w:szCs w:val="22"/>
        </w:rPr>
      </w:pPr>
    </w:p>
    <w:p w:rsidRDefault="00BC676B" w:rsidP="007A1486" w:rsidR="00BC676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C676B" w:rsidP="007A1486" w:rsidR="00BC676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C676B" w:rsidP="007A1486" w:rsidR="00BC676B" w:rsidRPr="007A1486">
      <w:pPr>
        <w:ind w:left="720"/>
      </w:pPr>
    </w:p>
    <w:p w:rsidRDefault="00BC676B" w:rsidR="00BC676B">
      <w:pPr>
        <w:rPr>
          <w:sz w:val="24"/>
          <w:szCs w:val="24"/>
        </w:rPr>
      </w:pPr>
    </w:p>
    <w:p w:rsidRDefault="00BC676B" w:rsidR="00BC676B" w:rsidRPr="00E32513">
      <w:pPr>
        <w:rPr>
          <w:sz w:val="24"/>
          <w:szCs w:val="24"/>
        </w:rPr>
      </w:pPr>
    </w:p>
    <w:sectPr w:rsidSect="0099237A" w:rsidR="00BC676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7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</w:t>
    </w:r>
    <w:r w:rsidR="002F5DE0">
      <w:rPr>
        <w:sz w:val="24"/>
        <w:szCs w:val="24"/>
      </w:rPr>
      <w:t>43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444F4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5258E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676B"/>
    <w:rsid w:val="00BC798B"/>
    <w:rsid w:val="00BE128D"/>
    <w:rsid w:val="00BF775E"/>
    <w:rsid w:val="00C00CB9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6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7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6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7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 BARAKUDA d.o.o.</izvorni_sadrzaj>
    <derivirana_varijabla naziv="DomainObject.Predmet.ProtustrankaFormated_1">  MF BARAKUDA d.o.o.</derivirana_varijabla>
  </DomainObject.Predmet.ProtustrankaFormated>
  <DomainObject.Predmet.ProtustrankaFormatedOIB>
    <izvorni_sadrzaj>  MF BARAKUDA d.o.o., OIB 07476847957</izvorni_sadrzaj>
    <derivirana_varijabla naziv="DomainObject.Predmet.ProtustrankaFormatedOIB_1">  MF BARAKUDA d.o.o., OIB 07476847957</derivirana_varijabla>
  </DomainObject.Predmet.ProtustrankaFormatedOIB>
  <DomainObject.Predmet.ProtustrankaFormatedWithAdress>
    <izvorni_sadrzaj> MF BARAKUDA d.o.o., Jaruščica 1 E, 10000 Zagreb</izvorni_sadrzaj>
    <derivirana_varijabla naziv="DomainObject.Predmet.ProtustrankaFormatedWithAdress_1"> MF BARAKUDA d.o.o., Jaruščica 1 E, 10000 Zagreb</derivirana_varijabla>
  </DomainObject.Predmet.ProtustrankaFormatedWithAdress>
  <DomainObject.Predmet.ProtustrankaFormatedWithAdressOIB>
    <izvorni_sadrzaj> MF BARAKUDA d.o.o., OIB 07476847957, Jaruščica 1 E, 10000 Zagreb</izvorni_sadrzaj>
    <derivirana_varijabla naziv="DomainObject.Predmet.ProtustrankaFormatedWithAdressOIB_1"> MF BARAKUDA d.o.o., OIB 07476847957, Jaruščica 1 E, 10000 Zagreb</derivirana_varijabla>
  </DomainObject.Predmet.ProtustrankaFormatedWithAdressOIB>
  <DomainObject.Predmet.ProtustrankaWithAdress>
    <izvorni_sadrzaj>MF BARAKUDA d.o.o. Jaruščica 1 E, 10000 Zagreb</izvorni_sadrzaj>
    <derivirana_varijabla naziv="DomainObject.Predmet.ProtustrankaWithAdress_1">MF BARAKUDA d.o.o. Jaruščica 1 E, 10000 Zagreb</derivirana_varijabla>
  </DomainObject.Predmet.ProtustrankaWithAdress>
  <DomainObject.Predmet.ProtustrankaWithAdressOIB>
    <izvorni_sadrzaj>MF BARAKUDA d.o.o., OIB 07476847957, Jaruščica 1 E, 10000 Zagreb</izvorni_sadrzaj>
    <derivirana_varijabla naziv="DomainObject.Predmet.ProtustrankaWithAdressOIB_1">MF BARAKUDA d.o.o., OIB 07476847957, Jaruščica 1 E, 10000 Zagreb</derivirana_varijabla>
  </DomainObject.Predmet.ProtustrankaWithAdressOIB>
  <DomainObject.Predmet.ProtustrankaNazivFormated>
    <izvorni_sadrzaj>MF BARAKUDA d.o.o.</izvorni_sadrzaj>
    <derivirana_varijabla naziv="DomainObject.Predmet.ProtustrankaNazivFormated_1">MF BARAKUDA d.o.o.</derivirana_varijabla>
  </DomainObject.Predmet.ProtustrankaNazivFormated>
  <DomainObject.Predmet.ProtustrankaNazivFormatedOIB>
    <izvorni_sadrzaj>MF BARAKUDA d.o.o., OIB 07476847957</izvorni_sadrzaj>
    <derivirana_varijabla naziv="DomainObject.Predmet.ProtustrankaNazivFormatedOIB_1">MF BARAKUDA d.o.o., OIB 07476847957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BARAKUDA d.o.o.</item>
    </izvorni_sadrzaj>
    <derivirana_varijabla naziv="DomainObject.Predmet.ProtuStrankaListFormated_1">
      <item>MF BARAKUDA d.o.o.</item>
    </derivirana_varijabla>
  </DomainObject.Predmet.ProtuStrankaListFormated>
  <DomainObject.Predmet.ProtuStrankaListFormatedOIB>
    <izvorni_sadrzaj>
      <item>MF BARAKUDA d.o.o., OIB 07476847957</item>
    </izvorni_sadrzaj>
    <derivirana_varijabla naziv="DomainObject.Predmet.ProtuStrankaListFormatedOIB_1">
      <item>MF BARAKUDA d.o.o., OIB 07476847957</item>
    </derivirana_varijabla>
  </DomainObject.Predmet.ProtuStrankaListFormatedOIB>
  <DomainObject.Predmet.ProtuStrankaListFormatedWithAdress>
    <izvorni_sadrzaj>
      <item>MF BARAKUDA d.o.o., Jaruščica 1 E, 10000 Zagreb</item>
    </izvorni_sadrzaj>
    <derivirana_varijabla naziv="DomainObject.Predmet.ProtuStrankaListFormatedWithAdress_1">
      <item>MF BARAKUDA d.o.o., Jaruščica 1 E, 10000 Zagreb</item>
    </derivirana_varijabla>
  </DomainObject.Predmet.ProtuStrankaListFormatedWithAdress>
  <DomainObject.Predmet.ProtuStrankaListFormatedWithAdressOIB>
    <izvorni_sadrzaj>
      <item>MF BARAKUDA d.o.o., OIB 07476847957, Jaruščica 1 E, 10000 Zagreb</item>
    </izvorni_sadrzaj>
    <derivirana_varijabla naziv="DomainObject.Predmet.ProtuStrankaListFormatedWithAdressOIB_1">
      <item>MF BARAKUDA d.o.o., OIB 07476847957, Jaruščica 1 E, 10000 Zagreb</item>
    </derivirana_varijabla>
  </DomainObject.Predmet.ProtuStrankaListFormatedWithAdressOIB>
  <DomainObject.Predmet.ProtuStrankaListNazivFormated>
    <izvorni_sadrzaj>
      <item>MF BARAKUDA d.o.o.</item>
    </izvorni_sadrzaj>
    <derivirana_varijabla naziv="DomainObject.Predmet.ProtuStrankaListNazivFormated_1">
      <item>MF BARAKUDA d.o.o.</item>
    </derivirana_varijabla>
  </DomainObject.Predmet.ProtuStrankaListNazivFormated>
  <DomainObject.Predmet.ProtuStrankaListNazivFormatedOIB>
    <izvorni_sadrzaj>
      <item>MF BARAKUDA d.o.o., OIB 07476847957</item>
    </izvorni_sadrzaj>
    <derivirana_varijabla naziv="DomainObject.Predmet.ProtuStrankaListNazivFormatedOIB_1">
      <item>MF BARAKUDA d.o.o., OIB 07476847957</item>
    </derivirana_varijabla>
  </DomainObject.Predmet.ProtuStrankaListNazivFormatedOIB>
  <DomainObject.Predmet.OstaliListFormated>
    <izvorni_sadrzaj>
      <item>Tomislav Rukavina</item>
      <item>DAMIR CINCAR</item>
    </izvorni_sadrzaj>
    <derivirana_varijabla naziv="DomainObject.Predmet.OstaliListFormated_1">
      <item>Tomislav Rukavina</item>
      <item>DAMIR CINCAR</item>
    </derivirana_varijabla>
  </DomainObject.Predmet.OstaliListFormated>
  <DomainObject.Predmet.OstaliListFormatedOIB>
    <izvorni_sadrzaj>
      <item>Tomislav Rukavina, OIB 68134349123</item>
      <item>DAMIR CINCAR, OIB 60464850994</item>
    </izvorni_sadrzaj>
    <derivirana_varijabla naziv="DomainObject.Predmet.OstaliListFormatedOIB_1">
      <item>Tomislav Rukavina, OIB 68134349123</item>
      <item>DAMIR CINCAR, OIB 60464850994</item>
    </derivirana_varijabla>
  </DomainObject.Predmet.OstaliListFormatedOIB>
  <DomainObject.Predmet.OstaliListFormatedWithAdress>
    <izvorni_sadrzaj>
      <item>Tomislav Rukavina, Zagrebačka Ulica 16, 10370 Dugo Selo</item>
      <item>DAMIR CINCAR</item>
    </izvorni_sadrzaj>
    <derivirana_varijabla naziv="DomainObject.Predmet.OstaliListFormatedWithAdress_1">
      <item>Tomislav Rukavina, Zagrebačka Ulica 16, 10370 Dugo Selo</item>
      <item>DAMIR CINCAR</item>
    </derivirana_varijabla>
  </DomainObject.Predmet.OstaliListFormatedWithAdress>
  <DomainObject.Predmet.OstaliListFormatedWithAdressOIB>
    <izvorni_sadrzaj>
      <item>Tomislav Rukavina, OIB 68134349123, Zagrebačka Ulica 16, 10370 Dugo Selo</item>
      <item>DAMIR CINCAR, OIB 60464850994</item>
    </izvorni_sadrzaj>
    <derivirana_varijabla naziv="DomainObject.Predmet.OstaliListFormatedWithAdressOIB_1">
      <item>Tomislav Rukavina, OIB 68134349123, Zagrebačka Ulica 16, 10370 Dugo Selo</item>
      <item>DAMIR CINCAR, OIB 60464850994</item>
    </derivirana_varijabla>
  </DomainObject.Predmet.OstaliListFormatedWithAdressOIB>
  <DomainObject.Predmet.OstaliListNazivFormated>
    <izvorni_sadrzaj>
      <item>Tomislav Rukavina</item>
      <item>DAMIR CINCAR</item>
    </izvorni_sadrzaj>
    <derivirana_varijabla naziv="DomainObject.Predmet.OstaliListNazivFormated_1">
      <item>Tomislav Rukavina</item>
      <item>DAMIR CINCAR</item>
    </derivirana_varijabla>
  </DomainObject.Predmet.OstaliListNazivFormated>
  <DomainObject.Predmet.OstaliListNazivFormatedOIB>
    <izvorni_sadrzaj>
      <item>Tomislav Rukavina, OIB 68134349123</item>
      <item>DAMIR CINCAR, OIB 60464850994</item>
    </izvorni_sadrzaj>
    <derivirana_varijabla naziv="DomainObject.Predmet.OstaliListNazivFormatedOIB_1">
      <item>Tomislav Rukavina, OIB 68134349123</item>
      <item>DAMIR CINCAR, OIB 60464850994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BARAKUDA d.o.o.</izvorni_sadrzaj>
    <derivirana_varijabla naziv="DomainObject.Predmet.ProtustrankaIDrugi_1">MF BARAKUDA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MF BARAKUDA d.o.o., OIB 07476847957, Jaruščica 1 E, 10000 Zagreb</izvorni_sadrzaj>
    <derivirana_varijabla naziv="DomainObject.Predmet.ProtustrankaIDrugiAdressOIB_1">MF BARAKUDA d.o.o., OIB 07476847957, Jaruščica 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MF BARAKUDA d.o.o.</item>
      <item>Tomislav Rukavina</item>
      <item>DAMIR CINCAR</item>
    </izvorni_sadrzaj>
    <derivirana_varijabla naziv="DomainObject.Predmet.SudioniciListNaziv_1">
      <item>FINA Regionalni centar Zagreb</item>
      <item>MF BARAKUDA d.o.o.</item>
      <item>Tomislav Rukavina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MF BARAKUDA d.o.o., OIB 07476847957, Jaruščica 1 E,10000 Zagreb</item>
      <item>Tomislav Rukavina, OIB 68134349123, Zagrebačka Ulica 16,10370 Dugo Selo</item>
      <item>DAMIR CINCAR, OIB 60464850994</item>
    </izvorni_sadrzaj>
    <derivirana_varijabla naziv="DomainObject.Predmet.SudioniciListAdressOIB_1">
      <item>FINA Regionalni centar Zagreb, OIB 85821130368, Trg svibanjskih žrtava 1995. 1,10000 Zagreb</item>
      <item>MF BARAKUDA d.o.o., OIB 07476847957, Jaruščica 1 E,10000 Zagreb</item>
      <item>Tomislav Rukavina, OIB 68134349123, Zagrebačka Ulica 16,10370 Dugo Selo</item>
      <item>DAMIR CINCAR, OIB 60464850994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07476847957</item>
      <item>, OIB 68134349123</item>
      <item>, OIB 60464850994</item>
    </izvorni_sadrzaj>
    <derivirana_varijabla naziv="DomainObject.Predmet.SudioniciListNazivOIB_1">
      <item>, OIB 85821130368</item>
      <item>, OIB 07476847957</item>
      <item>, OIB 68134349123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2001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2016-03-17T12:41:00Z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