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7773" w14:paraId="41b7773" w:rsidRDefault="002F357C" w:rsidP="00345FCD" w:rsidR="00345FCD" w:rsidRPr="0024762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09295" cx="5340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476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762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476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7628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sz w:val="24"/>
          <w:szCs w:val="24"/>
        </w:rPr>
        <w:t>Zagreb, Amruševa 2/II</w:t>
      </w:r>
      <w:r w:rsidRPr="00247628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83D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NATURA FESTUM j.d.o.o., </w:t>
      </w:r>
      <w:r w:rsidR="000B79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83D52">
        <w:rPr>
          <w:rFonts w:cs="Times New Roman" w:eastAsia="Times New Roman" w:hAnsi="Times New Roman" w:ascii="Times New Roman"/>
          <w:sz w:val="24"/>
          <w:szCs w:val="24"/>
          <w:lang w:eastAsia="hr-HR"/>
        </w:rPr>
        <w:t>Modruška ulica 6, OIB: 36753908220</w:t>
      </w:r>
      <w:r w:rsidR="000B79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povodom zahtjeva Financijske ag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D329E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335D2">
        <w:rPr>
          <w:rFonts w:cs="Times New Roman" w:eastAsia="Times New Roman" w:hAnsi="Times New Roman" w:ascii="Times New Roman"/>
          <w:sz w:val="24"/>
          <w:szCs w:val="24"/>
          <w:lang w:eastAsia="hr-HR"/>
        </w:rPr>
        <w:t>NATURA FESTUM j.d.o.o., Zagreb, Modruška ulica 6, OIB: 36753908220</w:t>
      </w:r>
      <w:r w:rsidR="00C149FF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CD329E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335D2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8135C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335D2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B7928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2476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335D2">
        <w:rPr>
          <w:rFonts w:cs="Times New Roman" w:eastAsia="Times New Roman" w:hAnsi="Times New Roman" w:ascii="Times New Roman"/>
          <w:sz w:val="24"/>
          <w:szCs w:val="24"/>
          <w:lang w:eastAsia="hr-HR"/>
        </w:rPr>
        <w:t>Siniša Rajnović, Virovitica, Milanovac, Sv. Trojstva 87</w:t>
      </w:r>
      <w:r w:rsidR="005879F4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335D2">
        <w:rPr>
          <w:rFonts w:cs="Times New Roman" w:eastAsia="Times New Roman" w:hAnsi="Times New Roman" w:ascii="Times New Roman"/>
          <w:sz w:val="24"/>
          <w:szCs w:val="24"/>
          <w:lang w:eastAsia="hr-HR"/>
        </w:rPr>
        <w:t>NATURA FESTUM j.d.o.o., Zagreb, Modruška ulica 6, OIB: 36753908220</w:t>
      </w:r>
      <w:r w:rsidR="005879F4" w:rsidRPr="00247628">
        <w:rPr>
          <w:rFonts w:cs="Times New Roman" w:hAnsi="Times New Roman" w:ascii="Times New Roman"/>
          <w:sz w:val="24"/>
          <w:szCs w:val="24"/>
        </w:rPr>
        <w:t xml:space="preserve">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80367">
        <w:rPr>
          <w:rFonts w:cs="Times New Roman" w:eastAsia="Times New Roman" w:hAnsi="Times New Roman" w:ascii="Times New Roman"/>
          <w:sz w:val="24"/>
          <w:szCs w:val="24"/>
          <w:lang w:eastAsia="hr-HR"/>
        </w:rPr>
        <w:t>1. prosinca</w:t>
      </w:r>
      <w:r w:rsidR="005879F4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761C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3335D2">
        <w:rPr>
          <w:rFonts w:cs="Times New Roman" w:eastAsia="Times New Roman" w:hAnsi="Times New Roman" w:ascii="Times New Roman"/>
          <w:sz w:val="24"/>
          <w:szCs w:val="24"/>
          <w:lang w:eastAsia="hr-HR"/>
        </w:rPr>
        <w:t>NATURA FESTUM j.d.o.o., Zagreb, Modruška ulica 6, OIB: 36753908220</w:t>
      </w:r>
      <w:r w:rsidR="0018036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17903" w:rsidP="00345FCD" w:rsidR="00D17903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180367">
        <w:rPr>
          <w:rFonts w:cs="Times New Roman" w:eastAsia="Times New Roman" w:hAnsi="Times New Roman" w:ascii="Times New Roman"/>
          <w:sz w:val="24"/>
          <w:szCs w:val="24"/>
          <w:lang w:eastAsia="hr-HR"/>
        </w:rPr>
        <w:t>68</w:t>
      </w:r>
      <w:r w:rsidR="003335D2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24762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18036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335D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6761C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180367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35681C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2017.</w:t>
      </w:r>
    </w:p>
    <w:p w:rsidRDefault="00026C85" w:rsidP="00345FCD" w:rsidR="00026C85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247628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681C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24762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  <w:r w:rsidR="00117B19">
        <w:rPr>
          <w:rFonts w:cs="Times New Roman" w:hAnsi="Times New Roman" w:ascii="Times New Roman"/>
          <w:sz w:val="24"/>
          <w:szCs w:val="24"/>
          <w:lang w:eastAsia="hr-HR"/>
        </w:rPr>
        <w:t xml:space="preserve">, v.r. </w:t>
      </w:r>
      <w:bookmarkStart w:name="_GoBack" w:id="0"/>
      <w:bookmarkEnd w:id="0"/>
    </w:p>
    <w:p w:rsidRDefault="00117B19" w:rsidP="00B22542" w:rsidR="00117B19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117B19" w:rsidP="00B22542" w:rsidR="00117B19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117B19" w:rsidP="00B22542" w:rsidR="00117B19" w:rsidRPr="0024762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 xml:space="preserve">Valerija Gregurić </w:t>
      </w:r>
    </w:p>
    <w:p w:rsidRDefault="00345FCD" w:rsidP="00446C4D" w:rsidR="00345FCD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2E6E" w:rsidP="00345FCD" w:rsidR="00C97E01" w:rsidRPr="002476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24762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E6E" w:rsidP="00345FCD" w:rsidR="00332E6E">
      <w:pPr>
        <w:spacing w:lineRule="auto" w:line="240" w:after="0"/>
      </w:pPr>
      <w:r>
        <w:separator/>
      </w:r>
    </w:p>
  </w:endnote>
  <w:endnote w:id="0" w:type="continuationSeparator">
    <w:p w:rsidRDefault="00332E6E" w:rsidP="00345FCD" w:rsidR="00332E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E6E" w:rsidP="00345FCD" w:rsidR="00332E6E">
      <w:pPr>
        <w:spacing w:lineRule="auto" w:line="240" w:after="0"/>
      </w:pPr>
      <w:r>
        <w:separator/>
      </w:r>
    </w:p>
  </w:footnote>
  <w:footnote w:id="0" w:type="continuationSeparator">
    <w:p w:rsidRDefault="00332E6E" w:rsidP="00345FCD" w:rsidR="00332E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1235752058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35681C" w:rsidP="0035681C" w:rsidR="0035681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117B19">
          <w:rPr>
            <w:b/>
            <w:noProof/>
          </w:rPr>
          <w:t>2</w:t>
        </w:r>
        <w:r w:rsidRPr="002F357C">
          <w:rPr>
            <w:b/>
          </w:rPr>
          <w:fldChar w:fldCharType="end"/>
        </w:r>
      </w:p>
      <w:p w:rsidRDefault="00180367" w:rsidP="0035681C" w:rsidR="0035681C">
        <w:pPr>
          <w:pStyle w:val="Zaglavlje"/>
          <w:jc w:val="right"/>
        </w:pPr>
        <w:r>
          <w:rPr>
            <w:b/>
          </w:rPr>
          <w:t>Poslovni broj: 58. St-68</w:t>
        </w:r>
        <w:r w:rsidR="003F1779">
          <w:rPr>
            <w:b/>
          </w:rPr>
          <w:t>60</w:t>
        </w:r>
        <w:r w:rsidR="0035681C">
          <w:rPr>
            <w:b/>
          </w:rPr>
          <w:t>/2016</w:t>
        </w:r>
      </w:p>
    </w:sdtContent>
  </w:sdt>
  <w:p w:rsidRDefault="0035681C" w:rsidP="0035681C" w:rsidR="0035681C">
    <w:pPr>
      <w:pStyle w:val="Zaglavlje"/>
    </w:pP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117B19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0B7928">
          <w:rPr>
            <w:b/>
          </w:rPr>
          <w:t>68</w:t>
        </w:r>
        <w:r w:rsidR="00D83D52">
          <w:rPr>
            <w:b/>
          </w:rPr>
          <w:t>60/</w:t>
        </w:r>
        <w:r w:rsidR="00F87F2A">
          <w:rPr>
            <w:b/>
          </w:rPr>
          <w:t>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455B1"/>
    <w:rsid w:val="00095E86"/>
    <w:rsid w:val="000A3268"/>
    <w:rsid w:val="000B7928"/>
    <w:rsid w:val="00117B19"/>
    <w:rsid w:val="0014690A"/>
    <w:rsid w:val="00155293"/>
    <w:rsid w:val="00167B23"/>
    <w:rsid w:val="001705AB"/>
    <w:rsid w:val="00180367"/>
    <w:rsid w:val="00184C3D"/>
    <w:rsid w:val="001949A3"/>
    <w:rsid w:val="00247628"/>
    <w:rsid w:val="002A2A1A"/>
    <w:rsid w:val="002A4819"/>
    <w:rsid w:val="002B1598"/>
    <w:rsid w:val="002C1AEF"/>
    <w:rsid w:val="002F357C"/>
    <w:rsid w:val="002F35AE"/>
    <w:rsid w:val="00330535"/>
    <w:rsid w:val="00332E6E"/>
    <w:rsid w:val="003335D2"/>
    <w:rsid w:val="00345FCD"/>
    <w:rsid w:val="0035681C"/>
    <w:rsid w:val="003B2EA0"/>
    <w:rsid w:val="003C1974"/>
    <w:rsid w:val="003D0E0E"/>
    <w:rsid w:val="003D5428"/>
    <w:rsid w:val="003F1779"/>
    <w:rsid w:val="00421DA5"/>
    <w:rsid w:val="00446C4D"/>
    <w:rsid w:val="004815DA"/>
    <w:rsid w:val="00483AB8"/>
    <w:rsid w:val="0049411B"/>
    <w:rsid w:val="00495F55"/>
    <w:rsid w:val="004C47E9"/>
    <w:rsid w:val="004C7E19"/>
    <w:rsid w:val="00575278"/>
    <w:rsid w:val="005879F4"/>
    <w:rsid w:val="005D58D8"/>
    <w:rsid w:val="005D6822"/>
    <w:rsid w:val="005E3F56"/>
    <w:rsid w:val="005F1C02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37917"/>
    <w:rsid w:val="00956406"/>
    <w:rsid w:val="00962C2C"/>
    <w:rsid w:val="00974D24"/>
    <w:rsid w:val="009C071A"/>
    <w:rsid w:val="009C07FF"/>
    <w:rsid w:val="009D072E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CD329E"/>
    <w:rsid w:val="00D01556"/>
    <w:rsid w:val="00D12E11"/>
    <w:rsid w:val="00D17903"/>
    <w:rsid w:val="00D6564F"/>
    <w:rsid w:val="00D83D52"/>
    <w:rsid w:val="00DB3F0C"/>
    <w:rsid w:val="00DE4E4A"/>
    <w:rsid w:val="00E3064C"/>
    <w:rsid w:val="00E434B2"/>
    <w:rsid w:val="00E53C05"/>
    <w:rsid w:val="00EB15F6"/>
    <w:rsid w:val="00EC49B8"/>
    <w:rsid w:val="00ED487B"/>
    <w:rsid w:val="00ED4D5F"/>
    <w:rsid w:val="00F87F2A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PLODOVI PRIGORJA</izvorni_sadrzaj>
    <derivirana_varijabla naziv="DomainObject.Predmet.ProtustrankaFormated_1">  POLJOPRIVREDNA ZADRUGA PLODOVI PRIGORJA</derivirana_varijabla>
  </DomainObject.Predmet.ProtustrankaFormated>
  <DomainObject.Predmet.ProtustrankaFormatedOIB>
    <izvorni_sadrzaj>  POLJOPRIVREDNA ZADRUGA PLODOVI PRIGORJA, OIB 76389882689</izvorni_sadrzaj>
    <derivirana_varijabla naziv="DomainObject.Predmet.ProtustrankaFormatedOIB_1">  POLJOPRIVREDNA ZADRUGA PLODOVI PRIGORJA, OIB 76389882689</derivirana_varijabla>
  </DomainObject.Predmet.ProtustrankaFormatedOIB>
  <DomainObject.Predmet.ProtustrankaFormatedWithAdress>
    <izvorni_sadrzaj> POLJOPRIVREDNA ZADRUGA PLODOVI PRIGORJA, Kurmanova 5, 10363 Jesenovec</izvorni_sadrzaj>
    <derivirana_varijabla naziv="DomainObject.Predmet.ProtustrankaFormatedWithAdress_1"> POLJOPRIVREDNA ZADRUGA PLODOVI PRIGORJA, Kurmanova 5, 10363 Jesenovec</derivirana_varijabla>
  </DomainObject.Predmet.ProtustrankaFormatedWithAdress>
  <DomainObject.Predmet.ProtustrankaFormatedWithAdressOIB>
    <izvorni_sadrzaj> POLJOPRIVREDNA ZADRUGA PLODOVI PRIGORJA, OIB 76389882689, Kurmanova 5, 10363 Jesenovec</izvorni_sadrzaj>
    <derivirana_varijabla naziv="DomainObject.Predmet.ProtustrankaFormatedWithAdressOIB_1"> POLJOPRIVREDNA ZADRUGA PLODOVI PRIGORJA, OIB 76389882689, Kurmanova 5, 10363 Jesenovec</derivirana_varijabla>
  </DomainObject.Predmet.ProtustrankaFormatedWithAdressOIB>
  <DomainObject.Predmet.ProtustrankaWithAdress>
    <izvorni_sadrzaj>POLJOPRIVREDNA ZADRUGA PLODOVI PRIGORJA Kurmanova 5, 10363 Jesenovec</izvorni_sadrzaj>
    <derivirana_varijabla naziv="DomainObject.Predmet.ProtustrankaWithAdress_1">POLJOPRIVREDNA ZADRUGA PLODOVI PRIGORJA Kurmanova 5, 10363 Jesenovec</derivirana_varijabla>
  </DomainObject.Predmet.ProtustrankaWithAdress>
  <DomainObject.Predmet.ProtustrankaWithAdressOIB>
    <izvorni_sadrzaj>POLJOPRIVREDNA ZADRUGA PLODOVI PRIGORJA, OIB 76389882689, Kurmanova 5, 10363 Jesenovec</izvorni_sadrzaj>
    <derivirana_varijabla naziv="DomainObject.Predmet.ProtustrankaWithAdressOIB_1">POLJOPRIVREDNA ZADRUGA PLODOVI PRIGORJA, OIB 76389882689, Kurmanova 5, 10363 Jesenovec</derivirana_varijabla>
  </DomainObject.Predmet.ProtustrankaWithAdressOIB>
  <DomainObject.Predmet.ProtustrankaNazivFormated>
    <izvorni_sadrzaj>POLJOPRIVREDNA ZADRUGA PLODOVI PRIGORJA</izvorni_sadrzaj>
    <derivirana_varijabla naziv="DomainObject.Predmet.ProtustrankaNazivFormated_1">POLJOPRIVREDNA ZADRUGA PLODOVI PRIGORJA</derivirana_varijabla>
  </DomainObject.Predmet.ProtustrankaNazivFormated>
  <DomainObject.Predmet.ProtustrankaNazivFormatedOIB>
    <izvorni_sadrzaj>POLJOPRIVREDNA ZADRUGA PLODOVI PRIGORJA, OIB 76389882689</izvorni_sadrzaj>
    <derivirana_varijabla naziv="DomainObject.Predmet.ProtustrankaNazivFormatedOIB_1">POLJOPRIVREDNA ZADRUGA PLODOVI PRIGORJA, OIB 76389882689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PLODOVI PRIGORJA</item>
    </izvorni_sadrzaj>
    <derivirana_varijabla naziv="DomainObject.Predmet.ProtuStrankaListFormated_1">
      <item>POLJOPRIVREDNA ZADRUGA PLODOVI PRIGORJA</item>
    </derivirana_varijabla>
  </DomainObject.Predmet.ProtuStrankaListFormated>
  <DomainObject.Predmet.ProtuStrankaListFormatedOIB>
    <izvorni_sadrzaj>
      <item>POLJOPRIVREDNA ZADRUGA PLODOVI PRIGORJA, OIB 76389882689</item>
    </izvorni_sadrzaj>
    <derivirana_varijabla naziv="DomainObject.Predmet.ProtuStrankaListFormatedOIB_1">
      <item>POLJOPRIVREDNA ZADRUGA PLODOVI PRIGORJA, OIB 76389882689</item>
    </derivirana_varijabla>
  </DomainObject.Predmet.ProtuStrankaListFormatedOIB>
  <DomainObject.Predmet.ProtuStrankaListFormatedWithAdress>
    <izvorni_sadrzaj>
      <item>POLJOPRIVREDNA ZADRUGA PLODOVI PRIGORJA, Kurmanova 5, 10363 Jesenovec</item>
    </izvorni_sadrzaj>
    <derivirana_varijabla naziv="DomainObject.Predmet.ProtuStrankaListFormatedWithAdress_1">
      <item>POLJOPRIVREDNA ZADRUGA PLODOVI PRIGORJA, Kurmanova 5, 10363 Jesenovec</item>
    </derivirana_varijabla>
  </DomainObject.Predmet.ProtuStrankaListFormatedWithAdress>
  <DomainObject.Predmet.ProtuStrankaListFormatedWithAdressOIB>
    <izvorni_sadrzaj>
      <item>POLJOPRIVREDNA ZADRUGA PLODOVI PRIGORJA, OIB 76389882689, Kurmanova 5, 10363 Jesenovec</item>
    </izvorni_sadrzaj>
    <derivirana_varijabla naziv="DomainObject.Predmet.ProtuStrankaListFormatedWithAdressOIB_1">
      <item>POLJOPRIVREDNA ZADRUGA PLODOVI PRIGORJA, OIB 76389882689, Kurmanova 5, 10363 Jesenovec</item>
    </derivirana_varijabla>
  </DomainObject.Predmet.ProtuStrankaListFormatedWithAdressOIB>
  <DomainObject.Predmet.ProtuStrankaListNazivFormated>
    <izvorni_sadrzaj>
      <item>POLJOPRIVREDNA ZADRUGA PLODOVI PRIGORJA</item>
    </izvorni_sadrzaj>
    <derivirana_varijabla naziv="DomainObject.Predmet.ProtuStrankaListNazivFormated_1">
      <item>POLJOPRIVREDNA ZADRUGA PLODOVI PRIGORJA</item>
    </derivirana_varijabla>
  </DomainObject.Predmet.ProtuStrankaListNazivFormated>
  <DomainObject.Predmet.ProtuStrankaListNazivFormatedOIB>
    <izvorni_sadrzaj>
      <item>POLJOPRIVREDNA ZADRUGA PLODOVI PRIGORJA, OIB 76389882689</item>
    </izvorni_sadrzaj>
    <derivirana_varijabla naziv="DomainObject.Predmet.ProtuStrankaListNazivFormatedOIB_1">
      <item>POLJOPRIVREDNA ZADRUGA PLODOVI PRIGORJA, OIB 76389882689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PLODOVI PRIGORJA</izvorni_sadrzaj>
    <derivirana_varijabla naziv="DomainObject.Predmet.ProtustrankaIDrugi_1">POLJOPRIVREDNA ZADRUGA PLODOVI PRIGORJA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PLODOVI PRIGORJA, OIB 76389882689, Kurmanova 5, 10363 Jesenovec</izvorni_sadrzaj>
    <derivirana_varijabla naziv="DomainObject.Predmet.ProtustrankaIDrugiAdressOIB_1">POLJOPRIVREDNA ZADRUGA PLODOVI PRIGORJA, OIB 76389882689,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PLODOVI PRIGORJA</item>
    </izvorni_sadrzaj>
    <derivirana_varijabla naziv="DomainObject.Predmet.SudioniciListNaziv_1">
      <item>FINA Regionalni centar Zagreb</item>
      <item>POLJOPRIVREDNA ZADRUGA PLODOVI PRIGORJA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PLODOVI PRIGORJA, OIB 76389882689, Kurmanova 5,10363 Jesenovec</item>
    </izvorni_sadrzaj>
    <derivirana_varijabla naziv="DomainObject.Predmet.SudioniciListAdressOIB_1">
      <item>FINA Regionalni centar Zagreb, OIB 85821130368, Trg svibanjskih žrtava 1995. 1,10000 Zagreb</item>
      <item>POLJOPRIVREDNA ZADRUGA PLODOVI PRIGORJA, OIB 76389882689,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76389882689</item>
    </izvorni_sadrzaj>
    <derivirana_varijabla naziv="DomainObject.Predmet.SudioniciListNazivOIB_1">
      <item>, OIB 85821130368</item>
      <item>, OIB 76389882689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422</properties:Words>
  <properties:Characters>2408</properties:Characters>
  <properties:Lines>20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2018-02-22T13:26:00Z</dcterms:created>
  <dc:creator>Joško Livaković</dc:creator>
  <cp:lastModifiedBy>Anđelka Mandarić</cp:lastModifiedBy>
  <cp:lastPrinted>2018-02-22T13:27:00Z</cp:lastPrinted>
  <dcterms:modified xmlns:xsi="http://www.w3.org/2001/XMLSchema-instance" xsi:type="dcterms:W3CDTF">2018-02-22T13:27:00Z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St-1520/2016-3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