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d9f5" w14:paraId="77fd9f5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192D33">
        <w:t>6</w:t>
      </w:r>
      <w:r w:rsidR="006E5229">
        <w:t>.listopada</w:t>
      </w:r>
      <w:r>
        <w:t xml:space="preserve"> 201</w:t>
      </w:r>
      <w:r w:rsidR="006A37E7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 w:rsidR="00D42964">
        <w:t>HRVATSKI RADIO ČAKOVEC d.o.o., Čakovec, Trg Republike 5.</w:t>
      </w:r>
      <w:r w:rsidRPr="009A2892">
        <w:t xml:space="preserve">, u iznosu </w:t>
      </w:r>
      <w:r w:rsidR="00D42964">
        <w:t>4.005,39</w:t>
      </w:r>
      <w:r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6A37E7">
        <w:t>18</w:t>
      </w:r>
      <w:r w:rsidR="00D42964">
        <w:t xml:space="preserve">.kolovoza 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3C7F9B">
        <w:t>HRVATSKI RADIO ČAKOVEC d.o.o., Čakovec, Trg Republike 5.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3C7F9B">
        <w:t>4.005,39</w:t>
      </w:r>
      <w:r w:rsidR="00DB6251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upućen preporučenom </w:t>
      </w:r>
      <w:r w:rsidR="00CE29F2">
        <w:t xml:space="preserve">poštanskom pošiljkom </w:t>
      </w:r>
      <w:r w:rsidR="00456295">
        <w:t xml:space="preserve"> </w:t>
      </w:r>
      <w:r w:rsidR="004230A4">
        <w:t xml:space="preserve">dana </w:t>
      </w:r>
      <w:r w:rsidR="006A37E7">
        <w:t>18</w:t>
      </w:r>
      <w:r w:rsidR="003C7F9B">
        <w:t>.kolovoza</w:t>
      </w:r>
      <w:r w:rsidR="004230A4">
        <w:t xml:space="preserve"> 2017., </w:t>
      </w:r>
      <w:r w:rsidRPr="009A2892">
        <w:t xml:space="preserve">a što je vidljivo iz otiska prijemnog žiga </w:t>
      </w:r>
      <w:r w:rsidR="000D7DD4">
        <w:t xml:space="preserve">Hrvatske </w:t>
      </w:r>
      <w:r w:rsidR="004230A4">
        <w:t>pošte.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192D33">
        <w:t>6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AA371B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AA371B" w:rsidP="00AA371B" w:rsidR="00AA371B">
      <w:pPr>
        <w:ind w:firstLine="708" w:left="2832"/>
        <w:jc w:val="both"/>
      </w:pPr>
      <w:r>
        <w:t>Za točnost otpravka, ovlašteni službenik:</w:t>
      </w:r>
    </w:p>
    <w:p w:rsidRDefault="00AA371B" w:rsidP="00422EE0" w:rsidR="00AA371B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7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D7DD4"/>
    <w:rsid w:val="00135666"/>
    <w:rsid w:val="001423CB"/>
    <w:rsid w:val="00142CB2"/>
    <w:rsid w:val="00153D80"/>
    <w:rsid w:val="0018613F"/>
    <w:rsid w:val="00192D33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20F5B"/>
    <w:rsid w:val="0032365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634F3D"/>
    <w:rsid w:val="00656AB1"/>
    <w:rsid w:val="006852CE"/>
    <w:rsid w:val="00695406"/>
    <w:rsid w:val="00696016"/>
    <w:rsid w:val="006A37E7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A371B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42964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3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7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3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7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1969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2017-10-06T11:30:00Z</dcterms:created>
  <dc:creator>nribaric</dc:creator>
  <cp:lastModifiedBy>Valentina Delač</cp:lastModifiedBy>
  <cp:lastPrinted>2017-10-06T11:34:00Z</cp:lastPrinted>
  <dcterms:modified xmlns:xsi="http://www.w3.org/2001/XMLSchema-instance" xsi:type="dcterms:W3CDTF">2017-10-06T11:34:00Z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