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9C2A71" w:rsidR="009C2A71">
        <w:tc>
          <w:tcPr>
            <w:tcW w:type="dxa" w:w="2985"/>
            <w:hideMark/>
          </w:tcPr>
          <w:p w:rsidRDefault="009C2A71" w:rsidP="009C2A71" w:rsidR="009C2A71">
            <w:pPr>
              <w:spacing w:after="0"/>
              <w:jc w:val="center"/>
            </w:pPr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C2A71" w:rsidP="009C2A71" w:rsidR="009C2A71">
            <w:pPr>
              <w:spacing w:after="0"/>
              <w:jc w:val="center"/>
            </w:pPr>
            <w:r>
              <w:t>Republika Hrvatska</w:t>
            </w:r>
          </w:p>
          <w:p w:rsidRDefault="009C2A71" w:rsidP="009C2A71" w:rsidR="009C2A71">
            <w:pPr>
              <w:spacing w:after="0"/>
              <w:jc w:val="center"/>
            </w:pPr>
            <w:r>
              <w:t>Trgovački sud u Varaždinu</w:t>
            </w:r>
          </w:p>
          <w:p w:rsidRDefault="009C2A71" w:rsidP="009C2A71" w:rsidR="009C2A71">
            <w:pPr>
              <w:spacing w:after="0"/>
              <w:jc w:val="center"/>
            </w:pPr>
            <w:r>
              <w:t>Varaždin, Braće Radić 2</w:t>
            </w:r>
          </w:p>
        </w:tc>
      </w:tr>
    </w:tbl>
    <w:p w14:textId="c5ac28f" w14:paraId="c5ac28f" w:rsidRDefault="009C2A71" w:rsidP="009C2A71" w:rsidR="009C2A71">
      <w:pPr>
        <w:spacing w:after="0"/>
        <w:jc w:val="both"/>
        <w15:collapsed w:val="false"/>
      </w:pPr>
      <w:r>
        <w:tab/>
      </w:r>
      <w:r>
        <w:tab/>
      </w:r>
      <w:r>
        <w:tab/>
      </w:r>
      <w:r>
        <w:tab/>
      </w:r>
    </w:p>
    <w:p w:rsidRDefault="009C2A71" w:rsidP="009C2A71" w:rsidR="009C2A71">
      <w:pPr>
        <w:pStyle w:val="Tijeloteksta"/>
        <w:spacing w:after="0"/>
        <w:rPr>
          <w:bCs/>
        </w:rPr>
      </w:pPr>
      <w:r>
        <w:rPr>
          <w:b/>
          <w:bCs/>
        </w:rPr>
        <w:t xml:space="preserve">                                                                                                  </w:t>
      </w:r>
      <w:r>
        <w:rPr>
          <w:bCs/>
        </w:rPr>
        <w:t>Poslovni broj: 3 St-74/2012-649</w:t>
      </w:r>
    </w:p>
    <w:p w:rsidRDefault="009C2A71" w:rsidP="009C2A71" w:rsidR="009C2A71">
      <w:pPr>
        <w:pStyle w:val="Tijeloteksta"/>
        <w:spacing w:after="0"/>
        <w:rPr>
          <w:b/>
          <w:bCs/>
        </w:rPr>
      </w:pPr>
    </w:p>
    <w:p w:rsidRDefault="009C2A71" w:rsidP="009C2A71" w:rsidR="009C2A71">
      <w:pPr>
        <w:pStyle w:val="Tijeloteksta"/>
        <w:spacing w:after="0"/>
        <w:rPr>
          <w:b/>
          <w:bCs/>
        </w:rPr>
      </w:pPr>
    </w:p>
    <w:p w:rsidRDefault="009C2A71" w:rsidP="009C2A71" w:rsidR="009C2A71">
      <w:pPr>
        <w:pStyle w:val="Tijeloteksta"/>
        <w:spacing w:after="0"/>
        <w:rPr>
          <w:b/>
          <w:bCs/>
        </w:rPr>
      </w:pPr>
    </w:p>
    <w:p w:rsidRDefault="009C2A71" w:rsidP="009C2A71" w:rsidR="009C2A71">
      <w:pPr>
        <w:pStyle w:val="Tijeloteksta"/>
        <w:spacing w:after="0"/>
        <w:ind w:firstLine="708"/>
        <w:jc w:val="both"/>
      </w:pPr>
      <w:r>
        <w:rPr>
          <w:bCs/>
        </w:rPr>
        <w:t>Trgovački sud u Varaždinu</w:t>
      </w:r>
      <w:r>
        <w:rPr>
          <w:b/>
          <w:bCs/>
        </w:rPr>
        <w:t xml:space="preserve">, </w:t>
      </w:r>
      <w:r>
        <w:rPr>
          <w:bCs/>
        </w:rPr>
        <w:t>p</w:t>
      </w:r>
      <w:r>
        <w:t xml:space="preserve">o sucu toga suda Jasni Lekić, u stečajnom postupku nad stečajnim dužnikom METEOR GRUPA d.o.o. u stečaju, Varaždin, Optujska 12, OIB: 09637080512, na temelju rješenja o prodaji broj St-74/12-519 od 14. siječnja 2016. godine, a u skladu s odredbom čl. </w:t>
      </w:r>
      <w:smartTag w:element="metricconverter" w:uri="urn:schemas-microsoft-com:office:smarttags">
        <w:smartTagPr>
          <w:attr w:val="164. st" w:name="ProductID"/>
        </w:smartTagPr>
        <w:r>
          <w:t>164. st</w:t>
        </w:r>
      </w:smartTag>
      <w:r>
        <w:t>. 3. Stečajnog zakona, dana 04. prosinca 2017. godine donio je slijedeći</w:t>
      </w:r>
    </w:p>
    <w:p w:rsidRDefault="009C2A71" w:rsidP="009C2A71" w:rsidR="009C2A71">
      <w:pPr>
        <w:spacing w:after="0"/>
        <w:jc w:val="both"/>
      </w:pPr>
    </w:p>
    <w:p w:rsidRDefault="009C2A71" w:rsidP="009C2A71" w:rsidR="009C2A71" w:rsidRPr="009C2A71">
      <w:pPr>
        <w:pStyle w:val="Naslov1"/>
        <w:spacing w:after="0"/>
        <w:jc w:val="center"/>
        <w:rPr>
          <w:sz w:val="24"/>
          <w:szCs w:val="24"/>
        </w:rPr>
      </w:pPr>
      <w:r w:rsidRPr="009C2A71">
        <w:rPr>
          <w:sz w:val="24"/>
          <w:szCs w:val="24"/>
        </w:rPr>
        <w:t>ZAKLJUČAK O PRODAJI</w:t>
      </w:r>
    </w:p>
    <w:p w:rsidRDefault="009C2A71" w:rsidP="009C2A71" w:rsidR="009C2A71">
      <w:pPr>
        <w:spacing w:after="0"/>
        <w:jc w:val="center"/>
        <w:rPr>
          <w:b/>
          <w:bCs/>
        </w:rPr>
      </w:pPr>
      <w:r>
        <w:rPr>
          <w:b/>
          <w:bCs/>
        </w:rPr>
        <w:t>6. JAVNA DRAŽBA</w:t>
      </w:r>
    </w:p>
    <w:p w:rsidRDefault="009C2A71" w:rsidP="009C2A71" w:rsidR="009C2A71">
      <w:pPr>
        <w:spacing w:after="0"/>
        <w:jc w:val="center"/>
        <w:rPr>
          <w:b/>
          <w:bCs/>
        </w:rPr>
      </w:pPr>
    </w:p>
    <w:p w:rsidRDefault="009C2A71" w:rsidP="009C2A71" w:rsidR="009C2A71">
      <w:pPr>
        <w:spacing w:after="0"/>
        <w:jc w:val="center"/>
        <w:rPr>
          <w:b/>
          <w:bCs/>
        </w:rPr>
      </w:pPr>
    </w:p>
    <w:p w:rsidRDefault="009C2A71" w:rsidP="009C2A71" w:rsidR="009C2A71">
      <w:pPr>
        <w:pStyle w:val="Tijeloteksta"/>
        <w:spacing w:after="0"/>
        <w:ind w:firstLine="360"/>
        <w:jc w:val="both"/>
      </w:pPr>
      <w:r>
        <w:t xml:space="preserve">I/ Određuje se prodaja nekretnina u vlasništvu stečajnog dužnika METEOR GRUPA d.o.o. u stečaju, Varaždin, Optujska 12, u stečajnom postupku, uz odgovarajuću primjenu pravila o ovrsi na nekretninama:  </w:t>
      </w:r>
    </w:p>
    <w:p w:rsidRDefault="009C2A71" w:rsidP="009C2A71" w:rsidR="009C2A71">
      <w:pPr>
        <w:spacing w:after="0"/>
        <w:jc w:val="both"/>
      </w:pPr>
    </w:p>
    <w:p w:rsidRDefault="009C2A71" w:rsidP="009C2A71" w:rsidR="009C2A71">
      <w:pPr>
        <w:spacing w:after="0"/>
        <w:jc w:val="both"/>
      </w:pPr>
      <w:r>
        <w:t xml:space="preserve">Nekretnine čkbr. 657/10, Gospodarska ulica ukupne površine  </w:t>
      </w:r>
      <w:smartTag w:element="metricconverter" w:uri="urn:schemas-microsoft-com:office:smarttags">
        <w:smartTagPr>
          <w:attr w:val="10000 m2" w:name="ProductID"/>
        </w:smartTagPr>
        <w:r>
          <w:t>10000 m2</w:t>
        </w:r>
      </w:smartTag>
      <w:r>
        <w:t xml:space="preserve">, poslovna zgrada sa </w:t>
      </w:r>
      <w:smartTag w:element="metricconverter" w:uri="urn:schemas-microsoft-com:office:smarttags">
        <w:smartTagPr>
          <w:attr w:val="1266 m2" w:name="ProductID"/>
        </w:smartTagPr>
        <w:r>
          <w:t>1266 m2</w:t>
        </w:r>
      </w:smartTag>
      <w:r>
        <w:t xml:space="preserve">, poslovna zgrada sa </w:t>
      </w:r>
      <w:smartTag w:element="metricconverter" w:uri="urn:schemas-microsoft-com:office:smarttags">
        <w:smartTagPr>
          <w:attr w:val="1224 m2" w:name="ProductID"/>
        </w:smartTagPr>
        <w:r>
          <w:t>1224 m2</w:t>
        </w:r>
      </w:smartTag>
      <w:r>
        <w:t xml:space="preserve">, poslovna zgrada sa </w:t>
      </w:r>
      <w:smartTag w:element="metricconverter" w:uri="urn:schemas-microsoft-com:office:smarttags">
        <w:smartTagPr>
          <w:attr w:val="1301 m2" w:name="ProductID"/>
        </w:smartTagPr>
        <w:r>
          <w:t>1301 m2</w:t>
        </w:r>
      </w:smartTag>
      <w:r>
        <w:t xml:space="preserve">, gospodarsko dvorište sa </w:t>
      </w:r>
      <w:smartTag w:element="metricconverter" w:uri="urn:schemas-microsoft-com:office:smarttags">
        <w:smartTagPr>
          <w:attr w:val="6209 m2" w:name="ProductID"/>
        </w:smartTagPr>
        <w:r>
          <w:t>6209 m2</w:t>
        </w:r>
      </w:smartTag>
      <w:r>
        <w:t>, sve upisano u z.k.ul. 3568 k.o. Bartolovečki Trnovec, etažno vlasništvo s određenim omjerima:</w:t>
      </w:r>
    </w:p>
    <w:p w:rsidRDefault="009C2A71" w:rsidP="009C2A71" w:rsidR="009C2A71">
      <w:pPr>
        <w:spacing w:after="0"/>
        <w:jc w:val="both"/>
      </w:pPr>
    </w:p>
    <w:p w:rsidRDefault="009C2A71" w:rsidP="009C2A71" w:rsidR="009C2A71">
      <w:pPr>
        <w:spacing w:after="0"/>
        <w:jc w:val="both"/>
      </w:pPr>
      <w:r>
        <w:t xml:space="preserve">-Poduložak 1, 1. etaža 184370/557450, u naravi proizvodno-poslovni prostor u prizemlju i na  katu, koji se sastoji od: predprostor </w:t>
      </w:r>
      <w:smartTag w:element="metricconverter" w:uri="urn:schemas-microsoft-com:office:smarttags">
        <w:smartTagPr>
          <w:attr w:val="20,20 m2" w:name="ProductID"/>
        </w:smartTagPr>
        <w:r>
          <w:t>20,20 m2</w:t>
        </w:r>
      </w:smartTag>
      <w:r>
        <w:t xml:space="preserve">, kancelarija </w:t>
      </w:r>
      <w:smartTag w:element="metricconverter" w:uri="urn:schemas-microsoft-com:office:smarttags">
        <w:smartTagPr>
          <w:attr w:val="18,90 m2" w:name="ProductID"/>
        </w:smartTagPr>
        <w:r>
          <w:t>18,90 m2</w:t>
        </w:r>
      </w:smartTag>
      <w:r>
        <w:t xml:space="preserve">, čajna kuhinja </w:t>
      </w:r>
      <w:smartTag w:element="metricconverter" w:uri="urn:schemas-microsoft-com:office:smarttags">
        <w:smartTagPr>
          <w:attr w:val="7,55 m2" w:name="ProductID"/>
        </w:smartTagPr>
        <w:r>
          <w:t>7,55 m2</w:t>
        </w:r>
      </w:smartTag>
      <w:r>
        <w:t xml:space="preserve">, sanitarni čvor </w:t>
      </w:r>
      <w:smartTag w:element="metricconverter" w:uri="urn:schemas-microsoft-com:office:smarttags">
        <w:smartTagPr>
          <w:attr w:val="6,85 m2" w:name="ProductID"/>
        </w:smartTagPr>
        <w:r>
          <w:t>6,85 m2</w:t>
        </w:r>
      </w:smartTag>
      <w:r>
        <w:t xml:space="preserve">, kancelarija </w:t>
      </w:r>
      <w:smartTag w:element="metricconverter" w:uri="urn:schemas-microsoft-com:office:smarttags">
        <w:smartTagPr>
          <w:attr w:val="7,15 m2" w:name="ProductID"/>
        </w:smartTagPr>
        <w:r>
          <w:t>7,15 m2</w:t>
        </w:r>
      </w:smartTag>
      <w:r>
        <w:t xml:space="preserve">, čajna kuhinja </w:t>
      </w:r>
      <w:smartTag w:element="metricconverter" w:uri="urn:schemas-microsoft-com:office:smarttags">
        <w:smartTagPr>
          <w:attr w:val="12,55 m2" w:name="ProductID"/>
        </w:smartTagPr>
        <w:r>
          <w:t>12,55 m2</w:t>
        </w:r>
      </w:smartTag>
      <w:r>
        <w:t xml:space="preserve">, kancelarija </w:t>
      </w:r>
      <w:smartTag w:element="metricconverter" w:uri="urn:schemas-microsoft-com:office:smarttags">
        <w:smartTagPr>
          <w:attr w:val="13,85 m2" w:name="ProductID"/>
        </w:smartTagPr>
        <w:r>
          <w:t>13,85 m2</w:t>
        </w:r>
      </w:smartTag>
      <w:r>
        <w:t xml:space="preserve">, stube </w:t>
      </w:r>
      <w:smartTag w:element="metricconverter" w:uri="urn:schemas-microsoft-com:office:smarttags">
        <w:smartTagPr>
          <w:attr w:val="5,90 m2" w:name="ProductID"/>
        </w:smartTagPr>
        <w:r>
          <w:t>5,90 m2</w:t>
        </w:r>
      </w:smartTag>
      <w:r>
        <w:t xml:space="preserve">, proizvodna hala </w:t>
      </w:r>
      <w:smartTag w:element="metricconverter" w:uri="urn:schemas-microsoft-com:office:smarttags">
        <w:smartTagPr>
          <w:attr w:val="1110,60 m2" w:name="ProductID"/>
        </w:smartTagPr>
        <w:r>
          <w:t>1110,60 m2</w:t>
        </w:r>
      </w:smartTag>
      <w:r>
        <w:t xml:space="preserve">, galerija </w:t>
      </w:r>
      <w:smartTag w:element="metricconverter" w:uri="urn:schemas-microsoft-com:office:smarttags">
        <w:smartTagPr>
          <w:attr w:val="80,50 m2" w:name="ProductID"/>
        </w:smartTagPr>
        <w:r>
          <w:t>80,50 m2</w:t>
        </w:r>
      </w:smartTag>
      <w:r>
        <w:t xml:space="preserve">, sanitarni čvor </w:t>
      </w:r>
      <w:smartTag w:element="metricconverter" w:uri="urn:schemas-microsoft-com:office:smarttags">
        <w:smartTagPr>
          <w:attr w:val="4,35 m2" w:name="ProductID"/>
        </w:smartTagPr>
        <w:r>
          <w:t>4,35 m2</w:t>
        </w:r>
      </w:smartTag>
      <w:r>
        <w:t>, ukupne površine 1203,55 m2</w:t>
      </w:r>
    </w:p>
    <w:p w:rsidRDefault="009C2A71" w:rsidP="009C2A71" w:rsidR="009C2A71">
      <w:pPr>
        <w:spacing w:after="0"/>
        <w:jc w:val="both"/>
      </w:pPr>
    </w:p>
    <w:p w:rsidRDefault="009C2A71" w:rsidP="009C2A71" w:rsidR="009C2A71">
      <w:pPr>
        <w:spacing w:after="0"/>
        <w:jc w:val="both"/>
      </w:pPr>
      <w:r>
        <w:t xml:space="preserve">-Poduložak  2, 2. etaža 183480/557450, u naravi proizvodno-poslovni prostor u prizemlju i na katu, koji se sastoji od: garderoba </w:t>
      </w:r>
      <w:smartTag w:element="metricconverter" w:uri="urn:schemas-microsoft-com:office:smarttags">
        <w:smartTagPr>
          <w:attr w:val="31,65 m2" w:name="ProductID"/>
        </w:smartTagPr>
        <w:r>
          <w:t>31,65 m2</w:t>
        </w:r>
      </w:smartTag>
      <w:r>
        <w:t xml:space="preserve">, sanitarni čvor </w:t>
      </w:r>
      <w:smartTag w:element="metricconverter" w:uri="urn:schemas-microsoft-com:office:smarttags">
        <w:smartTagPr>
          <w:attr w:val="10,05 m2" w:name="ProductID"/>
        </w:smartTagPr>
        <w:r>
          <w:t>10,05 m2</w:t>
        </w:r>
      </w:smartTag>
      <w:r>
        <w:t xml:space="preserve">, predprostor </w:t>
      </w:r>
      <w:smartTag w:element="metricconverter" w:uri="urn:schemas-microsoft-com:office:smarttags">
        <w:smartTagPr>
          <w:attr w:val="23,35 m2" w:name="ProductID"/>
        </w:smartTagPr>
        <w:r>
          <w:t>23,35 m2</w:t>
        </w:r>
      </w:smartTag>
      <w:r>
        <w:t xml:space="preserve">, čajna kuhinja </w:t>
      </w:r>
      <w:smartTag w:element="metricconverter" w:uri="urn:schemas-microsoft-com:office:smarttags">
        <w:smartTagPr>
          <w:attr w:val="40,70 m2" w:name="ProductID"/>
        </w:smartTagPr>
        <w:r>
          <w:t>40,70 m2</w:t>
        </w:r>
      </w:smartTag>
      <w:r>
        <w:t xml:space="preserve">, stube </w:t>
      </w:r>
      <w:smartTag w:element="metricconverter" w:uri="urn:schemas-microsoft-com:office:smarttags">
        <w:smartTagPr>
          <w:attr w:val="5,30 m2" w:name="ProductID"/>
        </w:smartTagPr>
        <w:r>
          <w:t>5,30 m2</w:t>
        </w:r>
      </w:smartTag>
      <w:r>
        <w:t xml:space="preserve">, proizvodna hala </w:t>
      </w:r>
      <w:smartTag w:element="metricconverter" w:uri="urn:schemas-microsoft-com:office:smarttags">
        <w:smartTagPr>
          <w:attr w:val="1078,70 m2" w:name="ProductID"/>
        </w:smartTagPr>
        <w:r>
          <w:t>1078,70 m2</w:t>
        </w:r>
      </w:smartTag>
      <w:r>
        <w:t xml:space="preserve">, tuš </w:t>
      </w:r>
      <w:smartTag w:element="metricconverter" w:uri="urn:schemas-microsoft-com:office:smarttags">
        <w:smartTagPr>
          <w:attr w:val="1,40 m2" w:name="ProductID"/>
        </w:smartTagPr>
        <w:r>
          <w:t>1,40 m2</w:t>
        </w:r>
      </w:smartTag>
      <w:r>
        <w:t xml:space="preserve">, kancelarija </w:t>
      </w:r>
      <w:smartTag w:element="metricconverter" w:uri="urn:schemas-microsoft-com:office:smarttags">
        <w:smartTagPr>
          <w:attr w:val="42,90 m2" w:name="ProductID"/>
        </w:smartTagPr>
        <w:r>
          <w:t>42,90 m2</w:t>
        </w:r>
      </w:smartTag>
      <w:r>
        <w:t xml:space="preserve">, galerija </w:t>
      </w:r>
      <w:smartTag w:element="metricconverter" w:uri="urn:schemas-microsoft-com:office:smarttags">
        <w:smartTagPr>
          <w:attr w:val="61,40 m2" w:name="ProductID"/>
        </w:smartTagPr>
        <w:r>
          <w:t>61,40 m2</w:t>
        </w:r>
      </w:smartTag>
      <w:r>
        <w:t xml:space="preserve">, ukupne površine </w:t>
      </w:r>
      <w:smartTag w:element="metricconverter" w:uri="urn:schemas-microsoft-com:office:smarttags">
        <w:smartTagPr>
          <w:attr w:val="1295,45 m2" w:name="ProductID"/>
        </w:smartTagPr>
        <w:r>
          <w:t>1295,45 m2</w:t>
        </w:r>
      </w:smartTag>
    </w:p>
    <w:p w:rsidRDefault="009C2A71" w:rsidP="009C2A71" w:rsidR="009C2A71">
      <w:pPr>
        <w:spacing w:after="0"/>
        <w:jc w:val="both"/>
      </w:pPr>
    </w:p>
    <w:p w:rsidRDefault="009C2A71" w:rsidP="009C2A71" w:rsidR="009C2A71">
      <w:pPr>
        <w:spacing w:after="0"/>
        <w:jc w:val="both"/>
      </w:pPr>
      <w:r>
        <w:t>-Poduložak 3, 3. etaža 189600/557450, u naravi proizvodno-poslovni prostor u prizemlju, koji se sastoji od proizvodne hale površine 1264 m2, ukupne površine 1264 m2</w:t>
      </w:r>
    </w:p>
    <w:p w:rsidRDefault="009C2A71" w:rsidP="009C2A71" w:rsidR="009C2A71">
      <w:pPr>
        <w:spacing w:after="0"/>
        <w:jc w:val="both"/>
      </w:pPr>
    </w:p>
    <w:p w:rsidRDefault="009C2A71" w:rsidP="009C2A71" w:rsidR="009C2A71">
      <w:pPr>
        <w:spacing w:after="0"/>
        <w:jc w:val="both"/>
      </w:pPr>
      <w:r>
        <w:t xml:space="preserve">Nekretnine se prodaju kao cjelina.  </w:t>
      </w:r>
    </w:p>
    <w:p w:rsidRDefault="009C2A71" w:rsidP="009C2A71" w:rsidR="009C2A71">
      <w:pPr>
        <w:spacing w:after="0"/>
        <w:jc w:val="both"/>
      </w:pPr>
    </w:p>
    <w:p w:rsidRDefault="009C2A71" w:rsidP="009C2A71" w:rsidR="009C2A71">
      <w:pPr>
        <w:spacing w:after="0"/>
        <w:jc w:val="both"/>
      </w:pPr>
      <w:r>
        <w:lastRenderedPageBreak/>
        <w:t>Utvrđena procijenjena vrijednost nekretnina iznosi 15.482.786,16 kn.</w:t>
      </w:r>
    </w:p>
    <w:p w:rsidRDefault="009C2A71" w:rsidP="009C2A71" w:rsidR="009C2A71">
      <w:pPr>
        <w:spacing w:after="0"/>
        <w:jc w:val="both"/>
      </w:pPr>
    </w:p>
    <w:p w:rsidRDefault="009C2A71" w:rsidP="009C2A71" w:rsidR="009C2A71">
      <w:pPr>
        <w:spacing w:after="0"/>
        <w:jc w:val="both"/>
        <w:rPr>
          <w:b/>
        </w:rPr>
      </w:pPr>
      <w:r>
        <w:t>Početna prodajna cijena iznosi</w:t>
      </w:r>
      <w:r>
        <w:rPr>
          <w:b/>
        </w:rPr>
        <w:t xml:space="preserve"> 7.134.467,86 kn.</w:t>
      </w:r>
    </w:p>
    <w:p w:rsidRDefault="009C2A71" w:rsidP="009C2A71" w:rsidR="009C2A71">
      <w:pPr>
        <w:spacing w:after="0"/>
        <w:jc w:val="both"/>
      </w:pPr>
    </w:p>
    <w:p w:rsidRDefault="009C2A71" w:rsidP="009C2A71" w:rsidR="009C2A71">
      <w:pPr>
        <w:spacing w:after="0"/>
        <w:jc w:val="both"/>
      </w:pPr>
      <w:r>
        <w:t xml:space="preserve">Razlučni vjerovnici su Privredna banka Zagreb d.d. Zagreb i H-Abduco d.o.o. Zagreb. </w:t>
      </w:r>
    </w:p>
    <w:p w:rsidRDefault="009C2A71" w:rsidP="009C2A71" w:rsidR="009C2A71">
      <w:pPr>
        <w:spacing w:after="0"/>
        <w:jc w:val="both"/>
      </w:pPr>
    </w:p>
    <w:p w:rsidRDefault="009C2A71" w:rsidP="009C2A71" w:rsidR="009C2A71">
      <w:pPr>
        <w:spacing w:after="0"/>
        <w:jc w:val="both"/>
      </w:pPr>
      <w:r>
        <w:t>Razlučno pravo upisano pod Z-1435/12 od 14.03.2012.g., na temelju rješenja o ovrsi Trgovačkog suda u Varaždinu broj Ovr-223/2012, u korist DOKA Hrvatska d.o.o. Zagreb, prestaje u skladu s odredbom čl. 97. Stečajnog zakona.</w:t>
      </w:r>
    </w:p>
    <w:p w:rsidRDefault="009C2A71" w:rsidP="009C2A71" w:rsidR="009C2A71">
      <w:pPr>
        <w:pStyle w:val="Tijeloteksta"/>
        <w:spacing w:after="0"/>
      </w:pPr>
    </w:p>
    <w:p w:rsidRDefault="009C2A71" w:rsidP="009C2A71" w:rsidR="009C2A71">
      <w:pPr>
        <w:pStyle w:val="Tijeloteksta"/>
        <w:spacing w:after="0"/>
        <w:ind w:firstLine="360"/>
        <w:jc w:val="both"/>
      </w:pPr>
      <w:r>
        <w:t xml:space="preserve">II/ Nekretnine će se prodati na usmenoj javnoj dražbi. Šesto ročište za prodaju održat će se dana </w:t>
      </w:r>
      <w:r>
        <w:rPr>
          <w:b/>
        </w:rPr>
        <w:t>18. siječnja 2018. godine</w:t>
      </w:r>
      <w:r>
        <w:t xml:space="preserve">, u zgradi Trgovačkog suda u Varaždinu, soba 226/II, s početkom u </w:t>
      </w:r>
      <w:r>
        <w:rPr>
          <w:b/>
        </w:rPr>
        <w:t>13,00 sati</w:t>
      </w:r>
      <w:r>
        <w:t>. Ročište će se održati i ako na njemu sudjeluje samo jedan ponuditelj.</w:t>
      </w:r>
    </w:p>
    <w:p w:rsidRDefault="009C2A71" w:rsidP="009C2A71" w:rsidR="009C2A71">
      <w:pPr>
        <w:pStyle w:val="Tijeloteksta"/>
        <w:spacing w:after="0"/>
        <w:ind w:left="360"/>
        <w:jc w:val="both"/>
      </w:pPr>
    </w:p>
    <w:p w:rsidRDefault="009C2A71" w:rsidP="009C2A71" w:rsidR="009C2A71">
      <w:pPr>
        <w:pStyle w:val="Tijeloteksta"/>
        <w:spacing w:after="0"/>
        <w:ind w:firstLine="360"/>
        <w:jc w:val="both"/>
      </w:pPr>
      <w:r>
        <w:t xml:space="preserve">III/ Ovaj zaključak o prodaji objavit će se na e-Oglasnoj ploči Trgovačkog suda u  Varaždinu, jednom od javnih glasila u Varaždinskoj županiji, na web stranicama Hrvatske gospodarske komore i na web stranicama Visokog trgovačkog suda Republike Hrvatske. </w:t>
      </w:r>
    </w:p>
    <w:p w:rsidRDefault="009C2A71" w:rsidP="009C2A71" w:rsidR="009C2A71">
      <w:pPr>
        <w:pStyle w:val="Tijeloteksta"/>
        <w:spacing w:after="0"/>
        <w:ind w:left="360"/>
      </w:pPr>
    </w:p>
    <w:p w:rsidRDefault="009C2A71" w:rsidP="009C2A71" w:rsidR="009C2A71">
      <w:pPr>
        <w:pStyle w:val="Tijeloteksta"/>
        <w:spacing w:after="0"/>
        <w:ind w:left="360"/>
      </w:pPr>
      <w:r>
        <w:t>IV/ Uvjeti prodaje:</w:t>
      </w:r>
    </w:p>
    <w:p w:rsidRDefault="009C2A71" w:rsidP="009C2A71" w:rsidR="009C2A71">
      <w:pPr>
        <w:pStyle w:val="Tijeloteksta"/>
        <w:spacing w:after="0"/>
        <w:ind w:left="360"/>
      </w:pPr>
    </w:p>
    <w:p w:rsidRDefault="009C2A71" w:rsidP="009C2A71" w:rsidR="009C2A71">
      <w:pPr>
        <w:pStyle w:val="Tijeloteksta"/>
        <w:numPr>
          <w:ilvl w:val="0"/>
          <w:numId w:val="47"/>
        </w:numPr>
        <w:spacing w:after="0"/>
        <w:jc w:val="both"/>
      </w:pPr>
      <w:r>
        <w:t>Nekretnine iz točke I. ovog zaključka prodavati će se po početnoj prodajnoj cijeni i ispod te cijene se na šestom ročištu za dražbu  ne mogu prodati.</w:t>
      </w:r>
    </w:p>
    <w:p w:rsidRDefault="009C2A71" w:rsidP="009C2A71" w:rsidR="009C2A71">
      <w:pPr>
        <w:pStyle w:val="Tijeloteksta"/>
        <w:spacing w:after="0"/>
      </w:pPr>
    </w:p>
    <w:p w:rsidRDefault="009C2A71" w:rsidP="009C2A71" w:rsidR="009C2A71">
      <w:pPr>
        <w:pStyle w:val="Tijeloteksta"/>
        <w:numPr>
          <w:ilvl w:val="0"/>
          <w:numId w:val="47"/>
        </w:numPr>
        <w:spacing w:after="0"/>
        <w:jc w:val="both"/>
      </w:pPr>
      <w:r>
        <w:t>Sve poreze i pristojbe u vezi s prodajom nekretnina snosi kupac.</w:t>
      </w:r>
    </w:p>
    <w:p w:rsidRDefault="009C2A71" w:rsidP="009C2A71" w:rsidR="009C2A71">
      <w:pPr>
        <w:pStyle w:val="Tijeloteksta"/>
        <w:spacing w:after="0"/>
      </w:pPr>
    </w:p>
    <w:p w:rsidRDefault="009C2A71" w:rsidP="009C2A71" w:rsidR="009C2A71">
      <w:pPr>
        <w:pStyle w:val="Tijeloteksta"/>
        <w:numPr>
          <w:ilvl w:val="0"/>
          <w:numId w:val="47"/>
        </w:numPr>
        <w:spacing w:after="0"/>
        <w:jc w:val="both"/>
      </w:pPr>
      <w:r>
        <w:t xml:space="preserve">Kao ponuditelji na dražbi mogu sudjelovati samo osobe koje najkasnije do </w:t>
      </w:r>
      <w:r>
        <w:rPr>
          <w:b/>
        </w:rPr>
        <w:t xml:space="preserve">17. siječnja 2018. godine </w:t>
      </w:r>
      <w:r>
        <w:t>uplate jamčevinu u iznosu od 10 % od početne prodajne cijene nekretnine za koju žele licitirati, na račun sudskog depozita Trgovačkog suda u Varaždinu prema IBAN konstrukciji broj HR4023900011300002754 (u elektroničkom nalogu za plaćanje), ili HR40 2390 0011 3000 0275 4 (u nalogu za plaćanje na papirnatom obrascu), s pozivom na broj spisa St-74/12 i dokaz o tome predoče stečajnom sucu prije početka dražbe. Kupcu nekretnine jamčevina se uračunava u kupoprodajnu cijenu, a ostalima se vraća  odmah nakon zaključenja javne dražbe.</w:t>
      </w:r>
    </w:p>
    <w:p w:rsidRDefault="009C2A71" w:rsidP="009C2A71" w:rsidR="009C2A71">
      <w:pPr>
        <w:pStyle w:val="Tijeloteksta"/>
        <w:spacing w:after="0"/>
      </w:pPr>
    </w:p>
    <w:p w:rsidRDefault="009C2A71" w:rsidP="009C2A71" w:rsidR="009C2A71">
      <w:pPr>
        <w:pStyle w:val="Tijeloteksta"/>
        <w:numPr>
          <w:ilvl w:val="0"/>
          <w:numId w:val="47"/>
        </w:numPr>
        <w:spacing w:after="0"/>
        <w:jc w:val="both"/>
      </w:pPr>
      <w:r>
        <w:t>Jamčevinu nisu dužni položiti razlučni vjerovnici.</w:t>
      </w:r>
    </w:p>
    <w:p w:rsidRDefault="009C2A71" w:rsidP="009C2A71" w:rsidR="009C2A71">
      <w:pPr>
        <w:pStyle w:val="Tijeloteksta"/>
        <w:spacing w:after="0"/>
      </w:pPr>
    </w:p>
    <w:p w:rsidRDefault="009C2A71" w:rsidP="009C2A71" w:rsidR="009C2A71">
      <w:pPr>
        <w:pStyle w:val="Tijeloteksta"/>
        <w:numPr>
          <w:ilvl w:val="0"/>
          <w:numId w:val="47"/>
        </w:numPr>
        <w:spacing w:after="0"/>
        <w:jc w:val="both"/>
      </w:pPr>
      <w:r>
        <w:t xml:space="preserve">Kupac je dužan uplatiti kupovninu u roku od 30 dana od dana pravomoćnosti rješenja o dosudi nekretnine, na račun sudskog depozita navedenog u točki 3. uvjeta prodaje ovog zaključka. Ako kupac u tom roku ne položi kupovninu, smatrat će se da je odustao od kupnje, a iz položene jamčevine namirit će se troškovi nove prodaje i naknaditi razlika između kupovnine postignute na prijašnjoj i novoj dražbi. Ako bude više ponuditelja, sud će u rješenju o dosudi odrediti da će se nekretnina dosuditi i kupcima koji su ponudili nižu cijenu, redom prema veličini cijene koju su ponudili, ako kupac koji je ponudio veću cijenu ne položi kupovninu u zadanom roku. U tom slučaju  sud će donijeti posebno rješenje o dosudi svakom slijedećem kupcu koji je ispunio uvjete da mu se nekretnina dosudi, u kojem će odrediti rok za polaganje kupovnine. </w:t>
      </w:r>
    </w:p>
    <w:p w:rsidRDefault="009C2A71" w:rsidP="009C2A71" w:rsidR="009C2A71">
      <w:pPr>
        <w:pStyle w:val="Tijeloteksta"/>
        <w:spacing w:after="0"/>
      </w:pPr>
    </w:p>
    <w:p w:rsidRDefault="009C2A71" w:rsidP="009C2A71" w:rsidR="009C2A71">
      <w:pPr>
        <w:numPr>
          <w:ilvl w:val="0"/>
          <w:numId w:val="47"/>
        </w:numPr>
        <w:spacing w:after="0"/>
        <w:jc w:val="both"/>
      </w:pPr>
      <w:r>
        <w:lastRenderedPageBreak/>
        <w:t>U rješenju o dosudi nekretnina sud će odrediti da se nakon pravomoćnosti toga  rješenja i nakon što kupac položi kupovninu, u zemljišnim knjigama upiše pravo vlasništva na dosuđenim nekretninama u korist kupca, te brisati prava i terete na nekretninama koji prestaju njihovom prodajom.</w:t>
      </w:r>
    </w:p>
    <w:p w:rsidRDefault="009C2A71" w:rsidP="009C2A71" w:rsidR="009C2A71">
      <w:pPr>
        <w:spacing w:after="0"/>
        <w:jc w:val="both"/>
      </w:pPr>
    </w:p>
    <w:p w:rsidRDefault="009C2A71" w:rsidP="009C2A71" w:rsidR="009C2A71">
      <w:pPr>
        <w:numPr>
          <w:ilvl w:val="0"/>
          <w:numId w:val="47"/>
        </w:numPr>
        <w:spacing w:after="0"/>
        <w:jc w:val="both"/>
      </w:pPr>
      <w:r>
        <w:t>Prodaja se provodi po načelu „viđeno-kupljeno“, što isključuje sve naknadne prigovore kupca.</w:t>
      </w:r>
    </w:p>
    <w:p w:rsidRDefault="009C2A71" w:rsidP="009C2A71" w:rsidR="009C2A71">
      <w:pPr>
        <w:spacing w:after="0"/>
        <w:jc w:val="both"/>
      </w:pPr>
    </w:p>
    <w:p w:rsidRDefault="009C2A71" w:rsidP="009C2A71" w:rsidR="009C2A71">
      <w:pPr>
        <w:pStyle w:val="Tijeloteksta"/>
        <w:numPr>
          <w:ilvl w:val="0"/>
          <w:numId w:val="47"/>
        </w:numPr>
        <w:tabs>
          <w:tab w:pos="1260" w:val="left"/>
        </w:tabs>
        <w:spacing w:after="0"/>
        <w:jc w:val="both"/>
      </w:pPr>
      <w:r>
        <w:t xml:space="preserve">Zainteresirane osobe mogu razgledati nekretnine koje su predmet prodaje uz prethodni </w:t>
      </w:r>
    </w:p>
    <w:p w:rsidRDefault="009C2A71" w:rsidP="009C2A71" w:rsidR="009C2A71">
      <w:pPr>
        <w:pStyle w:val="Tijeloteksta"/>
        <w:tabs>
          <w:tab w:pos="1260" w:val="left"/>
        </w:tabs>
        <w:spacing w:after="0"/>
        <w:ind w:left="720"/>
      </w:pPr>
      <w:r>
        <w:t>dogovor sa stečajnom upraviteljicom na broj 098 1863 124.</w:t>
      </w:r>
      <w:r>
        <w:tab/>
      </w:r>
    </w:p>
    <w:p w:rsidRDefault="009C2A71" w:rsidP="009C2A71" w:rsidR="009C2A71">
      <w:pPr>
        <w:pStyle w:val="Tijeloteksta"/>
        <w:tabs>
          <w:tab w:pos="1260" w:val="left"/>
        </w:tabs>
        <w:spacing w:after="0"/>
      </w:pPr>
    </w:p>
    <w:p w:rsidRDefault="009C2A71" w:rsidP="009C2A71" w:rsidR="009C2A71">
      <w:pPr>
        <w:pStyle w:val="Tijeloteksta"/>
        <w:tabs>
          <w:tab w:pos="1260" w:val="left"/>
        </w:tabs>
        <w:spacing w:after="0"/>
        <w:ind w:left="720"/>
      </w:pPr>
    </w:p>
    <w:p w:rsidRDefault="009C2A71" w:rsidP="009C2A71" w:rsidR="009C2A71">
      <w:pPr>
        <w:tabs>
          <w:tab w:pos="1260" w:val="left"/>
        </w:tabs>
        <w:spacing w:after="0"/>
        <w:jc w:val="center"/>
      </w:pPr>
      <w:r>
        <w:t>Varaždin, 04. prosinca 2017.</w:t>
      </w:r>
    </w:p>
    <w:p w:rsidRDefault="009C2A71" w:rsidP="009C2A71" w:rsidR="009C2A71">
      <w:pPr>
        <w:tabs>
          <w:tab w:pos="1260" w:val="left"/>
        </w:tabs>
        <w:spacing w:after="0"/>
        <w:jc w:val="center"/>
      </w:pPr>
    </w:p>
    <w:p w:rsidRDefault="009C2A71" w:rsidP="009C2A71" w:rsidR="009C2A71">
      <w:pPr>
        <w:tabs>
          <w:tab w:pos="1260" w:val="left"/>
        </w:tabs>
        <w:spacing w:after="0"/>
        <w:jc w:val="both"/>
      </w:pPr>
    </w:p>
    <w:p w:rsidRDefault="009C2A71" w:rsidP="009C2A71" w:rsidR="009C2A71">
      <w:pPr>
        <w:tabs>
          <w:tab w:pos="1260" w:val="left"/>
        </w:tabs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Sudac:</w:t>
      </w:r>
    </w:p>
    <w:p w:rsidRDefault="009C2A71" w:rsidP="009C2A71" w:rsidR="009C2A71">
      <w:pPr>
        <w:tabs>
          <w:tab w:pos="1260" w:val="left"/>
        </w:tabs>
        <w:spacing w:after="0"/>
        <w:jc w:val="both"/>
      </w:pPr>
    </w:p>
    <w:p w:rsidRDefault="009C2A71" w:rsidP="009C2A71" w:rsidR="009C2A71">
      <w:pPr>
        <w:tabs>
          <w:tab w:pos="1260" w:val="left"/>
        </w:tabs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Jasna Lekić</w:t>
      </w:r>
    </w:p>
    <w:p w:rsidRDefault="009C2A71" w:rsidP="009C2A71" w:rsidR="009C2A71">
      <w:pPr>
        <w:tabs>
          <w:tab w:pos="1260" w:val="left"/>
        </w:tabs>
        <w:spacing w:after="0"/>
        <w:jc w:val="both"/>
      </w:pPr>
    </w:p>
    <w:p w:rsidRDefault="009C2A71" w:rsidP="009C2A71" w:rsidR="009C2A71">
      <w:pPr>
        <w:tabs>
          <w:tab w:pos="1260" w:val="left"/>
        </w:tabs>
        <w:spacing w:after="0"/>
        <w:jc w:val="both"/>
      </w:pPr>
      <w:r>
        <w:t xml:space="preserve">                                                                                      </w:t>
      </w:r>
    </w:p>
    <w:p w:rsidRDefault="009C2A71" w:rsidP="009C2A71" w:rsidR="009C2A71">
      <w:pPr>
        <w:tabs>
          <w:tab w:pos="1260" w:val="left"/>
        </w:tabs>
        <w:spacing w:after="0"/>
        <w:jc w:val="both"/>
      </w:pPr>
    </w:p>
    <w:p w:rsidRDefault="009C2A71" w:rsidP="009C2A71" w:rsidR="009C2A71">
      <w:pPr>
        <w:tabs>
          <w:tab w:pos="1260" w:val="left"/>
        </w:tabs>
        <w:spacing w:after="0"/>
        <w:jc w:val="both"/>
      </w:pPr>
    </w:p>
    <w:p w:rsidRDefault="009C2A71" w:rsidP="009C2A71" w:rsidR="009C2A71">
      <w:pPr>
        <w:tabs>
          <w:tab w:pos="1260" w:val="left"/>
        </w:tabs>
        <w:spacing w:after="0"/>
        <w:jc w:val="both"/>
      </w:pPr>
      <w:r>
        <w:t>POUKA O PRAVNOM LIJEKU:</w:t>
      </w:r>
    </w:p>
    <w:p w:rsidRDefault="009C2A71" w:rsidP="009C2A71" w:rsidR="009C2A71">
      <w:pPr>
        <w:tabs>
          <w:tab w:pos="1260" w:val="left"/>
        </w:tabs>
        <w:spacing w:after="0"/>
        <w:jc w:val="both"/>
      </w:pPr>
    </w:p>
    <w:p w:rsidRDefault="009C2A71" w:rsidP="009C2A71" w:rsidR="009C2A71">
      <w:pPr>
        <w:tabs>
          <w:tab w:pos="1260" w:val="left"/>
        </w:tabs>
        <w:spacing w:after="0"/>
        <w:jc w:val="both"/>
      </w:pPr>
      <w:r>
        <w:t>Protiv ovog zaključka nije dopuštena žalba.</w:t>
      </w:r>
    </w:p>
    <w:p w:rsidRDefault="009C2A71" w:rsidP="009C2A71" w:rsidR="009C2A71">
      <w:pPr>
        <w:tabs>
          <w:tab w:pos="1260" w:val="left"/>
        </w:tabs>
        <w:spacing w:after="0"/>
        <w:jc w:val="both"/>
      </w:pPr>
    </w:p>
    <w:p w:rsidRDefault="009C2A71" w:rsidP="009C2A71" w:rsidR="009C2A71">
      <w:pPr>
        <w:tabs>
          <w:tab w:pos="1260" w:val="left"/>
        </w:tabs>
        <w:spacing w:after="0"/>
        <w:jc w:val="both"/>
      </w:pPr>
    </w:p>
    <w:p w:rsidRDefault="009C2A71" w:rsidP="009C2A71" w:rsidR="009C2A71">
      <w:pPr>
        <w:tabs>
          <w:tab w:pos="1260" w:val="left"/>
        </w:tabs>
        <w:spacing w:after="0"/>
        <w:jc w:val="both"/>
      </w:pPr>
    </w:p>
    <w:p w:rsidRDefault="009C2A71" w:rsidP="009C2A71" w:rsidR="009C2A71">
      <w:pPr>
        <w:tabs>
          <w:tab w:pos="1260" w:val="left"/>
        </w:tabs>
        <w:spacing w:after="0"/>
        <w:jc w:val="both"/>
      </w:pPr>
      <w:r>
        <w:t xml:space="preserve">DNA: </w:t>
      </w:r>
    </w:p>
    <w:p w:rsidRDefault="009C2A71" w:rsidP="009C2A71" w:rsidR="009C2A71">
      <w:pPr>
        <w:numPr>
          <w:ilvl w:val="0"/>
          <w:numId w:val="48"/>
        </w:numPr>
        <w:tabs>
          <w:tab w:pos="1260" w:val="left"/>
        </w:tabs>
        <w:spacing w:after="0"/>
        <w:jc w:val="both"/>
      </w:pPr>
      <w:r>
        <w:t>Stečajna upraviteljica Nevenka Golubić, dipl. oec., Štefanec Marof 27, Štefanec, 42202 Trnovec Bartolovečki</w:t>
      </w:r>
    </w:p>
    <w:p w:rsidRDefault="009C2A71" w:rsidP="009C2A71" w:rsidR="009C2A71">
      <w:pPr>
        <w:numPr>
          <w:ilvl w:val="0"/>
          <w:numId w:val="48"/>
        </w:numPr>
        <w:tabs>
          <w:tab w:pos="1260" w:val="left"/>
        </w:tabs>
        <w:spacing w:after="0"/>
        <w:jc w:val="both"/>
      </w:pPr>
      <w:r>
        <w:t>ŽDO Varaždin, građansko-upravni odjel</w:t>
      </w:r>
    </w:p>
    <w:p w:rsidRDefault="009C2A71" w:rsidP="009C2A71" w:rsidR="009C2A71">
      <w:pPr>
        <w:pStyle w:val="Tijeloteksta"/>
        <w:numPr>
          <w:ilvl w:val="0"/>
          <w:numId w:val="48"/>
        </w:numPr>
        <w:tabs>
          <w:tab w:pos="1260" w:val="left"/>
        </w:tabs>
        <w:spacing w:after="0"/>
        <w:jc w:val="both"/>
      </w:pPr>
      <w:r>
        <w:t xml:space="preserve">Privredna banka Zagreb d.d., po pun. Davoru Ivančić, odvjetniku iz Čakovca, </w:t>
      </w:r>
    </w:p>
    <w:p w:rsidRDefault="009C2A71" w:rsidP="009C2A71" w:rsidR="009C2A71">
      <w:pPr>
        <w:pStyle w:val="Tijeloteksta"/>
        <w:tabs>
          <w:tab w:pos="1260" w:val="left"/>
        </w:tabs>
        <w:spacing w:after="0"/>
        <w:ind w:left="720"/>
      </w:pPr>
      <w:r>
        <w:t>Park Rudolfa Kropeka 1</w:t>
      </w:r>
    </w:p>
    <w:p w:rsidRDefault="009C2A71" w:rsidP="009C2A71" w:rsidR="009C2A71">
      <w:pPr>
        <w:pStyle w:val="Tijeloteksta"/>
        <w:numPr>
          <w:ilvl w:val="0"/>
          <w:numId w:val="48"/>
        </w:numPr>
        <w:tabs>
          <w:tab w:pos="1260" w:val="left"/>
        </w:tabs>
        <w:spacing w:after="0"/>
        <w:jc w:val="both"/>
      </w:pPr>
      <w:r>
        <w:t>Adriatic Assets d.o.o., po pun. iz OD Divjak, Topić &amp; Bahtijarević d.o.o. iz Zagreba,</w:t>
      </w:r>
    </w:p>
    <w:p w:rsidRDefault="009C2A71" w:rsidP="009C2A71" w:rsidR="009C2A71">
      <w:pPr>
        <w:pStyle w:val="Tijeloteksta"/>
        <w:tabs>
          <w:tab w:pos="1260" w:val="left"/>
        </w:tabs>
        <w:spacing w:after="0"/>
        <w:ind w:left="720"/>
      </w:pPr>
      <w:r>
        <w:t>Ivana Lučića 2a (preuzimatelj tražbine od H-ABDUCO d.o.o.)</w:t>
      </w:r>
    </w:p>
    <w:p w:rsidRDefault="009C2A71" w:rsidP="009C2A71" w:rsidR="009C2A71">
      <w:pPr>
        <w:pStyle w:val="Tijeloteksta"/>
        <w:numPr>
          <w:ilvl w:val="0"/>
          <w:numId w:val="48"/>
        </w:numPr>
        <w:tabs>
          <w:tab w:pos="1260" w:val="left"/>
        </w:tabs>
        <w:spacing w:after="0"/>
        <w:jc w:val="both"/>
      </w:pPr>
      <w:r>
        <w:t>DOKA Hrvatska d.o.o., po pun. Ivani Aralica Lalić, odvjetnici iz Zagreba, Dalmatinska 17</w:t>
      </w:r>
    </w:p>
    <w:p w:rsidRDefault="009C2A71" w:rsidP="009C2A71" w:rsidR="009C2A71">
      <w:pPr>
        <w:pStyle w:val="Tijeloteksta"/>
        <w:numPr>
          <w:ilvl w:val="0"/>
          <w:numId w:val="48"/>
        </w:numPr>
        <w:tabs>
          <w:tab w:pos="1260" w:val="left"/>
        </w:tabs>
        <w:spacing w:after="0"/>
        <w:jc w:val="both"/>
      </w:pPr>
      <w:r>
        <w:t>Meteor proizvodnja d.o.o. Varaždin, Optujska 12</w:t>
      </w:r>
    </w:p>
    <w:p w:rsidRDefault="009C2A71" w:rsidP="009C2A71" w:rsidR="009C2A71">
      <w:pPr>
        <w:pStyle w:val="Tijeloteksta"/>
        <w:numPr>
          <w:ilvl w:val="0"/>
          <w:numId w:val="48"/>
        </w:numPr>
        <w:tabs>
          <w:tab w:pos="1260" w:val="left"/>
        </w:tabs>
        <w:spacing w:after="0"/>
        <w:jc w:val="both"/>
      </w:pPr>
      <w:r>
        <w:t>e-Oglasna ploča suda</w:t>
      </w:r>
    </w:p>
    <w:p w:rsidRDefault="00AE649C" w:rsidP="009C2A71" w:rsidR="00AE649C" w:rsidRPr="00B76F3C">
      <w:pPr>
        <w:pStyle w:val="NormaleSPIS"/>
        <w:spacing w:after="0"/>
      </w:pPr>
    </w:p>
    <w:p w:rsidRDefault="00AB4602" w:rsidP="009C2A71" w:rsidR="00AE649C" w:rsidRPr="00B76F3C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9C2A71" w:rsidR="00AE649C" w:rsidRPr="00B76F3C">
      <w:pPr>
        <w:pStyle w:val="NormaleSPIS"/>
        <w:spacing w:after="0"/>
      </w:pPr>
    </w:p>
    <w:sectPr w:rsidSect="0032366B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2C69" w:rsidP="00537B78" w:rsidR="00562C69">
      <w:r>
        <w:separator/>
      </w:r>
    </w:p>
  </w:endnote>
  <w:endnote w:id="0" w:type="continuationSeparator">
    <w:p w:rsidRDefault="00562C69" w:rsidP="00537B78" w:rsidR="00562C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2C69" w:rsidP="00537B78" w:rsidR="00562C69">
      <w:r>
        <w:separator/>
      </w:r>
    </w:p>
  </w:footnote>
  <w:footnote w:id="0" w:type="continuationSeparator">
    <w:p w:rsidRDefault="00562C69" w:rsidP="00537B78" w:rsidR="00562C6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90550AC"/>
    <w:multiLevelType w:val="hybridMultilevel"/>
    <w:tmpl w:val="B658F9D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56C2AB6"/>
    <w:multiLevelType w:val="hybridMultilevel"/>
    <w:tmpl w:val="64EE8D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C69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2A71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051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73808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prosinca 2017.</izvorni_sadrzaj>
    <derivirana_varijabla naziv="DomainObject.DatumDonosenjaOdluke_1">4.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St-74/2012-649</izvorni_sadrzaj>
    <derivirana_varijabla naziv="DomainObject.Oznaka_1">St-74/2012-649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</izvorni_sadrzaj>
    <derivirana_varijabla naziv="DomainObject.Predmet.Broj_1">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2012.</izvorni_sadrzaj>
    <derivirana_varijabla naziv="DomainObject.Predmet.DatumOsnivanja_1">6. veljače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Žalba 31.5.2012.</izvorni_sadrzaj>
    <derivirana_varijabla naziv="DomainObject.Predmet.Opis_1">Žalba 31.5.2012.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St-74/2012</izvorni_sadrzaj>
    <derivirana_varijabla naziv="DomainObject.Predmet.OznakaBroj_1">St-74/2012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napomena: javna dražba 27.5.2015.
odbor vjerovnika 15.07.2015.- spis u roč. 15.7.2015
=================================</izvorni_sadrzaj>
    <derivirana_varijabla naziv="DomainObject.Predmet.PrimjedbaSuca_1">napomena: javna dražba 27.5.2015.
odbor vjerovnika 15.07.2015.- spis u roč. 15.7.2015
=================================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METEOR GRUPA društvo s ograničenom odgovornošću za trgovinu, proizvodnju i graditeljstvo</izvorni_sadrzaj>
    <derivirana_varijabla naziv="DomainObject.Predmet.ProtustrankaFormated_1">  METEOR GRUPA društvo s ograničenom odgovornošću za trgovinu, proizvodnju i graditeljstvo</derivirana_varijabla>
  </DomainObject.Predmet.ProtustrankaFormated>
  <DomainObject.Predmet.ProtustrankaFormatedOIB>
    <izvorni_sadrzaj>  METEOR GRUPA društvo s ograničenom odgovornošću za trgovinu, proizvodnju i graditeljstvo, OIB 09637080512</izvorni_sadrzaj>
    <derivirana_varijabla naziv="DomainObject.Predmet.ProtustrankaFormatedOIB_1">  METEOR GRUPA društvo s ograničenom odgovornošću za trgovinu, proizvodnju i graditeljstvo, OIB 09637080512</derivirana_varijabla>
  </DomainObject.Predmet.ProtustrankaFormatedOIB>
  <DomainObject.Predmet.ProtustrankaFormatedWithAdress>
    <izvorni_sadrzaj> METEOR GRUPA društvo s ograničenom odgovornošću za trgovinu, proizvodnju i graditeljstvo, Optujska 12, Varaždin</izvorni_sadrzaj>
    <derivirana_varijabla naziv="DomainObject.Predmet.ProtustrankaFormatedWithAdress_1"> METEOR GRUPA društvo s ograničenom odgovornošću za trgovinu, proizvodnju i graditeljstvo, Optujska 12, Varaždin</derivirana_varijabla>
  </DomainObject.Predmet.ProtustrankaFormatedWithAdress>
  <DomainObject.Predmet.ProtustrankaFormatedWithAdressOIB>
    <izvorni_sadrzaj> METEOR GRUPA društvo s ograničenom odgovornošću za trgovinu, proizvodnju i graditeljstvo, OIB 09637080512, Optujska 12, Varaždin</izvorni_sadrzaj>
    <derivirana_varijabla naziv="DomainObject.Predmet.ProtustrankaFormatedWithAdressOIB_1"> METEOR GRUPA društvo s ograničenom odgovornošću za trgovinu, proizvodnju i graditeljstvo, OIB 09637080512, Optujska 12, Varaždin</derivirana_varijabla>
  </DomainObject.Predmet.ProtustrankaFormatedWithAdressOIB>
  <DomainObject.Predmet.ProtustrankaWithAdress>
    <izvorni_sadrzaj>METEOR GRUPA društvo s ograničenom odgovornošću za trgovinu, proizvodnju i graditeljstvo Optujska 12, Varaždin</izvorni_sadrzaj>
    <derivirana_varijabla naziv="DomainObject.Predmet.ProtustrankaWithAdress_1">METEOR GRUPA društvo s ograničenom odgovornošću za trgovinu, proizvodnju i graditeljstvo Optujska 12, Varaždin</derivirana_varijabla>
  </DomainObject.Predmet.ProtustrankaWithAdress>
  <DomainObject.Predmet.ProtustrankaWithAdressOIB>
    <izvorni_sadrzaj>METEOR GRUPA društvo s ograničenom odgovornošću za trgovinu, proizvodnju i graditeljstvo, OIB 09637080512, Optujska 12, Varaždin</izvorni_sadrzaj>
    <derivirana_varijabla naziv="DomainObject.Predmet.ProtustrankaWithAdressOIB_1">METEOR GRUPA društvo s ograničenom odgovornošću za trgovinu, proizvodnju i graditeljstvo, OIB 09637080512, Optujska 12, Varaždin</derivirana_varijabla>
  </DomainObject.Predmet.ProtustrankaWithAdressOIB>
  <DomainObject.Predmet.ProtustrankaNazivFormated>
    <izvorni_sadrzaj>METEOR GRUPA društvo s ograničenom odgovornošću za trgovinu, proizvodnju i graditeljstvo</izvorni_sadrzaj>
    <derivirana_varijabla naziv="DomainObject.Predmet.ProtustrankaNazivFormated_1">METEOR GRUPA društvo s ograničenom odgovornošću za trgovinu, proizvodnju i graditeljstvo</derivirana_varijabla>
  </DomainObject.Predmet.ProtustrankaNazivFormated>
  <DomainObject.Predmet.ProtustrankaNazivFormatedOIB>
    <izvorni_sadrzaj>METEOR GRUPA društvo s ograničenom odgovornošću za trgovinu, proizvodnju i graditeljstvo, OIB 09637080512</izvorni_sadrzaj>
    <derivirana_varijabla naziv="DomainObject.Predmet.ProtustrankaNazivFormatedOIB_1">METEOR GRUPA društvo s ograničenom odgovornošću za trgovinu, proizvodnju i graditeljstvo, OIB 09637080512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KORNI, društvo s ograničenom odgovornošću za građevinarstvo zastupanog po punomoćniku Odvjetnik DRAGAN SUŠA; GK grupa društvo s ograničenom odgovornošću za projektiranje i graditeljstvo</izvorni_sadrzaj>
    <derivirana_varijabla naziv="DomainObject.Predmet.StrankaFormated_1">  KORNI, društvo s ograničenom odgovornošću za građevinarstvo zastupanog po punomoćniku Odvjetnik DRAGAN SUŠA; GK grupa društvo s ograničenom odgovornošću za projektiranje i graditeljstvo</derivirana_varijabla>
  </DomainObject.Predmet.StrankaFormated>
  <DomainObject.Predmet.StrankaFormatedOIB>
    <izvorni_sadrzaj>  KORNI, društvo s ograničenom odgovornošću za građevinarstvo, OIB 96470231164 zastupanog po punomoćniku Odvjetnik DRAGAN SUŠA; GK grupa društvo s ograničenom odgovornošću za projektiranje i graditeljstvo, OIB 32165824835</izvorni_sadrzaj>
    <derivirana_varijabla naziv="DomainObject.Predmet.StrankaFormatedOIB_1">  KORNI, društvo s ograničenom odgovornošću za građevinarstvo, OIB 96470231164 zastupanog po punomoćniku Odvjetnik DRAGAN SUŠA; GK grupa društvo s ograničenom odgovornošću za projektiranje i graditeljstvo, OIB 32165824835</derivirana_varijabla>
  </DomainObject.Predmet.StrankaFormatedOIB>
  <DomainObject.Predmet.StrankaFormatedWithAdress>
    <izvorni_sadrzaj> KORNI, društvo s ograničenom odgovornošću za građevinarstvo, Ilica 209, 10000 Zagreb zastupanog po punomoćniku Odvjetnik DRAGAN SUŠA; GK grupa društvo s ograničenom odgovornošću za projektiranje i graditeljstvo, Miroslava Krleže 1/1, 42000 Varaždin</izvorni_sadrzaj>
    <derivirana_varijabla naziv="DomainObject.Predmet.StrankaFormatedWithAdress_1"> KORNI, društvo s ograničenom odgovornošću za građevinarstvo, Ilica 209, 10000 Zagreb zastupanog po punomoćniku Odvjetnik DRAGAN SUŠA; GK grupa društvo s ograničenom odgovornošću za projektiranje i graditeljstvo, Miroslava Krleže 1/1, 42000 Varaždin</derivirana_varijabla>
  </DomainObject.Predmet.StrankaFormatedWithAdress>
  <DomainObject.Predmet.StrankaFormatedWithAdressOIB>
    <izvorni_sadrzaj> KORNI, društvo s ograničenom odgovornošću za građevinarstvo, OIB 96470231164, Ilica 209, 10000 Zagreb zastupanog po punomoćniku Odvjetnik DRAGAN SUŠA; GK grupa društvo s ograničenom odgovornošću za projektiranje i graditeljstvo, OIB 32165824835, Miroslava Krleže 1/1, 42000 Varaždin</izvorni_sadrzaj>
    <derivirana_varijabla naziv="DomainObject.Predmet.StrankaFormatedWithAdressOIB_1"> KORNI, društvo s ograničenom odgovornošću za građevinarstvo, OIB 96470231164, Ilica 209, 10000 Zagreb zastupanog po punomoćniku Odvjetnik DRAGAN SUŠA; GK grupa društvo s ograničenom odgovornošću za projektiranje i graditeljstvo, OIB 32165824835, Miroslava Krleže 1/1, 42000 Varaždin</derivirana_varijabla>
  </DomainObject.Predmet.StrankaFormatedWithAdressOIB>
  <DomainObject.Predmet.StrankaWithAdress>
    <izvorni_sadrzaj>KORNI, društvo s ograničenom odgovornošću za građevinarstvo Ilica 209,10000 Zagreb,GK grupa društvo s ograničenom odgovornošću za projektiranje i graditeljstvo Miroslava Krleže 1/1,42000 Varaždin</izvorni_sadrzaj>
    <derivirana_varijabla naziv="DomainObject.Predmet.StrankaWithAdress_1">KORNI, društvo s ograničenom odgovornošću za građevinarstvo Ilica 209,10000 Zagreb,GK grupa društvo s ograničenom odgovornošću za projektiranje i graditeljstvo Miroslava Krleže 1/1,42000 Varaždin</derivirana_varijabla>
  </DomainObject.Predmet.StrankaWithAdress>
  <DomainObject.Predmet.StrankaWithAdressOIB>
    <izvorni_sadrzaj>KORNI, društvo s ograničenom odgovornošću za građevinarstvo, OIB 96470231164, Ilica 209,10000 Zagreb,GK grupa društvo s ograničenom odgovornošću za projektiranje i graditeljstvo, OIB 32165824835, Miroslava Krleže 1/1,42000 Varaždin</izvorni_sadrzaj>
    <derivirana_varijabla naziv="DomainObject.Predmet.StrankaWithAdressOIB_1">KORNI, društvo s ograničenom odgovornošću za građevinarstvo, OIB 96470231164, Ilica 209,10000 Zagreb,GK grupa društvo s ograničenom odgovornošću za projektiranje i graditeljstvo, OIB 32165824835, Miroslava Krleže 1/1,42000 Varaždin</derivirana_varijabla>
  </DomainObject.Predmet.StrankaWithAdressOIB>
  <DomainObject.Predmet.StrankaNazivFormated>
    <izvorni_sadrzaj>KORNI, društvo s ograničenom odgovornošću za građevinarstvo,GK grupa društvo s ograničenom odgovornošću za projektiranje i graditeljstvo</izvorni_sadrzaj>
    <derivirana_varijabla naziv="DomainObject.Predmet.StrankaNazivFormated_1">KORNI, društvo s ograničenom odgovornošću za građevinarstvo,GK grupa društvo s ograničenom odgovornošću za projektiranje i graditeljstvo</derivirana_varijabla>
  </DomainObject.Predmet.StrankaNazivFormated>
  <DomainObject.Predmet.StrankaNazivFormatedOIB>
    <izvorni_sadrzaj>KORNI, društvo s ograničenom odgovornošću za građevinarstvo, OIB 96470231164,GK grupa društvo s ograničenom odgovornošću za projektiranje i graditeljstvo, OIB 32165824835</izvorni_sadrzaj>
    <derivirana_varijabla naziv="DomainObject.Predmet.StrankaNazivFormatedOIB_1">KORNI, društvo s ograničenom odgovornošću za građevinarstvo, OIB 96470231164,GK grupa društvo s ograničenom odgovornošću za projektiranje i graditeljstvo, OIB 32165824835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KORNI, društvo s ograničenom odgovornošću za građevinarstvo zastupanog po punomoćniku Odvjetnik DRAGAN SUŠA</item>
      <item>GK grupa društvo s ograničenom odgovornošću za projektiranje i graditeljstvo</item>
    </izvorni_sadrzaj>
    <derivirana_varijabla naziv="DomainObject.Predmet.StrankaListFormated_1">
      <item>KORNI, društvo s ograničenom odgovornošću za građevinarstvo zastupanog po punomoćniku Odvjetnik DRAGAN SUŠA</item>
      <item>GK grupa društvo s ograničenom odgovornošću za projektiranje i graditeljstvo</item>
    </derivirana_varijabla>
  </DomainObject.Predmet.StrankaListFormated>
  <DomainObject.Predmet.StrankaListFormatedOIB>
    <izvorni_sadrzaj>
      <item>KORNI, društvo s ograničenom odgovornošću za građevinarstvo, OIB 96470231164 zastupanog po punomoćniku Odvjetnik DRAGAN SUŠA</item>
      <item>GK grupa društvo s ograničenom odgovornošću za projektiranje i graditeljstvo, OIB 32165824835</item>
    </izvorni_sadrzaj>
    <derivirana_varijabla naziv="DomainObject.Predmet.StrankaListFormatedOIB_1">
      <item>KORNI, društvo s ograničenom odgovornošću za građevinarstvo, OIB 96470231164 zastupanog po punomoćniku Odvjetnik DRAGAN SUŠA</item>
      <item>GK grupa društvo s ograničenom odgovornošću za projektiranje i graditeljstvo, OIB 32165824835</item>
    </derivirana_varijabla>
  </DomainObject.Predmet.StrankaListFormatedOIB>
  <DomainObject.Predmet.StrankaListFormatedWithAdress>
    <izvorni_sadrzaj>
      <item>KORNI, društvo s ograničenom odgovornošću za građevinarstvo, Ilica 209, 10000 Zagreb zastupanog po punomoćniku Odvjetnik DRAGAN SUŠA</item>
      <item>GK grupa društvo s ograničenom odgovornošću za projektiranje i graditeljstvo, Miroslava Krleže 1/1, 42000 Varaždin</item>
    </izvorni_sadrzaj>
    <derivirana_varijabla naziv="DomainObject.Predmet.StrankaListFormatedWithAdress_1">
      <item>KORNI, društvo s ograničenom odgovornošću za građevinarstvo, Ilica 209, 10000 Zagreb zastupanog po punomoćniku Odvjetnik DRAGAN SUŠA</item>
      <item>GK grupa društvo s ograničenom odgovornošću za projektiranje i graditeljstvo, Miroslava Krleže 1/1, 42000 Varaždin</item>
    </derivirana_varijabla>
  </DomainObject.Predmet.StrankaListFormatedWithAdress>
  <DomainObject.Predmet.StrankaListFormatedWithAdressOIB>
    <izvorni_sadrzaj>
      <item>KORNI, društvo s ograničenom odgovornošću za građevinarstvo, OIB 96470231164, Ilica 209, 10000 Zagreb zastupanog po punomoćniku Odvjetnik DRAGAN SUŠA</item>
      <item>GK grupa društvo s ograničenom odgovornošću za projektiranje i graditeljstvo, OIB 32165824835, Miroslava Krleže 1/1, 42000 Varaždin</item>
    </izvorni_sadrzaj>
    <derivirana_varijabla naziv="DomainObject.Predmet.StrankaListFormatedWithAdressOIB_1">
      <item>KORNI, društvo s ograničenom odgovornošću za građevinarstvo, OIB 96470231164, Ilica 209, 10000 Zagreb zastupanog po punomoćniku Odvjetnik DRAGAN SUŠA</item>
      <item>GK grupa društvo s ograničenom odgovornošću za projektiranje i graditeljstvo, OIB 32165824835, Miroslava Krleže 1/1, 42000 Varaždin</item>
    </derivirana_varijabla>
  </DomainObject.Predmet.StrankaListFormatedWithAdressOIB>
  <DomainObject.Predmet.StrankaListNazivFormated>
    <izvorni_sadrzaj>
      <item>KORNI, društvo s ograničenom odgovornošću za građevinarstvo</item>
      <item>GK grupa društvo s ograničenom odgovornošću za projektiranje i graditeljstvo</item>
    </izvorni_sadrzaj>
    <derivirana_varijabla naziv="DomainObject.Predmet.StrankaListNazivFormated_1">
      <item>KORNI, društvo s ograničenom odgovornošću za građevinarstvo</item>
      <item>GK grupa društvo s ograničenom odgovornošću za projektiranje i graditeljstvo</item>
    </derivirana_varijabla>
  </DomainObject.Predmet.StrankaListNazivFormated>
  <DomainObject.Predmet.StrankaListNazivFormatedOIB>
    <izvorni_sadrzaj>
      <item>KORNI, društvo s ograničenom odgovornošću za građevinarstvo, OIB 96470231164</item>
      <item>GK grupa društvo s ograničenom odgovornošću za projektiranje i graditeljstvo, OIB 32165824835</item>
    </izvorni_sadrzaj>
    <derivirana_varijabla naziv="DomainObject.Predmet.StrankaListNazivFormatedOIB_1">
      <item>KORNI, društvo s ograničenom odgovornošću za građevinarstvo, OIB 96470231164</item>
      <item>GK grupa društvo s ograničenom odgovornošću za projektiranje i graditeljstvo, OIB 32165824835</item>
    </derivirana_varijabla>
  </DomainObject.Predmet.StrankaListNazivFormatedOIB>
  <DomainObject.Predmet.ProtuStrankaListFormated>
    <izvorni_sadrzaj>
      <item>METEOR GRUPA društvo s ograničenom odgovornošću za trgovinu, proizvodnju i graditeljstvo</item>
    </izvorni_sadrzaj>
    <derivirana_varijabla naziv="DomainObject.Predmet.ProtuStrankaListFormated_1">
      <item>METEOR GRUPA društvo s ograničenom odgovornošću za trgovinu, proizvodnju i graditeljstvo</item>
    </derivirana_varijabla>
  </DomainObject.Predmet.ProtuStrankaListFormated>
  <DomainObject.Predmet.ProtuStrankaListFormatedOIB>
    <izvorni_sadrzaj>
      <item>METEOR GRUPA društvo s ograničenom odgovornošću za trgovinu, proizvodnju i graditeljstvo, OIB 09637080512</item>
    </izvorni_sadrzaj>
    <derivirana_varijabla naziv="DomainObject.Predmet.ProtuStrankaListFormatedOIB_1">
      <item>METEOR GRUPA društvo s ograničenom odgovornošću za trgovinu, proizvodnju i graditeljstvo, OIB 09637080512</item>
    </derivirana_varijabla>
  </DomainObject.Predmet.ProtuStrankaListFormatedOIB>
  <DomainObject.Predmet.ProtuStrankaListFormatedWithAdress>
    <izvorni_sadrzaj>
      <item>METEOR GRUPA društvo s ograničenom odgovornošću za trgovinu, proizvodnju i graditeljstvo, Optujska 12, Varaždin</item>
    </izvorni_sadrzaj>
    <derivirana_varijabla naziv="DomainObject.Predmet.ProtuStrankaListFormatedWithAdress_1">
      <item>METEOR GRUPA društvo s ograničenom odgovornošću za trgovinu, proizvodnju i graditeljstvo, Optujska 12, Varaždin</item>
    </derivirana_varijabla>
  </DomainObject.Predmet.ProtuStrankaListFormatedWithAdress>
  <DomainObject.Predmet.ProtuStrankaListFormatedWithAdressOIB>
    <izvorni_sadrzaj>
      <item>METEOR GRUPA društvo s ograničenom odgovornošću za trgovinu, proizvodnju i graditeljstvo, OIB 09637080512, Optujska 12, Varaždin</item>
    </izvorni_sadrzaj>
    <derivirana_varijabla naziv="DomainObject.Predmet.ProtuStrankaListFormatedWithAdressOIB_1">
      <item>METEOR GRUPA društvo s ograničenom odgovornošću za trgovinu, proizvodnju i graditeljstvo, OIB 09637080512, Optujska 12, Varaždin</item>
    </derivirana_varijabla>
  </DomainObject.Predmet.ProtuStrankaListFormatedWithAdressOIB>
  <DomainObject.Predmet.ProtuStrankaListNazivFormated>
    <izvorni_sadrzaj>
      <item>METEOR GRUPA društvo s ograničenom odgovornošću za trgovinu, proizvodnju i graditeljstvo</item>
    </izvorni_sadrzaj>
    <derivirana_varijabla naziv="DomainObject.Predmet.ProtuStrankaListNazivFormated_1">
      <item>METEOR GRUPA društvo s ograničenom odgovornošću za trgovinu, proizvodnju i graditeljstvo</item>
    </derivirana_varijabla>
  </DomainObject.Predmet.ProtuStrankaListNazivFormated>
  <DomainObject.Predmet.ProtuStrankaListNazivFormatedOIB>
    <izvorni_sadrzaj>
      <item>METEOR GRUPA društvo s ograničenom odgovornošću za trgovinu, proizvodnju i graditeljstvo, OIB 09637080512</item>
    </izvorni_sadrzaj>
    <derivirana_varijabla naziv="DomainObject.Predmet.ProtuStrankaListNazivFormatedOIB_1">
      <item>METEOR GRUPA društvo s ograničenom odgovornošću za trgovinu, proizvodnju i graditeljstvo, OIB 09637080512</item>
    </derivirana_varijabla>
  </DomainObject.Predmet.ProtuStrankaListNazivFormatedOIB>
  <DomainObject.Predmet.OstaliListFormated>
    <izvorni_sadrzaj>
      <item>Odvjetnik DRAGAN SUŠA punomoćnik sudionika u postupku KORNI, društvo s ograničenom odgovornošću za građevinarstvo</item>
      <item>Odvjetničko društvo BRLEČIĆ &amp; partneri, javno trgovačko društvo za obavljanje odvjetničkih poslova</item>
      <item>Odvjetnica Marija Martinez Ostroški</item>
      <item>FINA VARAŽDIN</item>
      <item>SAVEZ SAMOSTALNIH SINDIKATA HRVATSKE URED VARAŽDINSKE ŽUPANIJE</item>
      <item>Holcim (Hrvatska), društvo s ograničenom odgovornošću za proizvodnju cementa</item>
      <item>MIĆO LJUBENKO</item>
      <item>Nevenka Golubić</item>
      <item>Prekršajni sud u Čakovcu</item>
      <item>ŽDO Građansko-upravni odjel u Varaždinu</item>
      <item>DOKA Hrvatska društvo s ograničenom odgovornošću za proizvodnju, prodaju i iznajmljivanje oplatnih proizvoda i sustava</item>
      <item>Ivana Aralica Lalić</item>
      <item>H-ABDUCO društvo s ograničenom odgovornošću za usluge</item>
      <item>Zemljišno-knjižni odjel Općinskog suda u Varaždinu</item>
      <item>PRIVREDNA BANKA ZAGREB - DIONIČKO DRUŠTVO</item>
      <item>Davor Ivančić,odvjetnik</item>
      <item>Županjska banka dioničko društvo ˝u stečaju˝</item>
      <item>Mizana,odvjetnica Mekić</item>
      <item>KORANA, d.o.o. za proizvodnju,trgovinu i turizam</item>
      <item>Odvjetničko društvo Porobija i Špoljarić, društvo s ograničenom odgovornošću</item>
      <item>ODVJETNIČKO DRUŠTVO USKOKOVIĆ &amp; PARTNERI društvo s ograničenom odgovornošću za obavljanje odvjetničkih poslova</item>
      <item>Ivana Moravec</item>
      <item>Otto Patafta</item>
      <item>METEOR GRADITELJSTVO društvo s ograničenom odgovornošću za građevinu i trgovinu</item>
      <item>Franjo Šebijan,odvjetnik</item>
      <item>Boris Ravić,odvjetnik</item>
      <item>Općinski sud u Šibeniku</item>
      <item>HUDEK-TRGOTRANS društvo s ograničenom odgovornošću</item>
      <item>Dalibor Gradinščak</item>
      <item>ISEMA društvo s ograničenom odgovornošću za usluge tokarenja</item>
      <item>METEOR PROIZVODNJA društvo s ograničenom odgovornošću za proizvodnju, trgovinu i usluge</item>
      <item>Franjo Šebijan, odvjetnik</item>
      <item>GK grupa društvo s ograničenom odgovornošću za projektiranje i graditeljstvo</item>
      <item>ODVJETNIČKO DRUŠTVO USKOKOVIĆ &amp; PARTNERI društvo s ograničenom odgovornošću za obavljanje odvjetničkih poslova</item>
      <item>Davor Bedeković</item>
      <item>Odvjetničko društvo Vidović &amp; Vidović</item>
      <item>Policijska uprava Varaždinska Služba zajedničkih i upravnih poslova</item>
      <item>ŽEPOH d.o.o.</item>
      <item>Odvjetničko društvo SEVŠEK &amp; Partneri, društvo s ograničenom odgovornošću</item>
      <item>Adriatic Assets d.o.o. za usluge</item>
      <item>BANKA KOVANICA dioničko društvo</item>
      <item>HRVATSKE ŠUME društvo s ograničenom odgovornošću</item>
      <item>Odvjetničko društvo KLIŠANIN &amp; PARTNERI društvo s ograničenom odgovornošću</item>
      <item>Antonio Volarević</item>
    </izvorni_sadrzaj>
    <derivirana_varijabla naziv="DomainObject.Predmet.OstaliListFormated_1">
      <item>Odvjetnik DRAGAN SUŠA punomoćnik sudionika u postupku KORNI, društvo s ograničenom odgovornošću za građevinarstvo</item>
      <item>Odvjetničko društvo BRLEČIĆ &amp; partneri, javno trgovačko društvo za obavljanje odvjetničkih poslova</item>
      <item>Odvjetnica Marija Martinez Ostroški</item>
      <item>FINA VARAŽDIN</item>
      <item>SAVEZ SAMOSTALNIH SINDIKATA HRVATSKE URED VARAŽDINSKE ŽUPANIJE</item>
      <item>Holcim (Hrvatska), društvo s ograničenom odgovornošću za proizvodnju cementa</item>
      <item>MIĆO LJUBENKO</item>
      <item>Nevenka Golubić</item>
      <item>Prekršajni sud u Čakovcu</item>
      <item>ŽDO Građansko-upravni odjel u Varaždinu</item>
      <item>DOKA Hrvatska društvo s ograničenom odgovornošću za proizvodnju, prodaju i iznajmljivanje oplatnih proizvoda i sustava</item>
      <item>Ivana Aralica Lalić</item>
      <item>H-ABDUCO društvo s ograničenom odgovornošću za usluge</item>
      <item>Zemljišno-knjižni odjel Općinskog suda u Varaždinu</item>
      <item>PRIVREDNA BANKA ZAGREB - DIONIČKO DRUŠTVO</item>
      <item>Davor Ivančić,odvjetnik</item>
      <item>Županjska banka dioničko društvo ˝u stečaju˝</item>
      <item>Mizana,odvjetnica Mekić</item>
      <item>KORANA, d.o.o. za proizvodnju,trgovinu i turizam</item>
      <item>Odvjetničko društvo Porobija i Špoljarić, društvo s ograničenom odgovornošću</item>
      <item>ODVJETNIČKO DRUŠTVO USKOKOVIĆ &amp; PARTNERI društvo s ograničenom odgovornošću za obavljanje odvjetničkih poslova</item>
      <item>Ivana Moravec</item>
      <item>Otto Patafta</item>
      <item>METEOR GRADITELJSTVO društvo s ograničenom odgovornošću za građevinu i trgovinu</item>
      <item>Franjo Šebijan,odvjetnik</item>
      <item>Boris Ravić,odvjetnik</item>
      <item>Općinski sud u Šibeniku</item>
      <item>HUDEK-TRGOTRANS društvo s ograničenom odgovornošću</item>
      <item>Dalibor Gradinščak</item>
      <item>ISEMA društvo s ograničenom odgovornošću za usluge tokarenja</item>
      <item>METEOR PROIZVODNJA društvo s ograničenom odgovornošću za proizvodnju, trgovinu i usluge</item>
      <item>Franjo Šebijan, odvjetnik</item>
      <item>GK grupa društvo s ograničenom odgovornošću za projektiranje i graditeljstvo</item>
      <item>ODVJETNIČKO DRUŠTVO USKOKOVIĆ &amp; PARTNERI društvo s ograničenom odgovornošću za obavljanje odvjetničkih poslova</item>
      <item>Davor Bedeković</item>
      <item>Odvjetničko društvo Vidović &amp; Vidović</item>
      <item>Policijska uprava Varaždinska Služba zajedničkih i upravnih poslova</item>
      <item>ŽEPOH d.o.o.</item>
      <item>Odvjetničko društvo SEVŠEK &amp; Partneri, društvo s ograničenom odgovornošću</item>
      <item>Adriatic Assets d.o.o. za usluge</item>
      <item>BANKA KOVANICA dioničko društvo</item>
      <item>HRVATSKE ŠUME društvo s ograničenom odgovornošću</item>
      <item>Odvjetničko društvo KLIŠANIN &amp; PARTNERI društvo s ograničenom odgovornošću</item>
      <item>Antonio Volarević</item>
    </derivirana_varijabla>
  </DomainObject.Predmet.OstaliListFormated>
  <DomainObject.Predmet.OstaliListFormatedOIB>
    <izvorni_sadrzaj>
      <item>Odvjetnik DRAGAN SUŠA punomoćnik sudionika u postupku KORNI, društvo s ograničenom odgovornošću za građevinarstvo</item>
      <item>Odvjetničko društvo BRLEČIĆ &amp; partneri, javno trgovačko društvo za obavljanje odvjetničkih poslova, OIB 75277763692</item>
      <item>Odvjetnica Marija Martinez Ostroški</item>
      <item>FINA VARAŽDIN</item>
      <item>SAVEZ SAMOSTALNIH SINDIKATA HRVATSKE URED VARAŽDINSKE ŽUPANIJE</item>
      <item>Holcim (Hrvatska), društvo s ograničenom odgovornošću za proizvodnju cementa, OIB 60131430579</item>
      <item>MIĆO LJUBENKO</item>
      <item>Nevenka Golubić, OIB 84663367442</item>
      <item>Prekršajni sud u Čakovcu</item>
      <item>ŽDO Građansko-upravni odjel u Varaždinu</item>
      <item>DOKA Hrvatska društvo s ograničenom odgovornošću za proizvodnju, prodaju i iznajmljivanje oplatnih proizvoda i sustava, OIB 25940944046</item>
      <item>Ivana Aralica Lalić</item>
      <item>H-ABDUCO društvo s ograničenom odgovornošću za usluge, OIB 13667298928</item>
      <item>Zemljišno-knjižni odjel Općinskog suda u Varaždinu</item>
      <item>PRIVREDNA BANKA ZAGREB - DIONIČKO DRUŠTVO, OIB 02535697732</item>
      <item>Davor Ivančić,odvjetnik, OIB 21146522885</item>
      <item>Županjska banka dioničko društvo ˝u stečaju˝, OIB 37988746480</item>
      <item>Mizana,odvjetnica Mekić</item>
      <item>KORANA, d.o.o. za proizvodnju,trgovinu i turizam, OIB 18079518933</item>
      <item>Odvjetničko društvo Porobija i Špoljarić, društvo s ograničenom odgovornošću, OIB 02347849218</item>
      <item>ODVJETNIČKO DRUŠTVO USKOKOVIĆ &amp; PARTNERI društvo s ograničenom odgovornošću za obavljanje odvjetničkih poslova, OIB 80328852561</item>
      <item>Ivana Moravec, OIB 04205450099</item>
      <item>Otto Patafta, OIB 30722891722</item>
      <item>METEOR GRADITELJSTVO društvo s ograničenom odgovornošću za građevinu i trgovinu, OIB 06381817290</item>
      <item>Franjo Šebijan,odvjetnik</item>
      <item>Boris Ravić,odvjetnik</item>
      <item>Općinski sud u Šibeniku</item>
      <item>HUDEK-TRGOTRANS društvo s ograničenom odgovornošću, OIB 66718146008</item>
      <item>Dalibor Gradinščak, OIB 16095594061</item>
      <item>ISEMA društvo s ograničenom odgovornošću za usluge tokarenja, OIB 81460953996</item>
      <item>METEOR PROIZVODNJA društvo s ograničenom odgovornošću za proizvodnju, trgovinu i usluge, OIB 70923246479</item>
      <item>Franjo Šebijan, odvjetnik</item>
      <item>GK grupa društvo s ograničenom odgovornošću za projektiranje i graditeljstvo, OIB 32165824835</item>
      <item>ODVJETNIČKO DRUŠTVO USKOKOVIĆ &amp; PARTNERI društvo s ograničenom odgovornošću za obavljanje odvjetničkih poslova, OIB 80328852561</item>
      <item>Davor Bedeković, OIB 87341993376</item>
      <item>Odvjetničko društvo Vidović &amp; Vidović</item>
      <item>Policijska uprava Varaždinska Služba zajedničkih i upravnih poslova</item>
      <item>ŽEPOH d.o.o., OIB 25953903177</item>
      <item>Odvjetničko društvo SEVŠEK &amp; Partneri, društvo s ograničenom odgovornošću, OIB 99381965992</item>
      <item>Adriatic Assets d.o.o. za usluge, OIB 18846383988</item>
      <item>BANKA KOVANICA dioničko društvo, OIB 33039197637</item>
      <item>HRVATSKE ŠUME društvo s ograničenom odgovornošću, OIB 69693144506</item>
      <item>Odvjetničko društvo KLIŠANIN &amp; PARTNERI društvo s ograničenom odgovornošću, OIB 06259076695</item>
      <item>Antonio Volarević</item>
    </izvorni_sadrzaj>
    <derivirana_varijabla naziv="DomainObject.Predmet.OstaliListFormatedOIB_1">
      <item>Odvjetnik DRAGAN SUŠA punomoćnik sudionika u postupku KORNI, društvo s ograničenom odgovornošću za građevinarstvo</item>
      <item>Odvjetničko društvo BRLEČIĆ &amp; partneri, javno trgovačko društvo za obavljanje odvjetničkih poslova, OIB 75277763692</item>
      <item>Odvjetnica Marija Martinez Ostroški</item>
      <item>FINA VARAŽDIN</item>
      <item>SAVEZ SAMOSTALNIH SINDIKATA HRVATSKE URED VARAŽDINSKE ŽUPANIJE</item>
      <item>Holcim (Hrvatska), društvo s ograničenom odgovornošću za proizvodnju cementa, OIB 60131430579</item>
      <item>MIĆO LJUBENKO</item>
      <item>Nevenka Golubić, OIB 84663367442</item>
      <item>Prekršajni sud u Čakovcu</item>
      <item>ŽDO Građansko-upravni odjel u Varaždinu</item>
      <item>DOKA Hrvatska društvo s ograničenom odgovornošću za proizvodnju, prodaju i iznajmljivanje oplatnih proizvoda i sustava, OIB 25940944046</item>
      <item>Ivana Aralica Lalić</item>
      <item>H-ABDUCO društvo s ograničenom odgovornošću za usluge, OIB 13667298928</item>
      <item>Zemljišno-knjižni odjel Općinskog suda u Varaždinu</item>
      <item>PRIVREDNA BANKA ZAGREB - DIONIČKO DRUŠTVO, OIB 02535697732</item>
      <item>Davor Ivančić,odvjetnik, OIB 21146522885</item>
      <item>Županjska banka dioničko društvo ˝u stečaju˝, OIB 37988746480</item>
      <item>Mizana,odvjetnica Mekić</item>
      <item>KORANA, d.o.o. za proizvodnju,trgovinu i turizam, OIB 18079518933</item>
      <item>Odvjetničko društvo Porobija i Špoljarić, društvo s ograničenom odgovornošću, OIB 02347849218</item>
      <item>ODVJETNIČKO DRUŠTVO USKOKOVIĆ &amp; PARTNERI društvo s ograničenom odgovornošću za obavljanje odvjetničkih poslova, OIB 80328852561</item>
      <item>Ivana Moravec, OIB 04205450099</item>
      <item>Otto Patafta, OIB 30722891722</item>
      <item>METEOR GRADITELJSTVO društvo s ograničenom odgovornošću za građevinu i trgovinu, OIB 06381817290</item>
      <item>Franjo Šebijan,odvjetnik</item>
      <item>Boris Ravić,odvjetnik</item>
      <item>Općinski sud u Šibeniku</item>
      <item>HUDEK-TRGOTRANS društvo s ograničenom odgovornošću, OIB 66718146008</item>
      <item>Dalibor Gradinščak, OIB 16095594061</item>
      <item>ISEMA društvo s ograničenom odgovornošću za usluge tokarenja, OIB 81460953996</item>
      <item>METEOR PROIZVODNJA društvo s ograničenom odgovornošću za proizvodnju, trgovinu i usluge, OIB 70923246479</item>
      <item>Franjo Šebijan, odvjetnik</item>
      <item>GK grupa društvo s ograničenom odgovornošću za projektiranje i graditeljstvo, OIB 32165824835</item>
      <item>ODVJETNIČKO DRUŠTVO USKOKOVIĆ &amp; PARTNERI društvo s ograničenom odgovornošću za obavljanje odvjetničkih poslova, OIB 80328852561</item>
      <item>Davor Bedeković, OIB 87341993376</item>
      <item>Odvjetničko društvo Vidović &amp; Vidović</item>
      <item>Policijska uprava Varaždinska Služba zajedničkih i upravnih poslova</item>
      <item>ŽEPOH d.o.o., OIB 25953903177</item>
      <item>Odvjetničko društvo SEVŠEK &amp; Partneri, društvo s ograničenom odgovornošću, OIB 99381965992</item>
      <item>Adriatic Assets d.o.o. za usluge, OIB 18846383988</item>
      <item>BANKA KOVANICA dioničko društvo, OIB 33039197637</item>
      <item>HRVATSKE ŠUME društvo s ograničenom odgovornošću, OIB 69693144506</item>
      <item>Odvjetničko društvo KLIŠANIN &amp; PARTNERI društvo s ograničenom odgovornošću, OIB 06259076695</item>
      <item>Antonio Volarević</item>
    </derivirana_varijabla>
  </DomainObject.Predmet.OstaliListFormatedOIB>
  <DomainObject.Predmet.OstaliListFormatedWithAdress>
    <izvorni_sadrzaj>
      <item>Odvjetnik DRAGAN SUŠA, Kralja Zvonimira 62, 10000 Zagreb punomoćnik sudionika u postupku KORNI, društvo s ograničenom odgovornošću za građevinarstvo</item>
      <item>Odvjetničko društvo BRLEČIĆ &amp; partneri, javno trgovačko društvo za obavljanje odvjetničkih poslova, Optujska ulica 25/1, Varaždin</item>
      <item>Odvjetnica Marija Martinez Ostroški, I. Cankara 1A, 42000 Varaždin</item>
      <item>FINA VARAŽDIN</item>
      <item>SAVEZ SAMOSTALNIH SINDIKATA HRVATSKE URED VARAŽDINSKE ŽUPANIJE, 40000 Čakovec</item>
      <item>Holcim (Hrvatska), društvo s ograničenom odgovornošću za proizvodnju cementa, Koromačno 7B, Koromačno</item>
      <item>MIĆO LJUBENKO, Branimirova 29, 10000 Zagreb</item>
      <item>Nevenka Golubić, Štefanec Marof 27, 42202 Trnovec Bartolovečki</item>
      <item>Prekršajni sud u Čakovcu, Zrinsko-frankopanska 9, 40000 Čakovec</item>
      <item>ŽDO Građansko-upravni odjel u Varaždinu, Braće Radića 2, 42000 Varaždin</item>
      <item>DOKA Hrvatska društvo s ograničenom odgovornošću za proizvodnju, prodaju i iznajmljivanje oplatnih proizvoda i sustava, Radnička cesta 173/g, 10000 Zagreb</item>
      <item>Ivana Aralica Lalić, Vlaška 80, 10000 Zagreb</item>
      <item>H-ABDUCO društvo s ograničenom odgovornošću za usluge, Slavonska avenija 6A, 10000 Zagreb</item>
      <item>Zemljišno-knjižni odjel Općinskog suda u Varaždinu, B.Radića 2, 42000 Varaždin</item>
      <item>PRIVREDNA BANKA ZAGREB - DIONIČKO DRUŠTVO, Radnička cesta 50, 10000 Zagreb</item>
      <item>Davor Ivančić,odvjetnik, Park Rudlofa Kropeka 1, 40000 Čakovec</item>
      <item>Županjska banka dioničko društvo ˝u stečaju˝, J.J. Strossmayera 9, 32270 Županja</item>
      <item>Mizana,odvjetnica Mekić, Mažuranićev trg 1, 10000 Zagreb</item>
      <item>KORANA, d.o.o. za proizvodnju,trgovinu i turizam, Ulica Karla Vipauca 11, 22000 Šibenik</item>
      <item>Odvjetničko društvo Porobija i Špoljarić, društvo s ograničenom odgovornošću, Kolodvorska Ulica 12, 42000 Varaždin</item>
      <item>ODVJETNIČKO DRUŠTVO USKOKOVIĆ &amp; PARTNERI društvo s ograničenom odgovornošću za obavljanje odvjetničkih poslova, Vatroslava Lisinskog 6, 42000 Varaždin</item>
      <item>Ivana Moravec, Božene Plazzeriano 19, 42000 Varaždin</item>
      <item>Otto Patafta, Božene Plazzeriano 19, 42000 Varaždin</item>
      <item>METEOR GRADITELJSTVO društvo s ograničenom odgovornošću za građevinu i trgovinu, Optujska 12, 42000 Varaždin</item>
      <item>Franjo Šebijan,odvjetnik, Pavlinska 5, 42000 Varaždin</item>
      <item>Boris Ravić,odvjetnik, Zagrebačka 2, 42220 Novi Marof</item>
      <item>Općinski sud u Šibeniku</item>
      <item>HUDEK-TRGOTRANS društvo s ograničenom odgovornošću, Biljevec 77, 42243 Biljevec</item>
      <item>Dalibor Gradinščak, Krčka Ulica 4, 42220 Novi Marof</item>
      <item>ISEMA društvo s ograničenom odgovornošću za usluge tokarenja, Ulica Bana Jelačića 7, 42204 Doljan</item>
      <item>METEOR PROIZVODNJA društvo s ograničenom odgovornošću za proizvodnju, trgovinu i usluge, Optujska 12, 42000 Varaždin</item>
      <item>Franjo Šebijan, odvjetnik</item>
      <item>GK grupa društvo s ograničenom odgovornošću za projektiranje i graditeljstvo, Miroslava Krleže 1/1, 42000 Varaždin</item>
      <item>ODVJETNIČKO DRUŠTVO USKOKOVIĆ &amp; PARTNERI društvo s ograničenom odgovornošću za obavljanje odvjetničkih poslova, Vatroslava Lisinskog 6, 42000 Varaždin</item>
      <item>Davor Bedeković, Radnička 39, 42204 Doljan</item>
      <item>Odvjetničko društvo Vidović &amp; Vidović, Kratka ulica 2/1, 42000 Varaždin</item>
      <item>Policijska uprava Varaždinska Služba zajedničkih i upravnih poslova, A. Cesarca 6, 42000 Varaždin</item>
      <item>ŽEPOH d.o.o., Remetinečka cesta 7, 10000 Zagreb</item>
      <item>Odvjetničko društvo SEVŠEK &amp; Partneri, društvo s ograničenom odgovornošću, Kratka 4, 42000 Varaždin</item>
      <item>Adriatic Assets d.o.o. za usluge, Radnička cesta 80, 10000 Zagreb</item>
      <item>BANKA KOVANICA dioničko društvo, Petra Preradovića 29, 42000 Varaždin</item>
      <item>HRVATSKE ŠUME društvo s ograničenom odgovornošću, Ul.Ljudevita Farkaša Vukotinovića 2, 10000 Zagreb</item>
      <item>Odvjetničko društvo KLIŠANIN &amp; PARTNERI društvo s ograničenom odgovornošću, Zelinska 2/I, 10000 Zagreb</item>
      <item>Antonio Volarević, Palmotićeva 4, 10000 Zagreb</item>
    </izvorni_sadrzaj>
    <derivirana_varijabla naziv="DomainObject.Predmet.OstaliListFormatedWithAdress_1">
      <item>Odvjetnik DRAGAN SUŠA, Kralja Zvonimira 62, 10000 Zagreb punomoćnik sudionika u postupku KORNI, društvo s ograničenom odgovornošću za građevinarstvo</item>
      <item>Odvjetničko društvo BRLEČIĆ &amp; partneri, javno trgovačko društvo za obavljanje odvjetničkih poslova, Optujska ulica 25/1, Varaždin</item>
      <item>Odvjetnica Marija Martinez Ostroški, I. Cankara 1A, 42000 Varaždin</item>
      <item>FINA VARAŽDIN</item>
      <item>SAVEZ SAMOSTALNIH SINDIKATA HRVATSKE URED VARAŽDINSKE ŽUPANIJE, 40000 Čakovec</item>
      <item>Holcim (Hrvatska), društvo s ograničenom odgovornošću za proizvodnju cementa, Koromačno 7B, Koromačno</item>
      <item>MIĆO LJUBENKO, Branimirova 29, 10000 Zagreb</item>
      <item>Nevenka Golubić, Štefanec Marof 27, 42202 Trnovec Bartolovečki</item>
      <item>Prekršajni sud u Čakovcu, Zrinsko-frankopanska 9, 40000 Čakovec</item>
      <item>ŽDO Građansko-upravni odjel u Varaždinu, Braće Radića 2, 42000 Varaždin</item>
      <item>DOKA Hrvatska društvo s ograničenom odgovornošću za proizvodnju, prodaju i iznajmljivanje oplatnih proizvoda i sustava, Radnička cesta 173/g, 10000 Zagreb</item>
      <item>Ivana Aralica Lalić, Vlaška 80, 10000 Zagreb</item>
      <item>H-ABDUCO društvo s ograničenom odgovornošću za usluge, Slavonska avenija 6A, 10000 Zagreb</item>
      <item>Zemljišno-knjižni odjel Općinskog suda u Varaždinu, B.Radića 2, 42000 Varaždin</item>
      <item>PRIVREDNA BANKA ZAGREB - DIONIČKO DRUŠTVO, Radnička cesta 50, 10000 Zagreb</item>
      <item>Davor Ivančić,odvjetnik, Park Rudlofa Kropeka 1, 40000 Čakovec</item>
      <item>Županjska banka dioničko društvo ˝u stečaju˝, J.J. Strossmayera 9, 32270 Županja</item>
      <item>Mizana,odvjetnica Mekić, Mažuranićev trg 1, 10000 Zagreb</item>
      <item>KORANA, d.o.o. za proizvodnju,trgovinu i turizam, Ulica Karla Vipauca 11, 22000 Šibenik</item>
      <item>Odvjetničko društvo Porobija i Špoljarić, društvo s ograničenom odgovornošću, Kolodvorska Ulica 12, 42000 Varaždin</item>
      <item>ODVJETNIČKO DRUŠTVO USKOKOVIĆ &amp; PARTNERI društvo s ograničenom odgovornošću za obavljanje odvjetničkih poslova, Vatroslava Lisinskog 6, 42000 Varaždin</item>
      <item>Ivana Moravec, Božene Plazzeriano 19, 42000 Varaždin</item>
      <item>Otto Patafta, Božene Plazzeriano 19, 42000 Varaždin</item>
      <item>METEOR GRADITELJSTVO društvo s ograničenom odgovornošću za građevinu i trgovinu, Optujska 12, 42000 Varaždin</item>
      <item>Franjo Šebijan,odvjetnik, Pavlinska 5, 42000 Varaždin</item>
      <item>Boris Ravić,odvjetnik, Zagrebačka 2, 42220 Novi Marof</item>
      <item>Općinski sud u Šibeniku</item>
      <item>HUDEK-TRGOTRANS društvo s ograničenom odgovornošću, Biljevec 77, 42243 Biljevec</item>
      <item>Dalibor Gradinščak, Krčka Ulica 4, 42220 Novi Marof</item>
      <item>ISEMA društvo s ograničenom odgovornošću za usluge tokarenja, Ulica Bana Jelačića 7, 42204 Doljan</item>
      <item>METEOR PROIZVODNJA društvo s ograničenom odgovornošću za proizvodnju, trgovinu i usluge, Optujska 12, 42000 Varaždin</item>
      <item>Franjo Šebijan, odvjetnik</item>
      <item>GK grupa društvo s ograničenom odgovornošću za projektiranje i graditeljstvo, Miroslava Krleže 1/1, 42000 Varaždin</item>
      <item>ODVJETNIČKO DRUŠTVO USKOKOVIĆ &amp; PARTNERI društvo s ograničenom odgovornošću za obavljanje odvjetničkih poslova, Vatroslava Lisinskog 6, 42000 Varaždin</item>
      <item>Davor Bedeković, Radnička 39, 42204 Doljan</item>
      <item>Odvjetničko društvo Vidović &amp; Vidović, Kratka ulica 2/1, 42000 Varaždin</item>
      <item>Policijska uprava Varaždinska Služba zajedničkih i upravnih poslova, A. Cesarca 6, 42000 Varaždin</item>
      <item>ŽEPOH d.o.o., Remetinečka cesta 7, 10000 Zagreb</item>
      <item>Odvjetničko društvo SEVŠEK &amp; Partneri, društvo s ograničenom odgovornošću, Kratka 4, 42000 Varaždin</item>
      <item>Adriatic Assets d.o.o. za usluge, Radnička cesta 80, 10000 Zagreb</item>
      <item>BANKA KOVANICA dioničko društvo, Petra Preradovića 29, 42000 Varaždin</item>
      <item>HRVATSKE ŠUME društvo s ograničenom odgovornošću, Ul.Ljudevita Farkaša Vukotinovića 2, 10000 Zagreb</item>
      <item>Odvjetničko društvo KLIŠANIN &amp; PARTNERI društvo s ograničenom odgovornošću, Zelinska 2/I, 10000 Zagreb</item>
      <item>Antonio Volarević, Palmotićeva 4, 10000 Zagreb</item>
    </derivirana_varijabla>
  </DomainObject.Predmet.OstaliListFormatedWithAdress>
  <DomainObject.Predmet.OstaliListFormatedWithAdressOIB>
    <izvorni_sadrzaj>
      <item>Odvjetnik DRAGAN SUŠA, Kralja Zvonimira 62, 10000 Zagreb punomoćnik sudionika u postupku KORNI, društvo s ograničenom odgovornošću za građevinarstvo</item>
      <item>Odvjetničko društvo BRLEČIĆ &amp; partneri, javno trgovačko društvo za obavljanje odvjetničkih poslova, OIB 75277763692, Optujska ulica 25/1, Varaždin</item>
      <item>Odvjetnica Marija Martinez Ostroški, I. Cankara 1A, 42000 Varaždin</item>
      <item>FINA VARAŽDIN</item>
      <item>SAVEZ SAMOSTALNIH SINDIKATA HRVATSKE URED VARAŽDINSKE ŽUPANIJE, 40000 Čakovec</item>
      <item>Holcim (Hrvatska), društvo s ograničenom odgovornošću za proizvodnju cementa, OIB 60131430579, Koromačno 7B, Koromačno</item>
      <item>MIĆO LJUBENKO, Branimirova 29, 10000 Zagreb</item>
      <item>Nevenka Golubić, OIB 84663367442, Štefanec Marof 27, 42202 Trnovec Bartolovečki</item>
      <item>Prekršajni sud u Čakovcu, Zrinsko-frankopanska 9, 40000 Čakovec</item>
      <item>ŽDO Građansko-upravni odjel u Varaždinu, Braće Radića 2, 42000 Varaždin</item>
      <item>DOKA Hrvatska društvo s ograničenom odgovornošću za proizvodnju, prodaju i iznajmljivanje oplatnih proizvoda i sustava, OIB 25940944046, Radnička cesta 173/g, 10000 Zagreb</item>
      <item>Ivana Aralica Lalić, Vlaška 80, 10000 Zagreb</item>
      <item>H-ABDUCO društvo s ograničenom odgovornošću za usluge, OIB 13667298928, Slavonska avenija 6A, 10000 Zagreb</item>
      <item>Zemljišno-knjižni odjel Općinskog suda u Varaždinu, B.Radića 2, 42000 Varaždin</item>
      <item>PRIVREDNA BANKA ZAGREB - DIONIČKO DRUŠTVO, OIB 02535697732, Radnička cesta 50, 10000 Zagreb</item>
      <item>Davor Ivančić,odvjetnik, OIB 21146522885, Park Rudlofa Kropeka 1, 40000 Čakovec</item>
      <item>Županjska banka dioničko društvo ˝u stečaju˝, OIB 37988746480, J.J. Strossmayera 9, 32270 Županja</item>
      <item>Mizana,odvjetnica Mekić, Mažuranićev trg 1, 10000 Zagreb</item>
      <item>KORANA, d.o.o. za proizvodnju,trgovinu i turizam, OIB 18079518933, Ulica Karla Vipauca 11, 22000 Šibenik</item>
      <item>Odvjetničko društvo Porobija i Špoljarić, društvo s ograničenom odgovornošću, OIB 02347849218, Kolodvorska Ulica 12, 42000 Varaždin</item>
      <item>ODVJETNIČKO DRUŠTVO USKOKOVIĆ &amp; PARTNERI društvo s ograničenom odgovornošću za obavljanje odvjetničkih poslova, OIB 80328852561, Vatroslava Lisinskog 6, 42000 Varaždin</item>
      <item>Ivana Moravec, OIB 04205450099, Božene Plazzeriano 19, 42000 Varaždin</item>
      <item>Otto Patafta, OIB 30722891722, Božene Plazzeriano 19, 42000 Varaždin</item>
      <item>METEOR GRADITELJSTVO društvo s ograničenom odgovornošću za građevinu i trgovinu, OIB 06381817290, Optujska 12, 42000 Varaždin</item>
      <item>Franjo Šebijan,odvjetnik, Pavlinska 5, 42000 Varaždin</item>
      <item>Boris Ravić,odvjetnik, Zagrebačka 2, 42220 Novi Marof</item>
      <item>Općinski sud u Šibeniku</item>
      <item>HUDEK-TRGOTRANS društvo s ograničenom odgovornošću, OIB 66718146008, Biljevec 77, 42243 Biljevec</item>
      <item>Dalibor Gradinščak, OIB 16095594061, Krčka Ulica 4, 42220 Novi Marof</item>
      <item>ISEMA društvo s ograničenom odgovornošću za usluge tokarenja, OIB 81460953996, Ulica Bana Jelačića 7, 42204 Doljan</item>
      <item>METEOR PROIZVODNJA društvo s ograničenom odgovornošću za proizvodnju, trgovinu i usluge, OIB 70923246479, Optujska 12, 42000 Varaždin</item>
      <item>Franjo Šebijan, odvjetnik</item>
      <item>GK grupa društvo s ograničenom odgovornošću za projektiranje i graditeljstvo, OIB 32165824835, Miroslava Krleže 1/1, 42000 Varaždin</item>
      <item>ODVJETNIČKO DRUŠTVO USKOKOVIĆ &amp; PARTNERI društvo s ograničenom odgovornošću za obavljanje odvjetničkih poslova, OIB 80328852561, Vatroslava Lisinskog 6, 42000 Varaždin</item>
      <item>Davor Bedeković, OIB 87341993376, Radnička 39, 42204 Doljan</item>
      <item>Odvjetničko društvo Vidović &amp; Vidović, Kratka ulica 2/1, 42000 Varaždin</item>
      <item>Policijska uprava Varaždinska Služba zajedničkih i upravnih poslova, A. Cesarca 6, 42000 Varaždin</item>
      <item>ŽEPOH d.o.o., OIB 25953903177, Remetinečka cesta 7, 10000 Zagreb</item>
      <item>Odvjetničko društvo SEVŠEK &amp; Partneri, društvo s ograničenom odgovornošću, OIB 99381965992, Kratka 4, 42000 Varaždin</item>
      <item>Adriatic Assets d.o.o. za usluge, OIB 18846383988, Radnička cesta 80, 10000 Zagreb</item>
      <item>BANKA KOVANICA dioničko društvo, OIB 33039197637, Petra Preradovića 29, 42000 Varaždin</item>
      <item>HRVATSKE ŠUME društvo s ograničenom odgovornošću, OIB 69693144506, Ul.Ljudevita Farkaša Vukotinovića 2, 10000 Zagreb</item>
      <item>Odvjetničko društvo KLIŠANIN &amp; PARTNERI društvo s ograničenom odgovornošću, OIB 06259076695, Zelinska 2/I, 10000 Zagreb</item>
      <item>Antonio Volarević, Palmotićeva 4, 10000 Zagreb</item>
    </izvorni_sadrzaj>
    <derivirana_varijabla naziv="DomainObject.Predmet.OstaliListFormatedWithAdressOIB_1">
      <item>Odvjetnik DRAGAN SUŠA, Kralja Zvonimira 62, 10000 Zagreb punomoćnik sudionika u postupku KORNI, društvo s ograničenom odgovornošću za građevinarstvo</item>
      <item>Odvjetničko društvo BRLEČIĆ &amp; partneri, javno trgovačko društvo za obavljanje odvjetničkih poslova, OIB 75277763692, Optujska ulica 25/1, Varaždin</item>
      <item>Odvjetnica Marija Martinez Ostroški, I. Cankara 1A, 42000 Varaždin</item>
      <item>FINA VARAŽDIN</item>
      <item>SAVEZ SAMOSTALNIH SINDIKATA HRVATSKE URED VARAŽDINSKE ŽUPANIJE, 40000 Čakovec</item>
      <item>Holcim (Hrvatska), društvo s ograničenom odgovornošću za proizvodnju cementa, OIB 60131430579, Koromačno 7B, Koromačno</item>
      <item>MIĆO LJUBENKO, Branimirova 29, 10000 Zagreb</item>
      <item>Nevenka Golubić, OIB 84663367442, Štefanec Marof 27, 42202 Trnovec Bartolovečki</item>
      <item>Prekršajni sud u Čakovcu, Zrinsko-frankopanska 9, 40000 Čakovec</item>
      <item>ŽDO Građansko-upravni odjel u Varaždinu, Braće Radića 2, 42000 Varaždin</item>
      <item>DOKA Hrvatska društvo s ograničenom odgovornošću za proizvodnju, prodaju i iznajmljivanje oplatnih proizvoda i sustava, OIB 25940944046, Radnička cesta 173/g, 10000 Zagreb</item>
      <item>Ivana Aralica Lalić, Vlaška 80, 10000 Zagreb</item>
      <item>H-ABDUCO društvo s ograničenom odgovornošću za usluge, OIB 13667298928, Slavonska avenija 6A, 10000 Zagreb</item>
      <item>Zemljišno-knjižni odjel Općinskog suda u Varaždinu, B.Radića 2, 42000 Varaždin</item>
      <item>PRIVREDNA BANKA ZAGREB - DIONIČKO DRUŠTVO, OIB 02535697732, Radnička cesta 50, 10000 Zagreb</item>
      <item>Davor Ivančić,odvjetnik, OIB 21146522885, Park Rudlofa Kropeka 1, 40000 Čakovec</item>
      <item>Županjska banka dioničko društvo ˝u stečaju˝, OIB 37988746480, J.J. Strossmayera 9, 32270 Županja</item>
      <item>Mizana,odvjetnica Mekić, Mažuranićev trg 1, 10000 Zagreb</item>
      <item>KORANA, d.o.o. za proizvodnju,trgovinu i turizam, OIB 18079518933, Ulica Karla Vipauca 11, 22000 Šibenik</item>
      <item>Odvjetničko društvo Porobija i Špoljarić, društvo s ograničenom odgovornošću, OIB 02347849218, Kolodvorska Ulica 12, 42000 Varaždin</item>
      <item>ODVJETNIČKO DRUŠTVO USKOKOVIĆ &amp; PARTNERI društvo s ograničenom odgovornošću za obavljanje odvjetničkih poslova, OIB 80328852561, Vatroslava Lisinskog 6, 42000 Varaždin</item>
      <item>Ivana Moravec, OIB 04205450099, Božene Plazzeriano 19, 42000 Varaždin</item>
      <item>Otto Patafta, OIB 30722891722, Božene Plazzeriano 19, 42000 Varaždin</item>
      <item>METEOR GRADITELJSTVO društvo s ograničenom odgovornošću za građevinu i trgovinu, OIB 06381817290, Optujska 12, 42000 Varaždin</item>
      <item>Franjo Šebijan,odvjetnik, Pavlinska 5, 42000 Varaždin</item>
      <item>Boris Ravić,odvjetnik, Zagrebačka 2, 42220 Novi Marof</item>
      <item>Općinski sud u Šibeniku</item>
      <item>HUDEK-TRGOTRANS društvo s ograničenom odgovornošću, OIB 66718146008, Biljevec 77, 42243 Biljevec</item>
      <item>Dalibor Gradinščak, OIB 16095594061, Krčka Ulica 4, 42220 Novi Marof</item>
      <item>ISEMA društvo s ograničenom odgovornošću za usluge tokarenja, OIB 81460953996, Ulica Bana Jelačića 7, 42204 Doljan</item>
      <item>METEOR PROIZVODNJA društvo s ograničenom odgovornošću za proizvodnju, trgovinu i usluge, OIB 70923246479, Optujska 12, 42000 Varaždin</item>
      <item>Franjo Šebijan, odvjetnik</item>
      <item>GK grupa društvo s ograničenom odgovornošću za projektiranje i graditeljstvo, OIB 32165824835, Miroslava Krleže 1/1, 42000 Varaždin</item>
      <item>ODVJETNIČKO DRUŠTVO USKOKOVIĆ &amp; PARTNERI društvo s ograničenom odgovornošću za obavljanje odvjetničkih poslova, OIB 80328852561, Vatroslava Lisinskog 6, 42000 Varaždin</item>
      <item>Davor Bedeković, OIB 87341993376, Radnička 39, 42204 Doljan</item>
      <item>Odvjetničko društvo Vidović &amp; Vidović, Kratka ulica 2/1, 42000 Varaždin</item>
      <item>Policijska uprava Varaždinska Služba zajedničkih i upravnih poslova, A. Cesarca 6, 42000 Varaždin</item>
      <item>ŽEPOH d.o.o., OIB 25953903177, Remetinečka cesta 7, 10000 Zagreb</item>
      <item>Odvjetničko društvo SEVŠEK &amp; Partneri, društvo s ograničenom odgovornošću, OIB 99381965992, Kratka 4, 42000 Varaždin</item>
      <item>Adriatic Assets d.o.o. za usluge, OIB 18846383988, Radnička cesta 80, 10000 Zagreb</item>
      <item>BANKA KOVANICA dioničko društvo, OIB 33039197637, Petra Preradovića 29, 42000 Varaždin</item>
      <item>HRVATSKE ŠUME društvo s ograničenom odgovornošću, OIB 69693144506, Ul.Ljudevita Farkaša Vukotinovića 2, 10000 Zagreb</item>
      <item>Odvjetničko društvo KLIŠANIN &amp; PARTNERI društvo s ograničenom odgovornošću, OIB 06259076695, Zelinska 2/I, 10000 Zagreb</item>
      <item>Antonio Volarević, Palmotićeva 4, 10000 Zagreb</item>
    </derivirana_varijabla>
  </DomainObject.Predmet.OstaliListFormatedWithAdressOIB>
  <DomainObject.Predmet.OstaliListNazivFormated>
    <izvorni_sadrzaj>
      <item>Odvjetnik DRAGAN SUŠA</item>
      <item>Odvjetničko društvo BRLEČIĆ &amp; partneri, javno trgovačko društvo za obavljanje odvjetničkih poslova</item>
      <item>Odvjetnica Marija Martinez Ostroški</item>
      <item>FINA VARAŽDIN</item>
      <item>SAVEZ SAMOSTALNIH SINDIKATA HRVATSKE URED VARAŽDINSKE ŽUPANIJE</item>
      <item>Holcim (Hrvatska), društvo s ograničenom odgovornošću za proizvodnju cementa</item>
      <item>MIĆO LJUBENKO</item>
      <item>Nevenka Golubić</item>
      <item>Prekršajni sud u Čakovcu</item>
      <item>ŽDO Građansko-upravni odjel u Varaždinu</item>
      <item>DOKA Hrvatska društvo s ograničenom odgovornošću za proizvodnju, prodaju i iznajmljivanje oplatnih proizvoda i sustava</item>
      <item>Ivana Aralica Lalić</item>
      <item>H-ABDUCO društvo s ograničenom odgovornošću za usluge</item>
      <item>Zemljišno-knjižni odjel Općinskog suda u Varaždinu</item>
      <item>PRIVREDNA BANKA ZAGREB - DIONIČKO DRUŠTVO</item>
      <item>Davor Ivančić,odvjetnik</item>
      <item>Županjska banka dioničko društvo ˝u stečaju˝</item>
      <item>Mizana,odvjetnica Mekić</item>
      <item>KORANA, d.o.o. za proizvodnju,trgovinu i turizam</item>
      <item>Odvjetničko društvo Porobija i Špoljarić, društvo s ograničenom odgovornošću</item>
      <item>ODVJETNIČKO DRUŠTVO USKOKOVIĆ &amp; PARTNERI društvo s ograničenom odgovornošću za obavljanje odvjetničkih poslova</item>
      <item>Ivana Moravec</item>
      <item>Otto Patafta</item>
      <item>METEOR GRADITELJSTVO društvo s ograničenom odgovornošću za građevinu i trgovinu</item>
      <item>Franjo Šebijan,odvjetnik</item>
      <item>Boris Ravić,odvjetnik</item>
      <item>Općinski sud u Šibeniku</item>
      <item>HUDEK-TRGOTRANS društvo s ograničenom odgovornošću</item>
      <item>Dalibor Gradinščak</item>
      <item>ISEMA društvo s ograničenom odgovornošću za usluge tokarenja</item>
      <item>METEOR PROIZVODNJA društvo s ograničenom odgovornošću za proizvodnju, trgovinu i usluge</item>
      <item>Franjo Šebijan, odvjetnik</item>
      <item>GK grupa društvo s ograničenom odgovornošću za projektiranje i graditeljstvo</item>
      <item>ODVJETNIČKO DRUŠTVO USKOKOVIĆ &amp; PARTNERI društvo s ograničenom odgovornošću za obavljanje odvjetničkih poslova</item>
      <item>Davor Bedeković</item>
      <item>Odvjetničko društvo Vidović &amp; Vidović</item>
      <item>Policijska uprava Varaždinska Služba zajedničkih i upravnih poslova</item>
      <item>ŽEPOH d.o.o.</item>
      <item>Odvjetničko društvo SEVŠEK &amp; Partneri, društvo s ograničenom odgovornošću</item>
      <item>Adriatic Assets d.o.o. za usluge</item>
      <item>BANKA KOVANICA dioničko društvo</item>
      <item>HRVATSKE ŠUME društvo s ograničenom odgovornošću</item>
      <item>Odvjetničko društvo KLIŠANIN &amp; PARTNERI društvo s ograničenom odgovornošću</item>
      <item>Antonio Volarević</item>
    </izvorni_sadrzaj>
    <derivirana_varijabla naziv="DomainObject.Predmet.OstaliListNazivFormated_1">
      <item>Odvjetnik DRAGAN SUŠA</item>
      <item>Odvjetničko društvo BRLEČIĆ &amp; partneri, javno trgovačko društvo za obavljanje odvjetničkih poslova</item>
      <item>Odvjetnica Marija Martinez Ostroški</item>
      <item>FINA VARAŽDIN</item>
      <item>SAVEZ SAMOSTALNIH SINDIKATA HRVATSKE URED VARAŽDINSKE ŽUPANIJE</item>
      <item>Holcim (Hrvatska), društvo s ograničenom odgovornošću za proizvodnju cementa</item>
      <item>MIĆO LJUBENKO</item>
      <item>Nevenka Golubić</item>
      <item>Prekršajni sud u Čakovcu</item>
      <item>ŽDO Građansko-upravni odjel u Varaždinu</item>
      <item>DOKA Hrvatska društvo s ograničenom odgovornošću za proizvodnju, prodaju i iznajmljivanje oplatnih proizvoda i sustava</item>
      <item>Ivana Aralica Lalić</item>
      <item>H-ABDUCO društvo s ograničenom odgovornošću za usluge</item>
      <item>Zemljišno-knjižni odjel Općinskog suda u Varaždinu</item>
      <item>PRIVREDNA BANKA ZAGREB - DIONIČKO DRUŠTVO</item>
      <item>Davor Ivančić,odvjetnik</item>
      <item>Županjska banka dioničko društvo ˝u stečaju˝</item>
      <item>Mizana,odvjetnica Mekić</item>
      <item>KORANA, d.o.o. za proizvodnju,trgovinu i turizam</item>
      <item>Odvjetničko društvo Porobija i Špoljarić, društvo s ograničenom odgovornošću</item>
      <item>ODVJETNIČKO DRUŠTVO USKOKOVIĆ &amp; PARTNERI društvo s ograničenom odgovornošću za obavljanje odvjetničkih poslova</item>
      <item>Ivana Moravec</item>
      <item>Otto Patafta</item>
      <item>METEOR GRADITELJSTVO društvo s ograničenom odgovornošću za građevinu i trgovinu</item>
      <item>Franjo Šebijan,odvjetnik</item>
      <item>Boris Ravić,odvjetnik</item>
      <item>Općinski sud u Šibeniku</item>
      <item>HUDEK-TRGOTRANS društvo s ograničenom odgovornošću</item>
      <item>Dalibor Gradinščak</item>
      <item>ISEMA društvo s ograničenom odgovornošću za usluge tokarenja</item>
      <item>METEOR PROIZVODNJA društvo s ograničenom odgovornošću za proizvodnju, trgovinu i usluge</item>
      <item>Franjo Šebijan, odvjetnik</item>
      <item>GK grupa društvo s ograničenom odgovornošću za projektiranje i graditeljstvo</item>
      <item>ODVJETNIČKO DRUŠTVO USKOKOVIĆ &amp; PARTNERI društvo s ograničenom odgovornošću za obavljanje odvjetničkih poslova</item>
      <item>Davor Bedeković</item>
      <item>Odvjetničko društvo Vidović &amp; Vidović</item>
      <item>Policijska uprava Varaždinska Služba zajedničkih i upravnih poslova</item>
      <item>ŽEPOH d.o.o.</item>
      <item>Odvjetničko društvo SEVŠEK &amp; Partneri, društvo s ograničenom odgovornošću</item>
      <item>Adriatic Assets d.o.o. za usluge</item>
      <item>BANKA KOVANICA dioničko društvo</item>
      <item>HRVATSKE ŠUME društvo s ograničenom odgovornošću</item>
      <item>Odvjetničko društvo KLIŠANIN &amp; PARTNERI društvo s ograničenom odgovornošću</item>
      <item>Antonio Volarević</item>
    </derivirana_varijabla>
  </DomainObject.Predmet.OstaliListNazivFormated>
  <DomainObject.Predmet.OstaliListNazivFormatedOIB>
    <izvorni_sadrzaj>
      <item>Odvjetnik DRAGAN SUŠA</item>
      <item>Odvjetničko društvo BRLEČIĆ &amp; partneri, javno trgovačko društvo za obavljanje odvjetničkih poslova, OIB 75277763692</item>
      <item>Odvjetnica Marija Martinez Ostroški</item>
      <item>FINA VARAŽDIN</item>
      <item>SAVEZ SAMOSTALNIH SINDIKATA HRVATSKE URED VARAŽDINSKE ŽUPANIJE</item>
      <item>Holcim (Hrvatska), društvo s ograničenom odgovornošću za proizvodnju cementa, OIB 60131430579</item>
      <item>MIĆO LJUBENKO</item>
      <item>Nevenka Golubić, OIB 84663367442</item>
      <item>Prekršajni sud u Čakovcu</item>
      <item>ŽDO Građansko-upravni odjel u Varaždinu</item>
      <item>DOKA Hrvatska društvo s ograničenom odgovornošću za proizvodnju, prodaju i iznajmljivanje oplatnih proizvoda i sustava, OIB 25940944046</item>
      <item>Ivana Aralica Lalić</item>
      <item>H-ABDUCO društvo s ograničenom odgovornošću za usluge, OIB 13667298928</item>
      <item>Zemljišno-knjižni odjel Općinskog suda u Varaždinu</item>
      <item>PRIVREDNA BANKA ZAGREB - DIONIČKO DRUŠTVO, OIB 02535697732</item>
      <item>Davor Ivančić,odvjetnik, OIB 21146522885</item>
      <item>Županjska banka dioničko društvo ˝u stečaju˝, OIB 37988746480</item>
      <item>Mizana,odvjetnica Mekić</item>
      <item>KORANA, d.o.o. za proizvodnju,trgovinu i turizam, OIB 18079518933</item>
      <item>Odvjetničko društvo Porobija i Špoljarić, društvo s ograničenom odgovornošću, OIB 02347849218</item>
      <item>ODVJETNIČKO DRUŠTVO USKOKOVIĆ &amp; PARTNERI društvo s ograničenom odgovornošću za obavljanje odvjetničkih poslova, OIB 80328852561</item>
      <item>Ivana Moravec, OIB 04205450099</item>
      <item>Otto Patafta, OIB 30722891722</item>
      <item>METEOR GRADITELJSTVO društvo s ograničenom odgovornošću za građevinu i trgovinu, OIB 06381817290</item>
      <item>Franjo Šebijan,odvjetnik</item>
      <item>Boris Ravić,odvjetnik</item>
      <item>Općinski sud u Šibeniku</item>
      <item>HUDEK-TRGOTRANS društvo s ograničenom odgovornošću, OIB 66718146008</item>
      <item>Dalibor Gradinščak, OIB 16095594061</item>
      <item>ISEMA društvo s ograničenom odgovornošću za usluge tokarenja, OIB 81460953996</item>
      <item>METEOR PROIZVODNJA društvo s ograničenom odgovornošću za proizvodnju, trgovinu i usluge, OIB 70923246479</item>
      <item>Franjo Šebijan, odvjetnik</item>
      <item>GK grupa društvo s ograničenom odgovornošću za projektiranje i graditeljstvo, OIB 32165824835</item>
      <item>ODVJETNIČKO DRUŠTVO USKOKOVIĆ &amp; PARTNERI društvo s ograničenom odgovornošću za obavljanje odvjetničkih poslova, OIB 80328852561</item>
      <item>Davor Bedeković, OIB 87341993376</item>
      <item>Odvjetničko društvo Vidović &amp; Vidović</item>
      <item>Policijska uprava Varaždinska Služba zajedničkih i upravnih poslova</item>
      <item>ŽEPOH d.o.o., OIB 25953903177</item>
      <item>Odvjetničko društvo SEVŠEK &amp; Partneri, društvo s ograničenom odgovornošću, OIB 99381965992</item>
      <item>Adriatic Assets d.o.o. za usluge, OIB 18846383988</item>
      <item>BANKA KOVANICA dioničko društvo, OIB 33039197637</item>
      <item>HRVATSKE ŠUME društvo s ograničenom odgovornošću, OIB 69693144506</item>
      <item>Odvjetničko društvo KLIŠANIN &amp; PARTNERI društvo s ograničenom odgovornošću, OIB 06259076695</item>
      <item>Antonio Volarević</item>
    </izvorni_sadrzaj>
    <derivirana_varijabla naziv="DomainObject.Predmet.OstaliListNazivFormatedOIB_1">
      <item>Odvjetnik DRAGAN SUŠA</item>
      <item>Odvjetničko društvo BRLEČIĆ &amp; partneri, javno trgovačko društvo za obavljanje odvjetničkih poslova, OIB 75277763692</item>
      <item>Odvjetnica Marija Martinez Ostroški</item>
      <item>FINA VARAŽDIN</item>
      <item>SAVEZ SAMOSTALNIH SINDIKATA HRVATSKE URED VARAŽDINSKE ŽUPANIJE</item>
      <item>Holcim (Hrvatska), društvo s ograničenom odgovornošću za proizvodnju cementa, OIB 60131430579</item>
      <item>MIĆO LJUBENKO</item>
      <item>Nevenka Golubić, OIB 84663367442</item>
      <item>Prekršajni sud u Čakovcu</item>
      <item>ŽDO Građansko-upravni odjel u Varaždinu</item>
      <item>DOKA Hrvatska društvo s ograničenom odgovornošću za proizvodnju, prodaju i iznajmljivanje oplatnih proizvoda i sustava, OIB 25940944046</item>
      <item>Ivana Aralica Lalić</item>
      <item>H-ABDUCO društvo s ograničenom odgovornošću za usluge, OIB 13667298928</item>
      <item>Zemljišno-knjižni odjel Općinskog suda u Varaždinu</item>
      <item>PRIVREDNA BANKA ZAGREB - DIONIČKO DRUŠTVO, OIB 02535697732</item>
      <item>Davor Ivančić,odvjetnik, OIB 21146522885</item>
      <item>Županjska banka dioničko društvo ˝u stečaju˝, OIB 37988746480</item>
      <item>Mizana,odvjetnica Mekić</item>
      <item>KORANA, d.o.o. za proizvodnju,trgovinu i turizam, OIB 18079518933</item>
      <item>Odvjetničko društvo Porobija i Špoljarić, društvo s ograničenom odgovornošću, OIB 02347849218</item>
      <item>ODVJETNIČKO DRUŠTVO USKOKOVIĆ &amp; PARTNERI društvo s ograničenom odgovornošću za obavljanje odvjetničkih poslova, OIB 80328852561</item>
      <item>Ivana Moravec, OIB 04205450099</item>
      <item>Otto Patafta, OIB 30722891722</item>
      <item>METEOR GRADITELJSTVO društvo s ograničenom odgovornošću za građevinu i trgovinu, OIB 06381817290</item>
      <item>Franjo Šebijan,odvjetnik</item>
      <item>Boris Ravić,odvjetnik</item>
      <item>Općinski sud u Šibeniku</item>
      <item>HUDEK-TRGOTRANS društvo s ograničenom odgovornošću, OIB 66718146008</item>
      <item>Dalibor Gradinščak, OIB 16095594061</item>
      <item>ISEMA društvo s ograničenom odgovornošću za usluge tokarenja, OIB 81460953996</item>
      <item>METEOR PROIZVODNJA društvo s ograničenom odgovornošću za proizvodnju, trgovinu i usluge, OIB 70923246479</item>
      <item>Franjo Šebijan, odvjetnik</item>
      <item>GK grupa društvo s ograničenom odgovornošću za projektiranje i graditeljstvo, OIB 32165824835</item>
      <item>ODVJETNIČKO DRUŠTVO USKOKOVIĆ &amp; PARTNERI društvo s ograničenom odgovornošću za obavljanje odvjetničkih poslova, OIB 80328852561</item>
      <item>Davor Bedeković, OIB 87341993376</item>
      <item>Odvjetničko društvo Vidović &amp; Vidović</item>
      <item>Policijska uprava Varaždinska Služba zajedničkih i upravnih poslova</item>
      <item>ŽEPOH d.o.o., OIB 25953903177</item>
      <item>Odvjetničko društvo SEVŠEK &amp; Partneri, društvo s ograničenom odgovornošću, OIB 99381965992</item>
      <item>Adriatic Assets d.o.o. za usluge, OIB 18846383988</item>
      <item>BANKA KOVANICA dioničko društvo, OIB 33039197637</item>
      <item>HRVATSKE ŠUME društvo s ograničenom odgovornošću, OIB 69693144506</item>
      <item>Odvjetničko društvo KLIŠANIN &amp; PARTNERI društvo s ograničenom odgovornošću, OIB 06259076695</item>
      <item>Antonio Volarević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2017.</izvorni_sadrzaj>
    <derivirana_varijabla naziv="DomainObject.Datum_1">4. prosinca 2017.</derivirana_varijabla>
  </DomainObject.Datum>
  <DomainObject.PoslovniBrojDokumenta>
    <izvorni_sadrzaj>St-74/2012-649</izvorni_sadrzaj>
    <derivirana_varijabla naziv="DomainObject.PoslovniBrojDokumenta_1">St-74/2012-649</derivirana_varijabla>
  </DomainObject.PoslovniBrojDokumenta>
  <DomainObject.Predmet.StrankaIDrugi>
    <izvorni_sadrzaj>KORNI, društvo s ograničenom odgovornošću za građevinarstvo i dr.</izvorni_sadrzaj>
    <derivirana_varijabla naziv="DomainObject.Predmet.StrankaIDrugi_1">KORNI, društvo s ograničenom odgovornošću za građevinarstvo i dr.</derivirana_varijabla>
  </DomainObject.Predmet.StrankaIDrugi>
  <DomainObject.Predmet.ProtustrankaIDrugi>
    <izvorni_sadrzaj>METEOR GRUPA društvo s ograničenom odgovornošću za trgovinu, proizvodnju i graditeljstvo</izvorni_sadrzaj>
    <derivirana_varijabla naziv="DomainObject.Predmet.ProtustrankaIDrugi_1">METEOR GRUPA društvo s ograničenom odgovornošću za trgovinu, proizvodnju i graditeljstvo</derivirana_varijabla>
  </DomainObject.Predmet.ProtustrankaIDrugi>
  <DomainObject.Predmet.StrankaIDrugiAdressOIB>
    <izvorni_sadrzaj>KORNI, društvo s ograničenom odgovornošću za građevinarstvo, OIB 96470231164, Ilica 209, 10000 Zagreb i dr.</izvorni_sadrzaj>
    <derivirana_varijabla naziv="DomainObject.Predmet.StrankaIDrugiAdressOIB_1">KORNI, društvo s ograničenom odgovornošću za građevinarstvo, OIB 96470231164, Ilica 209, 10000 Zagreb i dr.</derivirana_varijabla>
  </DomainObject.Predmet.StrankaIDrugiAdressOIB>
  <DomainObject.Predmet.ProtustrankaIDrugiAdressOIB>
    <izvorni_sadrzaj>METEOR GRUPA društvo s ograničenom odgovornošću za trgovinu, proizvodnju i graditeljstvo, OIB 09637080512, Optujska 12, Varaždin</izvorni_sadrzaj>
    <derivirana_varijabla naziv="DomainObject.Predmet.ProtustrankaIDrugiAdressOIB_1">METEOR GRUPA društvo s ograničenom odgovornošću za trgovinu, proizvodnju i graditeljstvo, OIB 09637080512, Optujska 12,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KORNI, društvo s ograničenom odgovornošću za građevinarstvo</item>
      <item>METEOR GRUPA društvo s ograničenom odgovornošću za trgovinu, proizvodnju i graditeljstvo</item>
      <item>Odvjetnik DRAGAN SUŠA</item>
      <item>Odvjetničko društvo BRLEČIĆ &amp; partneri, javno trgovačko društvo za obavljanje odvjetničkih poslova</item>
      <item>Odvjetnica Marija Martinez Ostroški</item>
      <item>FINA VARAŽDIN</item>
      <item>SAVEZ SAMOSTALNIH SINDIKATA HRVATSKE URED VARAŽDINSKE ŽUPANIJE</item>
      <item>Holcim (Hrvatska), društvo s ograničenom odgovornošću za proizvodnju cementa</item>
      <item>MIĆO LJUBENKO</item>
      <item>Nevenka Golubić</item>
      <item>Prekršajni sud u Čakovcu</item>
      <item>ŽDO Građansko-upravni odjel u Varaždinu</item>
      <item>DOKA Hrvatska društvo s ograničenom odgovornošću za proizvodnju, prodaju i iznajmljivanje oplatnih proizvoda i sustava</item>
      <item>Ivana Aralica Lalić</item>
      <item>H-ABDUCO društvo s ograničenom odgovornošću za usluge</item>
      <item>Zemljišno-knjižni odjel Općinskog suda u Varaždinu</item>
      <item>PRIVREDNA BANKA ZAGREB - DIONIČKO DRUŠTVO</item>
      <item>Davor Ivančić,odvjetnik</item>
      <item>Županjska banka dioničko društvo ˝u stečaju˝</item>
      <item>Mizana,odvjetnica Mekić</item>
      <item>KORANA, d.o.o. za proizvodnju,trgovinu i turizam</item>
      <item>Odvjetničko društvo Porobija i Špoljarić, društvo s ograničenom odgovornošću</item>
      <item>GK grupa društvo s ograničenom odgovornošću za projektiranje i graditeljstvo</item>
      <item>ODVJETNIČKO DRUŠTVO USKOKOVIĆ &amp; PARTNERI društvo s ograničenom odgovornošću za obavljanje odvjetničkih poslova</item>
      <item>Ivana Moravec</item>
      <item>Otto Patafta</item>
      <item>METEOR GRADITELJSTVO društvo s ograničenom odgovornošću za građevinu i trgovinu</item>
      <item>Franjo Šebijan,odvjetnik</item>
      <item>Boris Ravić,odvjetnik</item>
      <item>Općinski sud u Šibeniku</item>
      <item>HUDEK-TRGOTRANS društvo s ograničenom odgovornošću</item>
      <item>Dalibor Gradinščak</item>
      <item>ISEMA društvo s ograničenom odgovornošću za usluge tokarenja</item>
      <item>METEOR PROIZVODNJA društvo s ograničenom odgovornošću za proizvodnju, trgovinu i usluge</item>
      <item>Franjo Šebijan, odvjetnik</item>
      <item>GK grupa društvo s ograničenom odgovornošću za projektiranje i graditeljstvo</item>
      <item>ODVJETNIČKO DRUŠTVO USKOKOVIĆ &amp; PARTNERI društvo s ograničenom odgovornošću za obavljanje odvjetničkih poslova</item>
      <item>Davor Bedeković</item>
      <item>Odvjetničko društvo Vidović &amp; Vidović</item>
      <item>Policijska uprava Varaždinska Služba zajedničkih i upravnih poslova</item>
      <item>ŽEPOH d.o.o.</item>
      <item>Odvjetničko društvo SEVŠEK &amp; Partneri, društvo s ograničenom odgovornošću</item>
      <item>Adriatic Assets d.o.o. za usluge</item>
      <item>BANKA KOVANICA dioničko društvo</item>
      <item>HRVATSKE ŠUME društvo s ograničenom odgovornošću</item>
      <item>Odvjetničko društvo KLIŠANIN &amp; PARTNERI društvo s ograničenom odgovornošću</item>
      <item>Antonio Volarević</item>
    </izvorni_sadrzaj>
    <derivirana_varijabla naziv="DomainObject.Predmet.SudioniciListNaziv_1">
      <item>KORNI, društvo s ograničenom odgovornošću za građevinarstvo</item>
      <item>METEOR GRUPA društvo s ograničenom odgovornošću za trgovinu, proizvodnju i graditeljstvo</item>
      <item>Odvjetnik DRAGAN SUŠA</item>
      <item>Odvjetničko društvo BRLEČIĆ &amp; partneri, javno trgovačko društvo za obavljanje odvjetničkih poslova</item>
      <item>Odvjetnica Marija Martinez Ostroški</item>
      <item>FINA VARAŽDIN</item>
      <item>SAVEZ SAMOSTALNIH SINDIKATA HRVATSKE URED VARAŽDINSKE ŽUPANIJE</item>
      <item>Holcim (Hrvatska), društvo s ograničenom odgovornošću za proizvodnju cementa</item>
      <item>MIĆO LJUBENKO</item>
      <item>Nevenka Golubić</item>
      <item>Prekršajni sud u Čakovcu</item>
      <item>ŽDO Građansko-upravni odjel u Varaždinu</item>
      <item>DOKA Hrvatska društvo s ograničenom odgovornošću za proizvodnju, prodaju i iznajmljivanje oplatnih proizvoda i sustava</item>
      <item>Ivana Aralica Lalić</item>
      <item>H-ABDUCO društvo s ograničenom odgovornošću za usluge</item>
      <item>Zemljišno-knjižni odjel Općinskog suda u Varaždinu</item>
      <item>PRIVREDNA BANKA ZAGREB - DIONIČKO DRUŠTVO</item>
      <item>Davor Ivančić,odvjetnik</item>
      <item>Županjska banka dioničko društvo ˝u stečaju˝</item>
      <item>Mizana,odvjetnica Mekić</item>
      <item>KORANA, d.o.o. za proizvodnju,trgovinu i turizam</item>
      <item>Odvjetničko društvo Porobija i Špoljarić, društvo s ograničenom odgovornošću</item>
      <item>GK grupa društvo s ograničenom odgovornošću za projektiranje i graditeljstvo</item>
      <item>ODVJETNIČKO DRUŠTVO USKOKOVIĆ &amp; PARTNERI društvo s ograničenom odgovornošću za obavljanje odvjetničkih poslova</item>
      <item>Ivana Moravec</item>
      <item>Otto Patafta</item>
      <item>METEOR GRADITELJSTVO društvo s ograničenom odgovornošću za građevinu i trgovinu</item>
      <item>Franjo Šebijan,odvjetnik</item>
      <item>Boris Ravić,odvjetnik</item>
      <item>Općinski sud u Šibeniku</item>
      <item>HUDEK-TRGOTRANS društvo s ograničenom odgovornošću</item>
      <item>Dalibor Gradinščak</item>
      <item>ISEMA društvo s ograničenom odgovornošću za usluge tokarenja</item>
      <item>METEOR PROIZVODNJA društvo s ograničenom odgovornošću za proizvodnju, trgovinu i usluge</item>
      <item>Franjo Šebijan, odvjetnik</item>
      <item>GK grupa društvo s ograničenom odgovornošću za projektiranje i graditeljstvo</item>
      <item>ODVJETNIČKO DRUŠTVO USKOKOVIĆ &amp; PARTNERI društvo s ograničenom odgovornošću za obavljanje odvjetničkih poslova</item>
      <item>Davor Bedeković</item>
      <item>Odvjetničko društvo Vidović &amp; Vidović</item>
      <item>Policijska uprava Varaždinska Služba zajedničkih i upravnih poslova</item>
      <item>ŽEPOH d.o.o.</item>
      <item>Odvjetničko društvo SEVŠEK &amp; Partneri, društvo s ograničenom odgovornošću</item>
      <item>Adriatic Assets d.o.o. za usluge</item>
      <item>BANKA KOVANICA dioničko društvo</item>
      <item>HRVATSKE ŠUME društvo s ograničenom odgovornošću</item>
      <item>Odvjetničko društvo KLIŠANIN &amp; PARTNERI društvo s ograničenom odgovornošću</item>
      <item>Antonio Volarević</item>
    </derivirana_varijabla>
  </DomainObject.Predmet.SudioniciListNaziv>
  <DomainObject.Predmet.SudioniciListAdressOIB>
    <izvorni_sadrzaj>
      <item>KORNI, društvo s ograničenom odgovornošću za građevinarstvo, OIB 96470231164, Ilica 209,10000 Zagreb</item>
      <item>METEOR GRUPA društvo s ograničenom odgovornošću za trgovinu, proizvodnju i graditeljstvo, OIB 09637080512, Optujska 12,Varaždin</item>
      <item>Odvjetnik DRAGAN SUŠA, Kralja Zvonimira 62,10000 Zagreb</item>
      <item>Odvjetničko društvo BRLEČIĆ &amp; partneri, javno trgovačko društvo za obavljanje odvjetničkih poslova, OIB 75277763692, Optujska ulica 25/1,Varaždin</item>
      <item>Odvjetnica Marija Martinez Ostroški, I. Cankara 1A,42000 Varaždin</item>
      <item>FINA VARAŽDIN</item>
      <item>SAVEZ SAMOSTALNIH SINDIKATA HRVATSKE URED VARAŽDINSKE ŽUPANIJE, 40000 Čakovec</item>
      <item>Holcim (Hrvatska), društvo s ograničenom odgovornošću za proizvodnju cementa, OIB 60131430579, Koromačno 7B,Koromačno</item>
      <item>MIĆO LJUBENKO, Branimirova 29,10000 Zagreb</item>
      <item>Nevenka Golubić, OIB 84663367442, Štefanec Marof 27,42202 Trnovec Bartolovečki</item>
      <item>Prekršajni sud u Čakovcu, Zrinsko-frankopanska 9,40000 Čakovec</item>
      <item>ŽDO Građansko-upravni odjel u Varaždinu, Braće Radića 2,42000 Varaždin</item>
      <item>DOKA Hrvatska društvo s ograničenom odgovornošću za proizvodnju, prodaju i iznajmljivanje oplatnih proizvoda i sustava, OIB 25940944046, Radnička cesta 173/g,10000 Zagreb</item>
      <item>Ivana Aralica Lalić, Vlaška 80,10000 Zagreb</item>
      <item>H-ABDUCO društvo s ograničenom odgovornošću za usluge, OIB 13667298928, Slavonska avenija 6A,10000 Zagreb</item>
      <item>Zemljišno-knjižni odjel Općinskog suda u Varaždinu, B.Radića 2,42000 Varaždin</item>
      <item>PRIVREDNA BANKA ZAGREB - DIONIČKO DRUŠTVO, OIB 02535697732, Radnička cesta 50,10000 Zagreb</item>
      <item>Davor Ivančić,odvjetnik, OIB 21146522885, Park Rudlofa Kropeka 1,40000 Čakovec</item>
      <item>Županjska banka dioničko društvo ˝u stečaju˝, OIB 37988746480, J.J. Strossmayera 9,32270 Županja</item>
      <item>Mizana,odvjetnica Mekić, Mažuranićev trg 1,10000 Zagreb</item>
      <item>KORANA, d.o.o. za proizvodnju,trgovinu i turizam, OIB 18079518933, Ulica Karla Vipauca 11,22000 Šibenik</item>
      <item>Odvjetničko društvo Porobija i Špoljarić, društvo s ograničenom odgovornošću, OIB 02347849218, Kolodvorska Ulica 12,42000 Varaždin</item>
      <item>GK grupa društvo s ograničenom odgovornošću za projektiranje i graditeljstvo, OIB 32165824835, Miroslava Krleže 1/1,42000 Varaždin</item>
      <item>ODVJETNIČKO DRUŠTVO USKOKOVIĆ &amp; PARTNERI društvo s ograničenom odgovornošću za obavljanje odvjetničkih poslova, OIB 80328852561, Vatroslava Lisinskog 6,42000 Varaždin</item>
      <item>Ivana Moravec, OIB 04205450099, Božene Plazzeriano 19,42000 Varaždin</item>
      <item>Otto Patafta, OIB 30722891722, Božene Plazzeriano 19,42000 Varaždin</item>
      <item>METEOR GRADITELJSTVO društvo s ograničenom odgovornošću za građevinu i trgovinu, OIB 06381817290, Optujska 12,42000 Varaždin</item>
      <item>Franjo Šebijan,odvjetnik, Pavlinska 5,42000 Varaždin</item>
      <item>Boris Ravić,odvjetnik, Zagrebačka 2,42220 Novi Marof</item>
      <item>Općinski sud u Šibeniku</item>
      <item>HUDEK-TRGOTRANS društvo s ograničenom odgovornošću, OIB 66718146008, Biljevec 77,42243 Biljevec</item>
      <item>Dalibor Gradinščak, OIB 16095594061, Krčka Ulica 4,42220 Novi Marof</item>
      <item>ISEMA društvo s ograničenom odgovornošću za usluge tokarenja, OIB 81460953996, Ulica Bana Jelačića 7,42204 Doljan</item>
      <item>METEOR PROIZVODNJA društvo s ograničenom odgovornošću za proizvodnju, trgovinu i usluge, OIB 70923246479, Optujska 12,42000 Varaždin</item>
      <item>Franjo Šebijan, odvjetnik</item>
      <item>GK grupa društvo s ograničenom odgovornošću za projektiranje i graditeljstvo, OIB 32165824835, Miroslava Krleže 1/1,42000 Varaždin</item>
      <item>ODVJETNIČKO DRUŠTVO USKOKOVIĆ &amp; PARTNERI društvo s ograničenom odgovornošću za obavljanje odvjetničkih poslova, OIB 80328852561, Vatroslava Lisinskog 6,42000 Varaždin</item>
      <item>Davor Bedeković, OIB 87341993376, Radnička 39,42204 Doljan</item>
      <item>Odvjetničko društvo Vidović &amp; Vidović, Kratka ulica 2/1,42000 Varaždin</item>
      <item>Policijska uprava Varaždinska Služba zajedničkih i upravnih poslova, A. Cesarca 6,42000 Varaždin</item>
      <item>ŽEPOH d.o.o., OIB 25953903177, Remetinečka cesta 7,10000 Zagreb</item>
      <item>Odvjetničko društvo SEVŠEK &amp; Partneri, društvo s ograničenom odgovornošću, OIB 99381965992, Kratka 4,42000 Varaždin</item>
      <item>Adriatic Assets d.o.o. za usluge, OIB 18846383988, Radnička cesta 80,10000 Zagreb</item>
      <item>BANKA KOVANICA dioničko društvo, OIB 33039197637, Petra Preradovića 29,42000 Varaždin</item>
      <item>HRVATSKE ŠUME društvo s ograničenom odgovornošću, OIB 69693144506, Ul.Ljudevita Farkaša Vukotinovića 2,10000 Zagreb</item>
      <item>Odvjetničko društvo KLIŠANIN &amp; PARTNERI društvo s ograničenom odgovornošću, OIB 06259076695, Zelinska 2/I,10000 Zagreb</item>
      <item>Antonio Volarević, Palmotićeva 4,10000 Zagreb</item>
    </izvorni_sadrzaj>
    <derivirana_varijabla naziv="DomainObject.Predmet.SudioniciListAdressOIB_1">
      <item>KORNI, društvo s ograničenom odgovornošću za građevinarstvo, OIB 96470231164, Ilica 209,10000 Zagreb</item>
      <item>METEOR GRUPA društvo s ograničenom odgovornošću za trgovinu, proizvodnju i graditeljstvo, OIB 09637080512, Optujska 12,Varaždin</item>
      <item>Odvjetnik DRAGAN SUŠA, Kralja Zvonimira 62,10000 Zagreb</item>
      <item>Odvjetničko društvo BRLEČIĆ &amp; partneri, javno trgovačko društvo za obavljanje odvjetničkih poslova, OIB 75277763692, Optujska ulica 25/1,Varaždin</item>
      <item>Odvjetnica Marija Martinez Ostroški, I. Cankara 1A,42000 Varaždin</item>
      <item>FINA VARAŽDIN</item>
      <item>SAVEZ SAMOSTALNIH SINDIKATA HRVATSKE URED VARAŽDINSKE ŽUPANIJE, 40000 Čakovec</item>
      <item>Holcim (Hrvatska), društvo s ograničenom odgovornošću za proizvodnju cementa, OIB 60131430579, Koromačno 7B,Koromačno</item>
      <item>MIĆO LJUBENKO, Branimirova 29,10000 Zagreb</item>
      <item>Nevenka Golubić, OIB 84663367442, Štefanec Marof 27,42202 Trnovec Bartolovečki</item>
      <item>Prekršajni sud u Čakovcu, Zrinsko-frankopanska 9,40000 Čakovec</item>
      <item>ŽDO Građansko-upravni odjel u Varaždinu, Braće Radića 2,42000 Varaždin</item>
      <item>DOKA Hrvatska društvo s ograničenom odgovornošću za proizvodnju, prodaju i iznajmljivanje oplatnih proizvoda i sustava, OIB 25940944046, Radnička cesta 173/g,10000 Zagreb</item>
      <item>Ivana Aralica Lalić, Vlaška 80,10000 Zagreb</item>
      <item>H-ABDUCO društvo s ograničenom odgovornošću za usluge, OIB 13667298928, Slavonska avenija 6A,10000 Zagreb</item>
      <item>Zemljišno-knjižni odjel Općinskog suda u Varaždinu, B.Radića 2,42000 Varaždin</item>
      <item>PRIVREDNA BANKA ZAGREB - DIONIČKO DRUŠTVO, OIB 02535697732, Radnička cesta 50,10000 Zagreb</item>
      <item>Davor Ivančić,odvjetnik, OIB 21146522885, Park Rudlofa Kropeka 1,40000 Čakovec</item>
      <item>Županjska banka dioničko društvo ˝u stečaju˝, OIB 37988746480, J.J. Strossmayera 9,32270 Županja</item>
      <item>Mizana,odvjetnica Mekić, Mažuranićev trg 1,10000 Zagreb</item>
      <item>KORANA, d.o.o. za proizvodnju,trgovinu i turizam, OIB 18079518933, Ulica Karla Vipauca 11,22000 Šibenik</item>
      <item>Odvjetničko društvo Porobija i Špoljarić, društvo s ograničenom odgovornošću, OIB 02347849218, Kolodvorska Ulica 12,42000 Varaždin</item>
      <item>GK grupa društvo s ograničenom odgovornošću za projektiranje i graditeljstvo, OIB 32165824835, Miroslava Krleže 1/1,42000 Varaždin</item>
      <item>ODVJETNIČKO DRUŠTVO USKOKOVIĆ &amp; PARTNERI društvo s ograničenom odgovornošću za obavljanje odvjetničkih poslova, OIB 80328852561, Vatroslava Lisinskog 6,42000 Varaždin</item>
      <item>Ivana Moravec, OIB 04205450099, Božene Plazzeriano 19,42000 Varaždin</item>
      <item>Otto Patafta, OIB 30722891722, Božene Plazzeriano 19,42000 Varaždin</item>
      <item>METEOR GRADITELJSTVO društvo s ograničenom odgovornošću za građevinu i trgovinu, OIB 06381817290, Optujska 12,42000 Varaždin</item>
      <item>Franjo Šebijan,odvjetnik, Pavlinska 5,42000 Varaždin</item>
      <item>Boris Ravić,odvjetnik, Zagrebačka 2,42220 Novi Marof</item>
      <item>Općinski sud u Šibeniku</item>
      <item>HUDEK-TRGOTRANS društvo s ograničenom odgovornošću, OIB 66718146008, Biljevec 77,42243 Biljevec</item>
      <item>Dalibor Gradinščak, OIB 16095594061, Krčka Ulica 4,42220 Novi Marof</item>
      <item>ISEMA društvo s ograničenom odgovornošću za usluge tokarenja, OIB 81460953996, Ulica Bana Jelačića 7,42204 Doljan</item>
      <item>METEOR PROIZVODNJA društvo s ograničenom odgovornošću za proizvodnju, trgovinu i usluge, OIB 70923246479, Optujska 12,42000 Varaždin</item>
      <item>Franjo Šebijan, odvjetnik</item>
      <item>GK grupa društvo s ograničenom odgovornošću za projektiranje i graditeljstvo, OIB 32165824835, Miroslava Krleže 1/1,42000 Varaždin</item>
      <item>ODVJETNIČKO DRUŠTVO USKOKOVIĆ &amp; PARTNERI društvo s ograničenom odgovornošću za obavljanje odvjetničkih poslova, OIB 80328852561, Vatroslava Lisinskog 6,42000 Varaždin</item>
      <item>Davor Bedeković, OIB 87341993376, Radnička 39,42204 Doljan</item>
      <item>Odvjetničko društvo Vidović &amp; Vidović, Kratka ulica 2/1,42000 Varaždin</item>
      <item>Policijska uprava Varaždinska Služba zajedničkih i upravnih poslova, A. Cesarca 6,42000 Varaždin</item>
      <item>ŽEPOH d.o.o., OIB 25953903177, Remetinečka cesta 7,10000 Zagreb</item>
      <item>Odvjetničko društvo SEVŠEK &amp; Partneri, društvo s ograničenom odgovornošću, OIB 99381965992, Kratka 4,42000 Varaždin</item>
      <item>Adriatic Assets d.o.o. za usluge, OIB 18846383988, Radnička cesta 80,10000 Zagreb</item>
      <item>BANKA KOVANICA dioničko društvo, OIB 33039197637, Petra Preradovića 29,42000 Varaždin</item>
      <item>HRVATSKE ŠUME društvo s ograničenom odgovornošću, OIB 69693144506, Ul.Ljudevita Farkaša Vukotinovića 2,10000 Zagreb</item>
      <item>Odvjetničko društvo KLIŠANIN &amp; PARTNERI društvo s ograničenom odgovornošću, OIB 06259076695, Zelinska 2/I,10000 Zagreb</item>
      <item>Antonio Volarević, Palmotićeva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F26C00C-730A-4FE5-A1DE-A35D9A6E6C2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894</properties:Words>
  <properties:Characters>4932</properties:Characters>
  <properties:Lines>134</properties:Lines>
  <properties:Paragraphs>44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6025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2017-12-04T07:41:00Z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St-74/2012-649 / Odluka - Zaključak - o prodaji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