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a70f" w14:paraId="c98a70f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DD6487">
        <w:rPr>
          <w:b/>
        </w:rPr>
        <w:t>53</w:t>
      </w:r>
      <w:r w:rsidRPr="008F7C03">
        <w:rPr>
          <w:b/>
        </w:rPr>
        <w:t>/201</w:t>
      </w:r>
      <w:r w:rsidR="00B23AEC">
        <w:rPr>
          <w:b/>
        </w:rPr>
        <w:t>7</w:t>
      </w:r>
    </w:p>
    <w:p w:rsidRDefault="00C806B5" w:rsidP="00215C9F" w:rsidR="006755C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EB4F55" w:rsidP="001B5913" w:rsidR="00C806B5" w:rsidRPr="001B5913">
      <w:pPr>
        <w:rPr>
          <w:b/>
        </w:rPr>
      </w:pPr>
      <w:r>
        <w:rPr>
          <w:b/>
        </w:rPr>
        <w:t>Split, Sukoišanska 6</w:t>
      </w:r>
    </w:p>
    <w:p w:rsidRDefault="006755C3" w:rsidP="00451E27" w:rsidR="006755C3" w:rsidRPr="008F7C03">
      <w:pPr>
        <w:jc w:val="both"/>
      </w:pPr>
    </w:p>
    <w:p w:rsidRDefault="001B5913" w:rsidP="00BF4C6C" w:rsidR="001D24FB">
      <w:pPr>
        <w:jc w:val="center"/>
        <w:rPr>
          <w:b/>
        </w:rPr>
      </w:pPr>
      <w:r>
        <w:rPr>
          <w:b/>
        </w:rPr>
        <w:t>REPUBLIKA HRVATSKA</w:t>
      </w:r>
    </w:p>
    <w:p w:rsidRDefault="00772057" w:rsidP="00BF4C6C" w:rsidR="00772057" w:rsidRPr="008F7C03">
      <w:pPr>
        <w:jc w:val="center"/>
        <w:rPr>
          <w:b/>
        </w:rPr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25D2" w:rsidP="00451E27" w:rsidR="00C825D2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9D6406" w:rsidRPr="009D6406">
        <w:t xml:space="preserve">Stečajna masa iza </w:t>
      </w:r>
      <w:r w:rsidR="00DD6487" w:rsidRPr="00DD6487">
        <w:t>INSOLATE d.o.o., Split, Vinogradska 64, OIB: 31470959145</w:t>
      </w:r>
      <w:r w:rsidRPr="008F7C03">
        <w:t xml:space="preserve">, dana </w:t>
      </w:r>
      <w:r w:rsidR="00610BB4">
        <w:t>11</w:t>
      </w:r>
      <w:r w:rsidRPr="008F7C03">
        <w:t xml:space="preserve">. </w:t>
      </w:r>
      <w:r w:rsidR="00D612BF">
        <w:t>listopad</w:t>
      </w:r>
      <w:r w:rsidR="00035E76">
        <w:t>a 201</w:t>
      </w:r>
      <w:r w:rsidR="004472E3">
        <w:t>8</w:t>
      </w:r>
      <w:r w:rsidRPr="008F7C03">
        <w:t xml:space="preserve">.g. 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DD6487" w:rsidR="00645CA3">
      <w:pPr>
        <w:pStyle w:val="Odlomakpopisa"/>
        <w:numPr>
          <w:ilvl w:val="0"/>
          <w:numId w:val="4"/>
        </w:numPr>
        <w:jc w:val="both"/>
      </w:pPr>
      <w:r w:rsidRPr="00645CA3">
        <w:t>Određuje se nastava</w:t>
      </w:r>
      <w:r w:rsidR="00161AB6">
        <w:t xml:space="preserve">k postupka radi naknadne diobe </w:t>
      </w:r>
      <w:r w:rsidR="009D6406" w:rsidRPr="009D6406">
        <w:t xml:space="preserve">Stečajna masa iza </w:t>
      </w:r>
      <w:r w:rsidR="00DD6487" w:rsidRPr="00DD6487">
        <w:t>INSOLATE d.o.o., Split, Vinogradska 64, OIB: 31470959145</w:t>
      </w:r>
      <w:r w:rsidRPr="00645CA3">
        <w:t>.</w:t>
      </w:r>
    </w:p>
    <w:p w:rsidRDefault="00A92100" w:rsidP="00A92100" w:rsidR="00A92100">
      <w:pPr>
        <w:pStyle w:val="Odlomakpopisa"/>
        <w:ind w:left="720"/>
        <w:jc w:val="both"/>
      </w:pPr>
    </w:p>
    <w:p w:rsidRDefault="00A92100" w:rsidP="00DD6487" w:rsidR="00A92100" w:rsidRPr="00610BB4">
      <w:pPr>
        <w:pStyle w:val="Odlomakpopisa"/>
        <w:numPr>
          <w:ilvl w:val="0"/>
          <w:numId w:val="4"/>
        </w:numPr>
        <w:jc w:val="both"/>
      </w:pPr>
      <w:r w:rsidRPr="00A92100">
        <w:t xml:space="preserve">Za stečajnog upravitelja stečajnog dužnika </w:t>
      </w:r>
      <w:r w:rsidR="009D6406" w:rsidRPr="009D6406">
        <w:t xml:space="preserve">Stečajna masa iza </w:t>
      </w:r>
      <w:r w:rsidR="00DD6487" w:rsidRPr="00DD6487">
        <w:t>INSOLATE d.o.o., Split, Vinogradska 64, OIB: 31470959145</w:t>
      </w:r>
      <w:r w:rsidR="00A61047" w:rsidRPr="00A61047">
        <w:t xml:space="preserve">, </w:t>
      </w:r>
      <w:r w:rsidRPr="00A92100">
        <w:t xml:space="preserve">imenuje se </w:t>
      </w:r>
      <w:r w:rsidR="00772057" w:rsidRPr="00772057">
        <w:t>Jozo Jelavić, Zagreb, Pavla Hatza 9, OIB: 79433837132</w:t>
      </w:r>
      <w:r w:rsidRPr="00610BB4">
        <w:t>.</w:t>
      </w:r>
    </w:p>
    <w:p w:rsidRDefault="00645CA3" w:rsidP="00645CA3" w:rsidR="00645CA3" w:rsidRPr="009D6406">
      <w:pPr>
        <w:jc w:val="center"/>
        <w:rPr>
          <w:color w:val="FF0000"/>
        </w:rPr>
      </w:pPr>
    </w:p>
    <w:p w:rsidRDefault="00645CA3" w:rsidP="00EB4F55" w:rsidR="00161AB6" w:rsidRPr="00645CA3">
      <w:pPr>
        <w:ind w:hanging="705" w:left="705"/>
        <w:jc w:val="both"/>
      </w:pPr>
      <w:r w:rsidRPr="00645CA3">
        <w:rPr>
          <w:b/>
        </w:rPr>
        <w:t>II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="009D6406" w:rsidRPr="009D6406">
        <w:t xml:space="preserve">Stečajna masa iza </w:t>
      </w:r>
      <w:r w:rsidR="00DD6487" w:rsidRPr="00DD6487">
        <w:t>INSOLATE d.o.o., Split, Vinogradska 64, OIB: 31470959145</w:t>
      </w:r>
      <w:r w:rsidR="00B23AEC" w:rsidRPr="00B23AEC">
        <w:t xml:space="preserve">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26DA1" w:rsidP="00645CA3" w:rsidR="00645CA3" w:rsidRPr="00645CA3">
      <w:pPr>
        <w:ind w:hanging="705" w:left="705"/>
        <w:jc w:val="both"/>
      </w:pPr>
      <w:r>
        <w:rPr>
          <w:b/>
        </w:rPr>
        <w:t>IV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</w:t>
      </w:r>
      <w:r w:rsidR="00515B6A">
        <w:t>3</w:t>
      </w:r>
      <w:r w:rsidR="00645CA3" w:rsidRPr="00645CA3">
        <w:t xml:space="preserve">0 dana od dana objave ovog rješenja, sukladno čl. 257. </w:t>
      </w:r>
      <w:r w:rsidR="00C825D2" w:rsidRPr="00C825D2">
        <w:t>Stečajnog zakona (Narodne novine broj 71/15, dalje SZ)</w:t>
      </w:r>
      <w:r w:rsidR="00645CA3"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tab/>
        <w:t xml:space="preserve">Pozivaju se izlučni vjerovnici u roku </w:t>
      </w:r>
      <w:r w:rsidR="00515B6A">
        <w:t>3</w:t>
      </w:r>
      <w:r w:rsidRPr="00645CA3">
        <w:t>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1D24FB" w:rsidR="00645CA3">
      <w:pPr>
        <w:ind w:hanging="705" w:left="705"/>
        <w:jc w:val="both"/>
      </w:pPr>
      <w:r w:rsidRPr="00645CA3">
        <w:rPr>
          <w:b/>
        </w:rPr>
        <w:t>V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Pr="00645CA3">
        <w:t xml:space="preserve">Pozivaju se razlučni vjerovnici u roku </w:t>
      </w:r>
      <w:r w:rsidR="00515B6A">
        <w:t>3</w:t>
      </w:r>
      <w:r w:rsidRPr="00645CA3">
        <w:t xml:space="preserve">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</w:t>
      </w:r>
      <w:r w:rsidRPr="00645CA3">
        <w:lastRenderedPageBreak/>
        <w:t>koji se odnosi njihovo razlučno pravo i iznos do kojega njihova tražbina predvidivo neće biti namirena tim razlučnim pravom.</w:t>
      </w:r>
    </w:p>
    <w:p w:rsidRDefault="001D24FB" w:rsidP="001D24FB" w:rsidR="001D24FB" w:rsidRPr="00645CA3">
      <w:pPr>
        <w:ind w:hanging="705" w:left="705"/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Ročište za ispitivanje prijavljenih potraživanja vjerovnika zakazuje se za dan </w:t>
      </w:r>
      <w:r w:rsidR="00B23AEC">
        <w:t>2</w:t>
      </w:r>
      <w:r w:rsidR="00D612BF">
        <w:t>3</w:t>
      </w:r>
      <w:r w:rsidRPr="00645CA3">
        <w:t xml:space="preserve">. </w:t>
      </w:r>
      <w:r w:rsidR="00D612BF">
        <w:t>studenog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A92100">
        <w:t>1</w:t>
      </w:r>
      <w:r w:rsidR="00DD6487">
        <w:t>3</w:t>
      </w:r>
      <w:r w:rsidR="00505256">
        <w:t>,</w:t>
      </w:r>
      <w:r w:rsidR="00DD6487">
        <w:t>0</w:t>
      </w:r>
      <w:r w:rsidRPr="00645CA3">
        <w:t xml:space="preserve">0 sati, sve u zgradi ovog suda u </w:t>
      </w:r>
      <w:r w:rsidR="00EB4F55" w:rsidRPr="00EB4F55">
        <w:t>na adresi Split, Sukoišanska 6, sudnica br. 4, soba broj 118, na I. katu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26DA1" w:rsidP="001D24FB" w:rsidR="00C825D2" w:rsidRPr="001D24FB">
      <w:pPr>
        <w:ind w:hanging="705" w:left="705"/>
        <w:jc w:val="both"/>
      </w:pPr>
      <w:r w:rsidRPr="00626DA1">
        <w:rPr>
          <w:b/>
        </w:rPr>
        <w:t>IX</w:t>
      </w:r>
      <w:r w:rsidR="00645CA3" w:rsidRPr="00626DA1">
        <w:rPr>
          <w:b/>
        </w:rPr>
        <w:t>.</w:t>
      </w:r>
      <w:r w:rsidR="00645CA3" w:rsidRPr="00645CA3">
        <w:tab/>
        <w:t xml:space="preserve">Otvaranje ovog  postupka upisat će se u registar Trgovačkog suda u Splitu, i </w:t>
      </w:r>
      <w:r w:rsidR="00B23AEC">
        <w:t xml:space="preserve">kod Općinskog suda u </w:t>
      </w:r>
      <w:r w:rsidR="00A92100">
        <w:t>Splitu</w:t>
      </w:r>
      <w:r w:rsidR="00515B6A">
        <w:t xml:space="preserve"> </w:t>
      </w:r>
      <w:r w:rsidR="00505256" w:rsidRPr="00505256">
        <w:t>i u druge registre u koji</w:t>
      </w:r>
      <w:r w:rsidR="00505256">
        <w:t>ma je dužnik upisan kao vlasnik</w:t>
      </w:r>
      <w:r w:rsidR="00645CA3" w:rsidRPr="00645CA3">
        <w:t>.</w:t>
      </w:r>
    </w:p>
    <w:p w:rsidRDefault="006755C3" w:rsidP="00BF4C6C" w:rsidR="006755C3">
      <w:pPr>
        <w:rPr>
          <w:b/>
        </w:rPr>
      </w:pPr>
    </w:p>
    <w:p w:rsidRDefault="00645CA3" w:rsidP="00BF4C6C" w:rsid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755C3" w:rsidP="00645CA3" w:rsidR="006755C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DD6487">
        <w:t>763</w:t>
      </w:r>
      <w:r w:rsidR="002A4D58">
        <w:t>/201</w:t>
      </w:r>
      <w:r w:rsidR="00DD6487">
        <w:t>5</w:t>
      </w:r>
      <w:r w:rsidR="00342487" w:rsidRPr="00342487">
        <w:t xml:space="preserve"> od </w:t>
      </w:r>
      <w:r w:rsidR="00DD6487">
        <w:t>30</w:t>
      </w:r>
      <w:r w:rsidR="00D612BF">
        <w:t xml:space="preserve">. </w:t>
      </w:r>
      <w:r w:rsidR="00DD6487">
        <w:t>prosinc</w:t>
      </w:r>
      <w:r w:rsidR="00A61047">
        <w:t>a 201</w:t>
      </w:r>
      <w:r w:rsidR="00DD6487">
        <w:t>5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otvoren je i zaključen </w:t>
      </w:r>
      <w:r w:rsidR="001D24FB">
        <w:t xml:space="preserve">skraćeni </w:t>
      </w:r>
      <w:r w:rsidRPr="00342487">
        <w:t xml:space="preserve">stečajni postupak nad dužnikom </w:t>
      </w:r>
      <w:r w:rsidR="00DD6487" w:rsidRPr="00DD6487">
        <w:t>INSOLATE d.o.o., Split, Vinogradska 64, OIB: 31470959145</w:t>
      </w:r>
      <w:r w:rsidR="00505256">
        <w:t>,</w:t>
      </w:r>
      <w:r w:rsidR="00F31AA8">
        <w:t xml:space="preserve"> te je z</w:t>
      </w:r>
      <w:r w:rsidR="00505256">
        <w:t>a stečajnog upravitelja imenovan</w:t>
      </w:r>
      <w:r w:rsidR="00F31AA8" w:rsidRPr="00F31AA8">
        <w:t xml:space="preserve"> </w:t>
      </w:r>
      <w:r w:rsidR="00A92100" w:rsidRPr="00A92100">
        <w:t>Vencel Čuljak, Osijek, Plješevićka 16 E</w:t>
      </w:r>
      <w:r w:rsidR="00B23AEC" w:rsidRPr="00B23AEC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BB03CC">
        <w:t>stečajni upravitelj</w:t>
      </w:r>
      <w:r w:rsidR="001B5913">
        <w:t xml:space="preserve"> </w:t>
      </w:r>
      <w:r w:rsidR="00A92100" w:rsidRPr="00A92100">
        <w:t xml:space="preserve">Vencel Čuljak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</w:t>
      </w:r>
      <w:r w:rsidR="001B5913">
        <w:t xml:space="preserve">a koja je naknadno pronađena </w:t>
      </w:r>
      <w:r w:rsidRPr="00342487">
        <w:t xml:space="preserve">i to </w:t>
      </w:r>
      <w:r w:rsidR="00A92100">
        <w:t>prema podacima Županijskog državnog odvjetništva u Splitu</w:t>
      </w:r>
      <w:r w:rsidR="00A61047">
        <w:t>,  imovina koju potrebno unovčiti</w:t>
      </w:r>
      <w:r w:rsidR="00C825D2">
        <w:t>,</w:t>
      </w:r>
      <w:r w:rsidR="006B16DB">
        <w:t xml:space="preserve"> </w:t>
      </w:r>
      <w:r w:rsidR="00161AB6">
        <w:t>te</w:t>
      </w:r>
      <w:r w:rsidR="006B16DB">
        <w:t xml:space="preserve"> je</w:t>
      </w:r>
      <w:r w:rsidR="00161AB6">
        <w:t xml:space="preserve"> predložio</w:t>
      </w:r>
      <w:r w:rsidR="001D24FB">
        <w:t xml:space="preserve"> nastavak postupka radi naknadno pronađene imovine</w:t>
      </w:r>
      <w:r w:rsidR="00161AB6"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0E2B12">
        <w:t xml:space="preserve">U stečajnu masu ulazi imovina i to </w:t>
      </w:r>
      <w:r w:rsidR="00626DA1">
        <w:t>prema podacima ranijeg stečajnog upravitelja i podacima ŽDO Split</w:t>
      </w:r>
      <w:r w:rsidR="00005CE2">
        <w:t xml:space="preserve"> dostatna za namirenje troškova postupka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6B16DB">
        <w:t xml:space="preserve"> </w:t>
      </w:r>
      <w:r w:rsidR="00626DA1">
        <w:t>130. SZ odlučeno kao u točki IV. do IX</w:t>
      </w:r>
      <w:r w:rsidRPr="00342487">
        <w:t>. izreke ove odluke.</w:t>
      </w:r>
    </w:p>
    <w:p w:rsidRDefault="00626DA1" w:rsidP="00342487" w:rsidR="00626DA1">
      <w:pPr>
        <w:jc w:val="both"/>
      </w:pPr>
    </w:p>
    <w:p w:rsidRDefault="00626DA1" w:rsidP="00626DA1" w:rsidR="00626DA1">
      <w:pPr>
        <w:ind w:firstLine="708"/>
        <w:jc w:val="both"/>
      </w:pPr>
      <w:r>
        <w:t xml:space="preserve">Stečajni upravitelj Vencel Čuljak se ne nalazi na listi A stečajnih upravitelja, pa je sud na temelju ovlaštenja suda iz čl. 76, čl. 91.st. 2 i st. 8, te čl. 84 SZ-s primjenom  automatske metode slučajnog odabira kroz elektronski sustav e-spis za stečajnog upravitelja izabrao stečajnog upravitelja </w:t>
      </w:r>
      <w:r w:rsidR="00772057">
        <w:t>Jozo Jelavić</w:t>
      </w:r>
      <w:r>
        <w:t>, te na temelju spomenutih propisa, odlučeno je kao u izreci.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6B16DB">
        <w:rPr>
          <w:b/>
        </w:rPr>
        <w:t>Split</w:t>
      </w:r>
      <w:r>
        <w:rPr>
          <w:b/>
        </w:rPr>
        <w:t xml:space="preserve">u, dana </w:t>
      </w:r>
      <w:r w:rsidR="00610BB4">
        <w:rPr>
          <w:b/>
        </w:rPr>
        <w:t>1</w:t>
      </w:r>
      <w:r w:rsidR="00772057">
        <w:rPr>
          <w:b/>
        </w:rPr>
        <w:t>0</w:t>
      </w:r>
      <w:r w:rsidR="00771538">
        <w:rPr>
          <w:b/>
        </w:rPr>
        <w:t xml:space="preserve">. </w:t>
      </w:r>
      <w:r w:rsidR="00772057">
        <w:rPr>
          <w:b/>
        </w:rPr>
        <w:t>listopad</w:t>
      </w:r>
      <w:r w:rsidR="00C825D2">
        <w:rPr>
          <w:b/>
        </w:rPr>
        <w:t>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1D24FB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1D24FB" w:rsidP="00757416" w:rsidR="001D24FB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>
      <w:pPr>
        <w:jc w:val="center"/>
        <w:rPr>
          <w:b/>
        </w:rPr>
      </w:pPr>
    </w:p>
    <w:p w:rsidRDefault="001D24FB" w:rsidP="00645CA3" w:rsidR="001D24FB">
      <w:pPr>
        <w:jc w:val="center"/>
        <w:rPr>
          <w:b/>
        </w:rPr>
      </w:pPr>
    </w:p>
    <w:p w:rsidRDefault="001D24FB" w:rsidP="00645CA3" w:rsidR="001D24FB" w:rsidRPr="00645CA3">
      <w:pPr>
        <w:jc w:val="center"/>
        <w:rPr>
          <w:b/>
        </w:rPr>
      </w:pPr>
    </w:p>
    <w:p w:rsidRDefault="00757416" w:rsidP="00757416" w:rsidR="00645CA3" w:rsidRPr="001D24FB">
      <w:pPr>
        <w:rPr>
          <w:b/>
        </w:rPr>
      </w:pPr>
      <w:r w:rsidRPr="001D24FB">
        <w:rPr>
          <w:b/>
        </w:rPr>
        <w:t>DN-a</w:t>
      </w:r>
      <w:r w:rsidR="00645CA3" w:rsidRPr="001D24FB">
        <w:rPr>
          <w:b/>
        </w:rPr>
        <w:t>:</w:t>
      </w:r>
    </w:p>
    <w:p w:rsidRDefault="00645CA3" w:rsidP="001B5913" w:rsidR="00645CA3" w:rsidRPr="00610BB4">
      <w:pPr>
        <w:ind w:hanging="705" w:left="705"/>
      </w:pPr>
      <w:r w:rsidRPr="001D24FB">
        <w:rPr>
          <w:b/>
        </w:rPr>
        <w:t>-</w:t>
      </w:r>
      <w:r w:rsidRPr="001D24FB">
        <w:rPr>
          <w:b/>
        </w:rPr>
        <w:tab/>
      </w:r>
      <w:r w:rsidRPr="001D24FB">
        <w:t>upravitelju stečajne mase</w:t>
      </w:r>
      <w:r w:rsidR="00C825D2" w:rsidRPr="001D24FB">
        <w:t xml:space="preserve"> </w:t>
      </w:r>
      <w:r w:rsidR="00772057">
        <w:t>Jozo Jelavić</w:t>
      </w:r>
      <w:r w:rsidR="00626DA1" w:rsidRPr="00610BB4">
        <w:t>,</w:t>
      </w:r>
    </w:p>
    <w:p w:rsidRDefault="00626DA1" w:rsidP="001B5913" w:rsidR="00626DA1" w:rsidRPr="001D24FB">
      <w:pPr>
        <w:ind w:hanging="705" w:left="705"/>
      </w:pPr>
      <w:r>
        <w:rPr>
          <w:b/>
        </w:rPr>
        <w:t>-</w:t>
      </w:r>
      <w:r>
        <w:tab/>
        <w:t xml:space="preserve">ranijem stečajnom upravitelju </w:t>
      </w:r>
      <w:r w:rsidRPr="00626DA1">
        <w:t>Vencel Čuljak, Osijek, Plješevićka 16 E</w:t>
      </w:r>
    </w:p>
    <w:p w:rsidRDefault="00645CA3" w:rsidP="00757416" w:rsidR="00645CA3" w:rsidRPr="001D24FB">
      <w:r w:rsidRPr="001D24FB">
        <w:t>-</w:t>
      </w:r>
      <w:r w:rsidRPr="001D24FB">
        <w:tab/>
        <w:t xml:space="preserve">ŽDO </w:t>
      </w:r>
      <w:r w:rsidR="006B16DB" w:rsidRPr="001D24FB">
        <w:t>Split</w:t>
      </w:r>
      <w:r w:rsidRPr="001D24FB">
        <w:t>, Građansko-upravni odjel,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Porezna uprava Ispostava prema sjedištu dužnika,</w:t>
      </w:r>
    </w:p>
    <w:p w:rsidRDefault="00B67BD2" w:rsidP="00757416" w:rsidR="006F12CC">
      <w:r w:rsidRPr="001D24FB">
        <w:t xml:space="preserve">- </w:t>
      </w:r>
      <w:r w:rsidRPr="001D24FB">
        <w:tab/>
        <w:t xml:space="preserve">Općinskom sudu </w:t>
      </w:r>
      <w:r w:rsidR="006F12CC">
        <w:t xml:space="preserve">u </w:t>
      </w:r>
      <w:r w:rsidR="00A92100">
        <w:t>Splitu</w:t>
      </w:r>
      <w:r w:rsidR="006F12CC" w:rsidRPr="006F12CC">
        <w:t xml:space="preserve">, zk odjel </w:t>
      </w:r>
      <w:r w:rsidR="00A61047">
        <w:t>Split</w:t>
      </w:r>
    </w:p>
    <w:p w:rsidRDefault="006F12CC" w:rsidP="00757416" w:rsidR="00757416" w:rsidRPr="001D24FB">
      <w:r w:rsidRPr="006F12CC">
        <w:t xml:space="preserve"> </w:t>
      </w:r>
      <w:r w:rsidR="00645CA3" w:rsidRPr="001D24FB">
        <w:t xml:space="preserve">- </w:t>
      </w:r>
      <w:r w:rsidR="00645CA3" w:rsidRPr="001D24FB">
        <w:tab/>
      </w:r>
      <w:r w:rsidR="00757416" w:rsidRPr="001D24FB">
        <w:t>mrežna stranica e-Oglasna ploča sudova,</w:t>
      </w:r>
    </w:p>
    <w:p w:rsidRDefault="00757416" w:rsidP="00757416" w:rsidR="00757416" w:rsidRPr="001D24FB">
      <w:r w:rsidRPr="001D24FB">
        <w:t>-</w:t>
      </w:r>
      <w:r w:rsidRPr="001D24FB">
        <w:tab/>
      </w:r>
      <w:r w:rsidR="006B16DB" w:rsidRPr="001D24FB">
        <w:t xml:space="preserve">sudskom </w:t>
      </w:r>
      <w:r w:rsidRPr="001D24FB">
        <w:t>regi</w:t>
      </w:r>
      <w:r w:rsidR="006B16DB" w:rsidRPr="001D24FB">
        <w:t>stru</w:t>
      </w:r>
      <w:r w:rsidR="000E2B12" w:rsidRPr="001D24FB">
        <w:t>.</w:t>
      </w: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72719D" w:rsidR="00645CA3" w:rsidRPr="001D24FB">
      <w:pPr>
        <w:rPr>
          <w:b/>
          <w:sz w:val="22"/>
          <w:szCs w:val="22"/>
        </w:rPr>
      </w:pPr>
    </w:p>
    <w:p w:rsidRDefault="00C806B5" w:rsidP="00024555" w:rsidR="00C806B5" w:rsidRPr="001D24FB">
      <w:pPr>
        <w:ind w:firstLine="708"/>
        <w:jc w:val="both"/>
        <w:rPr>
          <w:sz w:val="22"/>
          <w:szCs w:val="22"/>
        </w:rPr>
      </w:pPr>
    </w:p>
    <w:sectPr w:rsidSect="001D24FB" w:rsidR="00C806B5" w:rsidRPr="001D24FB">
      <w:headerReference w:type="even" r:id="rId10"/>
      <w:headerReference w:type="default" r:id="rId11"/>
      <w:pgSz w:h="16838" w:w="11906"/>
      <w:pgMar w:gutter="0" w:footer="720" w:header="720" w:left="1418" w:bottom="1418" w:right="1418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04FC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DD6487">
      <w:rPr>
        <w:rFonts w:hAnsi="Book Antiqua" w:ascii="Book Antiqua"/>
        <w:b/>
        <w:sz w:val="20"/>
        <w:szCs w:val="20"/>
      </w:rPr>
      <w:t>53</w:t>
    </w:r>
    <w:r>
      <w:rPr>
        <w:rFonts w:hAnsi="Book Antiqua" w:ascii="Book Antiqua"/>
        <w:b/>
        <w:sz w:val="20"/>
        <w:szCs w:val="20"/>
      </w:rPr>
      <w:t>/201</w:t>
    </w:r>
    <w:r w:rsidR="00B23AEC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DF2EC9"/>
    <w:multiLevelType w:val="hybridMultilevel"/>
    <w:tmpl w:val="A3904170"/>
    <w:lvl w:tplc="EEF8653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CE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24FB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0BE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441F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01CF"/>
    <w:rsid w:val="0044258E"/>
    <w:rsid w:val="00445ABB"/>
    <w:rsid w:val="004472E3"/>
    <w:rsid w:val="00447FF5"/>
    <w:rsid w:val="004517F8"/>
    <w:rsid w:val="004519EB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1D40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0BB4"/>
    <w:rsid w:val="00622027"/>
    <w:rsid w:val="00626DA1"/>
    <w:rsid w:val="0063094D"/>
    <w:rsid w:val="00645CA3"/>
    <w:rsid w:val="00651F83"/>
    <w:rsid w:val="00667561"/>
    <w:rsid w:val="00667A76"/>
    <w:rsid w:val="006704E3"/>
    <w:rsid w:val="006755C3"/>
    <w:rsid w:val="006A6063"/>
    <w:rsid w:val="006A6514"/>
    <w:rsid w:val="006A7112"/>
    <w:rsid w:val="006B16DB"/>
    <w:rsid w:val="006B26B7"/>
    <w:rsid w:val="006C3340"/>
    <w:rsid w:val="006C6DD3"/>
    <w:rsid w:val="006D27E3"/>
    <w:rsid w:val="006D281F"/>
    <w:rsid w:val="006D5CE5"/>
    <w:rsid w:val="006E40C5"/>
    <w:rsid w:val="006F12CC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72057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2A4B"/>
    <w:rsid w:val="0096441A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D6406"/>
    <w:rsid w:val="009E56B0"/>
    <w:rsid w:val="00A02C5F"/>
    <w:rsid w:val="00A05FCB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47"/>
    <w:rsid w:val="00A610D1"/>
    <w:rsid w:val="00A73AD1"/>
    <w:rsid w:val="00A80300"/>
    <w:rsid w:val="00A87FC5"/>
    <w:rsid w:val="00A92100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3AEC"/>
    <w:rsid w:val="00B313D8"/>
    <w:rsid w:val="00B33472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B03CC"/>
    <w:rsid w:val="00BC6E76"/>
    <w:rsid w:val="00BD50F0"/>
    <w:rsid w:val="00BE1B95"/>
    <w:rsid w:val="00BE26BE"/>
    <w:rsid w:val="00BE74AD"/>
    <w:rsid w:val="00BF4C6C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9476F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12BF"/>
    <w:rsid w:val="00D66230"/>
    <w:rsid w:val="00D67F68"/>
    <w:rsid w:val="00D717C6"/>
    <w:rsid w:val="00D75984"/>
    <w:rsid w:val="00D82A84"/>
    <w:rsid w:val="00D8697D"/>
    <w:rsid w:val="00DA0DD7"/>
    <w:rsid w:val="00DC201A"/>
    <w:rsid w:val="00DC577C"/>
    <w:rsid w:val="00DD28B5"/>
    <w:rsid w:val="00DD6487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E5FB6"/>
    <w:rsid w:val="00EF1407"/>
    <w:rsid w:val="00EF1F7C"/>
    <w:rsid w:val="00EF661F"/>
    <w:rsid w:val="00EF6A61"/>
    <w:rsid w:val="00EF6B5E"/>
    <w:rsid w:val="00F020E3"/>
    <w:rsid w:val="00F04DAD"/>
    <w:rsid w:val="00F04FC1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B1083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04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F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F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F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F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04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F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F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F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F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INSOLATE društvo s ograničenom odgovornošću za građenje</izvorni_sadrzaj>
    <derivirana_varijabla naziv="DomainObject.Predmet.ProtustrankaFormated_1">  Stečajna masa INSOLATE društvo s ograničenom odgovornošću za građenje</derivirana_varijabla>
  </DomainObject.Predmet.ProtustrankaFormated>
  <DomainObject.Predmet.ProtustrankaFormatedOIB>
    <izvorni_sadrzaj>  Stečajna masa INSOLATE društvo s ograničenom odgovornošću za građenje, OIB 31470959145</izvorni_sadrzaj>
    <derivirana_varijabla naziv="DomainObject.Predmet.ProtustrankaFormatedOIB_1">  Stečajna masa INSOLATE društvo s ograničenom odgovornošću za građenje, OIB 31470959145</derivirana_varijabla>
  </DomainObject.Predmet.ProtustrankaFormatedOIB>
  <DomainObject.Predmet.ProtustrankaFormatedWithAdress>
    <izvorni_sadrzaj> Stečajna masa INSOLATE društvo s ograničenom odgovornošću za građenje, Vinogradska 64, 21000 Split</izvorni_sadrzaj>
    <derivirana_varijabla naziv="DomainObject.Predmet.ProtustrankaFormatedWithAdress_1"> Stečajna masa INSOLATE društvo s ograničenom odgovornošću za građenje, Vinogradska 64, 21000 Split</derivirana_varijabla>
  </DomainObject.Predmet.ProtustrankaFormatedWithAdress>
  <DomainObject.Predmet.ProtustrankaFormatedWithAdressOIB>
    <izvorni_sadrzaj> Stečajna masa INSOLATE društvo s ograničenom odgovornošću za građenje, OIB 31470959145, Vinogradska 64, 21000 Split</izvorni_sadrzaj>
    <derivirana_varijabla naziv="DomainObject.Predmet.ProtustrankaFormatedWithAdressOIB_1"> Stečajna masa INSOLATE društvo s ograničenom odgovornošću za građenje, OIB 31470959145, Vinogradska 64, 21000 Split</derivirana_varijabla>
  </DomainObject.Predmet.ProtustrankaFormatedWithAdressOIB>
  <DomainObject.Predmet.ProtustrankaWithAdress>
    <izvorni_sadrzaj>Stečajna masa INSOLATE društvo s ograničenom odgovornošću za građenje Vinogradska 64, 21000 Split</izvorni_sadrzaj>
    <derivirana_varijabla naziv="DomainObject.Predmet.ProtustrankaWithAdress_1">Stečajna masa INSOLATE društvo s ograničenom odgovornošću za građenje Vinogradska 64, 21000 Split</derivirana_varijabla>
  </DomainObject.Predmet.ProtustrankaWithAdress>
  <DomainObject.Predmet.ProtustrankaWithAdressOIB>
    <izvorni_sadrzaj>Stečajna masa INSOLATE društvo s ograničenom odgovornošću za građenje, OIB 31470959145, Vinogradska 64, 21000 Split</izvorni_sadrzaj>
    <derivirana_varijabla naziv="DomainObject.Predmet.ProtustrankaWithAdressOIB_1">Stečajna masa INSOLATE društvo s ograničenom odgovornošću za građenje, OIB 31470959145, Vinogradska 64, 21000 Split</derivirana_varijabla>
  </DomainObject.Predmet.ProtustrankaWithAdressOIB>
  <DomainObject.Predmet.ProtustrankaNazivFormated>
    <izvorni_sadrzaj>Stečajna masa INSOLATE društvo s ograničenom odgovornošću za građenje</izvorni_sadrzaj>
    <derivirana_varijabla naziv="DomainObject.Predmet.ProtustrankaNazivFormated_1">Stečajna masa INSOLATE društvo s ograničenom odgovornošću za građenje</derivirana_varijabla>
  </DomainObject.Predmet.ProtustrankaNazivFormated>
  <DomainObject.Predmet.ProtustrankaNazivFormatedOIB>
    <izvorni_sadrzaj>Stečajna masa INSOLATE društvo s ograničenom odgovornošću za građenje, OIB 31470959145</izvorni_sadrzaj>
    <derivirana_varijabla naziv="DomainObject.Predmet.ProtustrankaNazivFormatedOIB_1">Stečajna masa INSOLATE društvo s ograničenom odgovornošću za građenje, OIB 31470959145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673718.77</izvorni_sadrzaj>
    <derivirana_varijabla naziv="DomainObject.Predmet.TrenutnaVrijednost_1">673718.77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INSOLATE društvo s ograničenom odgovornošću za građenje</item>
    </izvorni_sadrzaj>
    <derivirana_varijabla naziv="DomainObject.Predmet.ProtuStrankaListFormated_1">
      <item>Stečajna masa INSOLATE društvo s ograničenom odgovornošću za građenje</item>
    </derivirana_varijabla>
  </DomainObject.Predmet.ProtuStrankaListFormated>
  <DomainObject.Predmet.ProtuStrankaListFormatedOIB>
    <izvorni_sadrzaj>
      <item>Stečajna masa INSOLATE društvo s ograničenom odgovornošću za građenje, OIB 31470959145</item>
    </izvorni_sadrzaj>
    <derivirana_varijabla naziv="DomainObject.Predmet.ProtuStrankaListFormatedOIB_1">
      <item>Stečajna masa INSOLATE društvo s ograničenom odgovornošću za građenje, OIB 31470959145</item>
    </derivirana_varijabla>
  </DomainObject.Predmet.ProtuStrankaListFormatedOIB>
  <DomainObject.Predmet.ProtuStrankaListFormatedWithAdress>
    <izvorni_sadrzaj>
      <item>Stečajna masa INSOLATE društvo s ograničenom odgovornošću za građenje, Vinogradska 64, 21000 Split</item>
    </izvorni_sadrzaj>
    <derivirana_varijabla naziv="DomainObject.Predmet.ProtuStrankaListFormatedWithAdress_1">
      <item>Stečajna masa INSOLATE društvo s ograničenom odgovornošću za građenje, Vinogradska 64, 21000 Split</item>
    </derivirana_varijabla>
  </DomainObject.Predmet.ProtuStrankaListFormatedWithAdress>
  <DomainObject.Predmet.ProtuStrankaListFormatedWithAdressOIB>
    <izvorni_sadrzaj>
      <item>Stečajna masa INSOLATE društvo s ograničenom odgovornošću za građenje, OIB 31470959145, Vinogradska 64, 21000 Split</item>
    </izvorni_sadrzaj>
    <derivirana_varijabla naziv="DomainObject.Predmet.ProtuStrankaListFormatedWithAdressOIB_1">
      <item>Stečajna masa INSOLATE društvo s ograničenom odgovornošću za građenje, OIB 31470959145, Vinogradska 64, 21000 Split</item>
    </derivirana_varijabla>
  </DomainObject.Predmet.ProtuStrankaListFormatedWithAdressOIB>
  <DomainObject.Predmet.ProtuStrankaListNazivFormated>
    <izvorni_sadrzaj>
      <item>Stečajna masa INSOLATE društvo s ograničenom odgovornošću za građenje</item>
    </izvorni_sadrzaj>
    <derivirana_varijabla naziv="DomainObject.Predmet.ProtuStrankaListNazivFormated_1">
      <item>Stečajna masa INSOLATE društvo s ograničenom odgovornošću za građenje</item>
    </derivirana_varijabla>
  </DomainObject.Predmet.ProtuStrankaListNazivFormated>
  <DomainObject.Predmet.ProtuStrankaListNazivFormatedOIB>
    <izvorni_sadrzaj>
      <item>Stečajna masa INSOLATE društvo s ograničenom odgovornošću za građenje, OIB 31470959145</item>
    </izvorni_sadrzaj>
    <derivirana_varijabla naziv="DomainObject.Predmet.ProtuStrankaListNazivFormatedOIB_1">
      <item>Stečajna masa INSOLATE društvo s ograničenom odgovornošću za građenje, OIB 31470959145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INSOLATE društvo s ograničenom odgovornošću za građenje</izvorni_sadrzaj>
    <derivirana_varijabla naziv="DomainObject.Predmet.ProtustrankaIDrugi_1">Stečajna masa INSOLATE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INSOLATE društvo s ograničenom odgovornošću za građenje, OIB 31470959145, Vinogradska 64, 21000 Split</izvorni_sadrzaj>
    <derivirana_varijabla naziv="DomainObject.Predmet.ProtustrankaIDrugiAdressOIB_1">Stečajna masa INSOLATE društvo s ograničenom odgovornošću za građenje, OIB 31470959145, Vinogradska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INSOLATE društvo s ograničenom odgovornošću za građenje</item>
      <item>FINANCIJSKA AGENCIJA, RC SPLIT</item>
    </izvorni_sadrzaj>
    <derivirana_varijabla naziv="DomainObject.Predmet.SudioniciListNaziv_1">
      <item>Stečajna masa INSOLATE društvo s ograničenom odgovornošću za građenje</item>
      <item>FINANCIJSKA AGENCIJA, RC SPLIT</item>
    </derivirana_varijabla>
  </DomainObject.Predmet.SudioniciListNaziv>
  <DomainObject.Predmet.SudioniciListAdressOIB>
    <izvorni_sadrzaj>
      <item>Stečajna masa INSOLATE društvo s ograničenom odgovornošću za građenje, OIB 31470959145, Vinogradska 64,21000 Split</item>
      <item>FINANCIJSKA AGENCIJA, RC SPLIT, OIB 85821130368, Mažuranićevo šetalište 24 b,21000 Split</item>
    </izvorni_sadrzaj>
    <derivirana_varijabla naziv="DomainObject.Predmet.SudioniciListAdressOIB_1">
      <item>Stečajna masa INSOLATE društvo s ograničenom odgovornošću za građenje, OIB 31470959145, Vinogradska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31470959145</item>
      <item>, OIB 85821130368</item>
    </izvorni_sadrzaj>
    <derivirana_varijabla naziv="DomainObject.Predmet.SudioniciListNazivOIB_1">
      <item>, OIB 31470959145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855</properties:Words>
  <properties:Characters>4788</properties:Characters>
  <properties:Lines>119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2018-10-10T12:31:00Z</dcterms:created>
  <dc:creator>Katarina Franković</dc:creator>
  <cp:lastModifiedBy>Katarina Franković</cp:lastModifiedBy>
  <cp:lastPrinted>2018-10-10T12:31:00Z</cp:lastPrinted>
  <dcterms:modified xmlns:xsi="http://www.w3.org/2001/XMLSchema-instance" xsi:type="dcterms:W3CDTF">2018-10-10T12:31:00Z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(53 - 2017 rješenje naknadna dioba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