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bfdb7" w14:paraId="96bfdb7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061D7F">
        <w:t>6</w:t>
      </w:r>
      <w:r w:rsidR="00BC2944">
        <w:t>3</w:t>
      </w:r>
      <w:r w:rsidR="00533F24">
        <w:t>6</w:t>
      </w:r>
      <w:r>
        <w:t>/2017-3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za pokretanje skraćenog stečajnog postupka nad dužnikom</w:t>
      </w:r>
      <w:r w:rsidR="004726DA">
        <w:t xml:space="preserve"> </w:t>
      </w:r>
      <w:proofErr w:type="spellStart"/>
      <w:r w:rsidR="00533F24" w:rsidRPr="00533F24">
        <w:t>PROSAPIA</w:t>
      </w:r>
      <w:proofErr w:type="spellEnd"/>
      <w:r w:rsidR="00533F24" w:rsidRPr="00533F24">
        <w:t xml:space="preserve">, građenje telekomunikacijskih i </w:t>
      </w:r>
      <w:proofErr w:type="spellStart"/>
      <w:r w:rsidR="00533F24" w:rsidRPr="00533F24">
        <w:t>elektro</w:t>
      </w:r>
      <w:proofErr w:type="spellEnd"/>
      <w:r w:rsidR="00533F24" w:rsidRPr="00533F24">
        <w:t xml:space="preserve"> mreža, d.o.o. - PODRUŽNICA </w:t>
      </w:r>
      <w:proofErr w:type="spellStart"/>
      <w:r w:rsidR="00533F24" w:rsidRPr="00533F24">
        <w:t>OSIJEK</w:t>
      </w:r>
      <w:proofErr w:type="spellEnd"/>
      <w:r w:rsidR="00533F24">
        <w:t xml:space="preserve">, Osijek, </w:t>
      </w:r>
      <w:proofErr w:type="spellStart"/>
      <w:r w:rsidR="00533F24">
        <w:t>Kupska</w:t>
      </w:r>
      <w:proofErr w:type="spellEnd"/>
      <w:r w:rsidR="00533F24">
        <w:t xml:space="preserve"> 4, </w:t>
      </w:r>
      <w:proofErr w:type="spellStart"/>
      <w:r w:rsidR="00533F24">
        <w:t>OIB</w:t>
      </w:r>
      <w:proofErr w:type="spellEnd"/>
      <w:r w:rsidR="00533F24">
        <w:t xml:space="preserve">: </w:t>
      </w:r>
      <w:r w:rsidR="00533F24" w:rsidRPr="00533F24">
        <w:t>80864397483</w:t>
      </w:r>
      <w:r w:rsidR="00533F24">
        <w:t xml:space="preserve">, </w:t>
      </w:r>
      <w:proofErr w:type="spellStart"/>
      <w:r w:rsidR="00533F24">
        <w:t>MBS</w:t>
      </w:r>
      <w:proofErr w:type="spellEnd"/>
      <w:r w:rsidR="00533F24">
        <w:t xml:space="preserve">: </w:t>
      </w:r>
      <w:r w:rsidR="00533F24" w:rsidRPr="00533F24">
        <w:t>030158102</w:t>
      </w:r>
      <w:r w:rsidR="00723019">
        <w:t xml:space="preserve">, </w:t>
      </w:r>
      <w:r>
        <w:t xml:space="preserve">temeljem članka 430. Stečajnog zakona (Narodne novine 71/15), dana </w:t>
      </w:r>
      <w:r w:rsidR="00533F24">
        <w:t xml:space="preserve">3. srpnja </w:t>
      </w:r>
      <w:r>
        <w:t>2017.,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3E3F8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723019">
        <w:rPr>
          <w:bCs/>
        </w:rPr>
        <w:t xml:space="preserve"> </w:t>
      </w:r>
      <w:proofErr w:type="spellStart"/>
      <w:r w:rsidR="00533F24" w:rsidRPr="00533F24">
        <w:t>PROSAPIA</w:t>
      </w:r>
      <w:proofErr w:type="spellEnd"/>
      <w:r w:rsidR="00533F24" w:rsidRPr="00533F24">
        <w:t xml:space="preserve">, građenje telekomunikacijskih i </w:t>
      </w:r>
      <w:proofErr w:type="spellStart"/>
      <w:r w:rsidR="00533F24" w:rsidRPr="00533F24">
        <w:t>elektro</w:t>
      </w:r>
      <w:proofErr w:type="spellEnd"/>
      <w:r w:rsidR="00533F24" w:rsidRPr="00533F24">
        <w:t xml:space="preserve"> mreža, d.o.o. - PODRUŽNICA </w:t>
      </w:r>
      <w:proofErr w:type="spellStart"/>
      <w:r w:rsidR="00533F24" w:rsidRPr="00533F24">
        <w:t>OSIJEK</w:t>
      </w:r>
      <w:proofErr w:type="spellEnd"/>
      <w:r w:rsidR="00533F24">
        <w:t xml:space="preserve">, Osijek, </w:t>
      </w:r>
      <w:proofErr w:type="spellStart"/>
      <w:r w:rsidR="00533F24">
        <w:t>Kupska</w:t>
      </w:r>
      <w:proofErr w:type="spellEnd"/>
      <w:r w:rsidR="00533F24">
        <w:t xml:space="preserve"> 4, </w:t>
      </w:r>
      <w:proofErr w:type="spellStart"/>
      <w:r w:rsidR="00533F24">
        <w:t>OIB</w:t>
      </w:r>
      <w:proofErr w:type="spellEnd"/>
      <w:r w:rsidR="00533F24">
        <w:t xml:space="preserve">: </w:t>
      </w:r>
      <w:r w:rsidR="00533F24" w:rsidRPr="00533F24">
        <w:t>80864397483</w:t>
      </w:r>
      <w:r w:rsidR="00533F24">
        <w:t xml:space="preserve">, </w:t>
      </w:r>
      <w:proofErr w:type="spellStart"/>
      <w:r w:rsidR="00533F24">
        <w:t>MBS</w:t>
      </w:r>
      <w:proofErr w:type="spellEnd"/>
      <w:r w:rsidR="00533F24">
        <w:t xml:space="preserve">: </w:t>
      </w:r>
      <w:r w:rsidR="00533F24" w:rsidRPr="00533F24">
        <w:t>030158102</w:t>
      </w:r>
      <w:r w:rsidR="00533F24">
        <w:t xml:space="preserve">, </w:t>
      </w:r>
      <w:r w:rsidR="003B5EDE">
        <w:t xml:space="preserve">iznosi </w:t>
      </w:r>
      <w:r w:rsidR="00533F24">
        <w:t>30.893,75</w:t>
      </w:r>
      <w:r w:rsidR="00E34457">
        <w:t xml:space="preserve"> kn. </w:t>
      </w:r>
      <w:r w:rsidRPr="00F443E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3548A8">
        <w:t xml:space="preserve"> </w:t>
      </w:r>
      <w:r w:rsidR="00533F24">
        <w:t xml:space="preserve">Jakob Zupan, </w:t>
      </w:r>
      <w:proofErr w:type="spellStart"/>
      <w:r w:rsidR="00533F24">
        <w:t>OIB</w:t>
      </w:r>
      <w:proofErr w:type="spellEnd"/>
      <w:r w:rsidR="00533F24">
        <w:t xml:space="preserve">: 22185999002, Slovenija, </w:t>
      </w:r>
      <w:proofErr w:type="spellStart"/>
      <w:r w:rsidR="00533F24">
        <w:t>Medvode</w:t>
      </w:r>
      <w:proofErr w:type="spellEnd"/>
      <w:r w:rsidR="00533F24">
        <w:t xml:space="preserve">, Sora 33/a,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7B34A0">
        <w:t>6</w:t>
      </w:r>
      <w:r w:rsidR="0053343C">
        <w:t>3</w:t>
      </w:r>
      <w:r w:rsidR="00533F24">
        <w:t>6</w:t>
      </w:r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8E3CFD">
        <w:t xml:space="preserve"> </w:t>
      </w:r>
      <w:r w:rsidR="00533F24">
        <w:t xml:space="preserve">3. srpnja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1D042F" w:rsidR="000548B4" w:rsidRPr="000F5F58">
      <w:pPr>
        <w:jc w:val="both"/>
      </w:pPr>
      <w:r>
        <w:t xml:space="preserve">3. kal. </w:t>
      </w:r>
      <w:r w:rsidR="008E3CFD">
        <w:t>30</w:t>
      </w:r>
      <w:r w:rsidR="007B34A0">
        <w:t>/8</w:t>
      </w:r>
    </w:p>
    <w:p w:rsidRDefault="00D21A2C" w:rsidP="000548B4" w:rsidR="00D21A2C" w:rsidRPr="00647F89">
      <w:pPr>
        <w:rPr>
          <w:b/>
        </w:rPr>
      </w:pPr>
      <w:r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61D7F"/>
    <w:rsid w:val="000F5F58"/>
    <w:rsid w:val="001163B9"/>
    <w:rsid w:val="001744F2"/>
    <w:rsid w:val="001D042F"/>
    <w:rsid w:val="00286FEC"/>
    <w:rsid w:val="002D38A2"/>
    <w:rsid w:val="00301544"/>
    <w:rsid w:val="00315FA3"/>
    <w:rsid w:val="00333EEE"/>
    <w:rsid w:val="003513CF"/>
    <w:rsid w:val="003548A8"/>
    <w:rsid w:val="003561EA"/>
    <w:rsid w:val="003B5EDE"/>
    <w:rsid w:val="003C57D4"/>
    <w:rsid w:val="003E3F81"/>
    <w:rsid w:val="004726DA"/>
    <w:rsid w:val="0053343C"/>
    <w:rsid w:val="00533F24"/>
    <w:rsid w:val="006437E1"/>
    <w:rsid w:val="00647F89"/>
    <w:rsid w:val="00666AF0"/>
    <w:rsid w:val="00723019"/>
    <w:rsid w:val="007B34A0"/>
    <w:rsid w:val="008411CC"/>
    <w:rsid w:val="008461B4"/>
    <w:rsid w:val="00846E43"/>
    <w:rsid w:val="00866049"/>
    <w:rsid w:val="008E3CFD"/>
    <w:rsid w:val="00910DD3"/>
    <w:rsid w:val="00912224"/>
    <w:rsid w:val="00A1253E"/>
    <w:rsid w:val="00A95271"/>
    <w:rsid w:val="00AF3936"/>
    <w:rsid w:val="00B82754"/>
    <w:rsid w:val="00BC2944"/>
    <w:rsid w:val="00CB477D"/>
    <w:rsid w:val="00D21A2C"/>
    <w:rsid w:val="00DB40AF"/>
    <w:rsid w:val="00DB5246"/>
    <w:rsid w:val="00DE0702"/>
    <w:rsid w:val="00E00CDF"/>
    <w:rsid w:val="00E17DA3"/>
    <w:rsid w:val="00E34457"/>
    <w:rsid w:val="00ED7DD0"/>
    <w:rsid w:val="00F6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61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461B4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461B4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61B4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61B4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61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461B4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461B4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61B4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61B4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</izvorni_sadrzaj>
    <derivirana_varijabla naziv="DomainObject.Predmet.Broj_1">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St-636/2017</izvorni_sadrzaj>
    <derivirana_varijabla naziv="DomainObject.Predmet.OznakaBroj_1">St-636/2017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PROSAPIA, građenje telekomunikacijskih i elektro mreža, d.o.o. - PODRUŽNICA OSIJEK</izvorni_sadrzaj>
    <derivirana_varijabla naziv="DomainObject.Predmet.ProtustrankaFormated_1">  PROSAPIA, građenje telekomunikacijskih i elektro mreža, d.o.o. - PODRUŽNICA OSIJEK</derivirana_varijabla>
  </DomainObject.Predmet.ProtustrankaFormated>
  <DomainObject.Predmet.ProtustrankaFormatedOIB>
    <izvorni_sadrzaj>  PROSAPIA, građenje telekomunikacijskih i elektro mreža, d.o.o. - PODRUŽNICA OSIJEK, OIB 80864397483</izvorni_sadrzaj>
    <derivirana_varijabla naziv="DomainObject.Predmet.ProtustrankaFormatedOIB_1">  PROSAPIA, građenje telekomunikacijskih i elektro mreža, d.o.o. - PODRUŽNICA OSIJEK, OIB 80864397483</derivirana_varijabla>
  </DomainObject.Predmet.ProtustrankaFormatedOIB>
  <DomainObject.Predmet.ProtustrankaFormatedWithAdress>
    <izvorni_sadrzaj> PROSAPIA, građenje telekomunikacijskih i elektro mreža, d.o.o. - PODRUŽNICA OSIJEK, Kupska 4, 31000 Osijek</izvorni_sadrzaj>
    <derivirana_varijabla naziv="DomainObject.Predmet.ProtustrankaFormatedWithAdress_1"> PROSAPIA, građenje telekomunikacijskih i elektro mreža, d.o.o. - PODRUŽNICA OSIJEK, Kupska 4, 31000 Osijek</derivirana_varijabla>
  </DomainObject.Predmet.ProtustrankaFormatedWithAdress>
  <DomainObject.Predmet.ProtustrankaFormatedWithAdressOIB>
    <izvorni_sadrzaj> PROSAPIA, građenje telekomunikacijskih i elektro mreža, d.o.o. - PODRUŽNICA OSIJEK, OIB 80864397483, Kupska 4, 31000 Osijek</izvorni_sadrzaj>
    <derivirana_varijabla naziv="DomainObject.Predmet.ProtustrankaFormatedWithAdressOIB_1"> PROSAPIA, građenje telekomunikacijskih i elektro mreža, d.o.o. - PODRUŽNICA OSIJEK, OIB 80864397483, Kupska 4, 31000 Osijek</derivirana_varijabla>
  </DomainObject.Predmet.ProtustrankaFormatedWithAdressOIB>
  <DomainObject.Predmet.ProtustrankaWithAdress>
    <izvorni_sadrzaj>PROSAPIA, građenje telekomunikacijskih i elektro mreža, d.o.o. - PODRUŽNICA OSIJEK Kupska 4, 31000 Osijek</izvorni_sadrzaj>
    <derivirana_varijabla naziv="DomainObject.Predmet.ProtustrankaWithAdress_1">PROSAPIA, građenje telekomunikacijskih i elektro mreža, d.o.o. - PODRUŽNICA OSIJEK Kupska 4, 31000 Osijek</derivirana_varijabla>
  </DomainObject.Predmet.ProtustrankaWithAdress>
  <DomainObject.Predmet.ProtustrankaWithAdressOIB>
    <izvorni_sadrzaj>PROSAPIA, građenje telekomunikacijskih i elektro mreža, d.o.o. - PODRUŽNICA OSIJEK, OIB 80864397483, Kupska 4, 31000 Osijek</izvorni_sadrzaj>
    <derivirana_varijabla naziv="DomainObject.Predmet.ProtustrankaWithAdressOIB_1">PROSAPIA, građenje telekomunikacijskih i elektro mreža, d.o.o. - PODRUŽNICA OSIJEK, OIB 80864397483, Kupska 4, 31000 Osijek</derivirana_varijabla>
  </DomainObject.Predmet.ProtustrankaWithAdressOIB>
  <DomainObject.Predmet.ProtustrankaNazivFormated>
    <izvorni_sadrzaj>PROSAPIA, građenje telekomunikacijskih i elektro mreža, d.o.o. - PODRUŽNICA OSIJEK</izvorni_sadrzaj>
    <derivirana_varijabla naziv="DomainObject.Predmet.ProtustrankaNazivFormated_1">PROSAPIA, građenje telekomunikacijskih i elektro mreža, d.o.o. - PODRUŽNICA OSIJEK</derivirana_varijabla>
  </DomainObject.Predmet.ProtustrankaNazivFormated>
  <DomainObject.Predmet.ProtustrankaNazivFormatedOIB>
    <izvorni_sadrzaj>PROSAPIA, građenje telekomunikacijskih i elektro mreža, d.o.o. - PODRUŽNICA OSIJEK, OIB 80864397483</izvorni_sadrzaj>
    <derivirana_varijabla naziv="DomainObject.Predmet.ProtustrankaNazivFormatedOIB_1">PROSAPIA, građenje telekomunikacijskih i elektro mreža, d.o.o. - PODRUŽNICA OSIJEK, OIB 80864397483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PROSAPIA, građenje telekomunikacijskih i elektro mreža, d.o.o. - PODRUŽNICA OSIJEK</item>
    </izvorni_sadrzaj>
    <derivirana_varijabla naziv="DomainObject.Predmet.ProtuStrankaListFormated_1">
      <item>PROSAPIA, građenje telekomunikacijskih i elektro mreža, d.o.o. - PODRUŽNICA OSIJEK</item>
    </derivirana_varijabla>
  </DomainObject.Predmet.ProtuStrankaListFormated>
  <DomainObject.Predmet.ProtuStrankaListFormatedOIB>
    <izvorni_sadrzaj>
      <item>PROSAPIA, građenje telekomunikacijskih i elektro mreža, d.o.o. - PODRUŽNICA OSIJEK, OIB 80864397483</item>
    </izvorni_sadrzaj>
    <derivirana_varijabla naziv="DomainObject.Predmet.ProtuStrankaListFormatedOIB_1">
      <item>PROSAPIA, građenje telekomunikacijskih i elektro mreža, d.o.o. - PODRUŽNICA OSIJEK, OIB 80864397483</item>
    </derivirana_varijabla>
  </DomainObject.Predmet.ProtuStrankaListFormatedOIB>
  <DomainObject.Predmet.ProtuStrankaListFormatedWithAdress>
    <izvorni_sadrzaj>
      <item>PROSAPIA, građenje telekomunikacijskih i elektro mreža, d.o.o. - PODRUŽNICA OSIJEK, Kupska 4, 31000 Osijek</item>
    </izvorni_sadrzaj>
    <derivirana_varijabla naziv="DomainObject.Predmet.ProtuStrankaListFormatedWithAdress_1">
      <item>PROSAPIA, građenje telekomunikacijskih i elektro mreža, d.o.o. - PODRUŽNICA OSIJEK, Kupska 4, 31000 Osijek</item>
    </derivirana_varijabla>
  </DomainObject.Predmet.ProtuStrankaListFormatedWithAdress>
  <DomainObject.Predmet.ProtuStrankaListFormatedWithAdressOIB>
    <izvorni_sadrzaj>
      <item>PROSAPIA, građenje telekomunikacijskih i elektro mreža, d.o.o. - PODRUŽNICA OSIJEK, OIB 80864397483, Kupska 4, 31000 Osijek</item>
    </izvorni_sadrzaj>
    <derivirana_varijabla naziv="DomainObject.Predmet.ProtuStrankaListFormatedWithAdressOIB_1">
      <item>PROSAPIA, građenje telekomunikacijskih i elektro mreža, d.o.o. - PODRUŽNICA OSIJEK, OIB 80864397483, Kupska 4, 31000 Osijek</item>
    </derivirana_varijabla>
  </DomainObject.Predmet.ProtuStrankaListFormatedWithAdressOIB>
  <DomainObject.Predmet.ProtuStrankaListNazivFormated>
    <izvorni_sadrzaj>
      <item>PROSAPIA, građenje telekomunikacijskih i elektro mreža, d.o.o. - PODRUŽNICA OSIJEK</item>
    </izvorni_sadrzaj>
    <derivirana_varijabla naziv="DomainObject.Predmet.ProtuStrankaListNazivFormated_1">
      <item>PROSAPIA, građenje telekomunikacijskih i elektro mreža, d.o.o. - PODRUŽNICA OSIJEK</item>
    </derivirana_varijabla>
  </DomainObject.Predmet.ProtuStrankaListNazivFormated>
  <DomainObject.Predmet.ProtuStrankaListNazivFormatedOIB>
    <izvorni_sadrzaj>
      <item>PROSAPIA, građenje telekomunikacijskih i elektro mreža, d.o.o. - PODRUŽNICA OSIJEK, OIB 80864397483</item>
    </izvorni_sadrzaj>
    <derivirana_varijabla naziv="DomainObject.Predmet.ProtuStrankaListNazivFormatedOIB_1">
      <item>PROSAPIA, građenje telekomunikacijskih i elektro mreža, d.o.o. - PODRUŽNICA OSIJEK, OIB 80864397483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PROSAPIA, građenje telekomunikacijskih i elektro mreža, d.o.o. - PODRUŽNICA OSIJEK</izvorni_sadrzaj>
    <derivirana_varijabla naziv="DomainObject.Predmet.ProtustrankaIDrugi_1">PROSAPIA, građenje telekomunikacijskih i elektro mreža, d.o.o. - PODRUŽNICA OSIJEK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PROSAPIA, građenje telekomunikacijskih i elektro mreža, d.o.o. - PODRUŽNICA OSIJEK, OIB 80864397483, Kupska 4, 31000 Osijek</izvorni_sadrzaj>
    <derivirana_varijabla naziv="DomainObject.Predmet.ProtustrankaIDrugiAdressOIB_1">PROSAPIA, građenje telekomunikacijskih i elektro mreža, d.o.o. - PODRUŽNICA OSIJEK, OIB 80864397483, Kupska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PROSAPIA, građenje telekomunikacijskih i elektro mreža, d.o.o. - PODRUŽNICA OSIJEK</item>
    </izvorni_sadrzaj>
    <derivirana_varijabla naziv="DomainObject.Predmet.SudioniciListNaziv_1">
      <item>FINA RC OSIJEK</item>
      <item>PROSAPIA, građenje telekomunikacijskih i elektro mreža, d.o.o. - PODRUŽNICA OSIJEK</item>
    </derivirana_varijabla>
  </DomainObject.Predmet.SudioniciListNaziv>
  <DomainObject.Predmet.SudioniciListAdressOIB>
    <izvorni_sadrzaj>
      <item>FINA RC OSIJEK, OIB 85821130368</item>
      <item>PROSAPIA, građenje telekomunikacijskih i elektro mreža, d.o.o. - PODRUŽNICA OSIJEK, OIB 80864397483, Kupska 4,31000 Osijek</item>
    </izvorni_sadrzaj>
    <derivirana_varijabla naziv="DomainObject.Predmet.SudioniciListAdressOIB_1">
      <item>FINA RC OSIJEK, OIB 85821130368</item>
      <item>PROSAPIA, građenje telekomunikacijskih i elektro mreža, d.o.o. - PODRUŽNICA OSIJEK, OIB 80864397483, Kupska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80864397483</item>
    </izvorni_sadrzaj>
    <derivirana_varijabla naziv="DomainObject.Predmet.SudioniciListNazivOIB_1">
      <item>, OIB 85821130368</item>
      <item>, OIB 80864397483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368</properties:Words>
  <properties:Characters>2011</properties:Characters>
  <properties:Lines>48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2017-07-03T06:50:00Z</dcterms:created>
  <dc:creator>korisnik</dc:creator>
  <cp:lastModifiedBy>Ljiljana Floršić</cp:lastModifiedBy>
  <cp:lastPrinted>2017-06-29T06:51:00Z</cp:lastPrinted>
  <dcterms:modified xmlns:xsi="http://www.w3.org/2001/XMLSchema-instance" xsi:type="dcterms:W3CDTF">2017-07-03T06:52:00Z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