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7a8b4" w14:paraId="617a8b4" w:rsidRDefault="00072764" w:rsidP="00072764" w:rsidR="00072764" w:rsidRPr="00072764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072764">
        <w:rPr>
          <w:rFonts w:hAnsi="Times New Roman" w:ascii="Times New Roman"/>
          <w:sz w:val="24"/>
          <w:szCs w:val="24"/>
        </w:rPr>
        <w:t>Posl. br.: 1 St-</w:t>
      </w:r>
      <w:r w:rsidR="003C3F71">
        <w:rPr>
          <w:rFonts w:hAnsi="Times New Roman" w:ascii="Times New Roman"/>
          <w:sz w:val="24"/>
          <w:szCs w:val="24"/>
        </w:rPr>
        <w:t>13/16-46</w:t>
      </w:r>
    </w:p>
    <w:p w:rsidRDefault="00072764" w:rsidP="00072764" w:rsidR="00072764" w:rsidRPr="00072764">
      <w:pPr>
        <w:rPr>
          <w:rFonts w:hAnsi="Times New Roman" w:ascii="Times New Roman"/>
          <w:sz w:val="24"/>
          <w:szCs w:val="24"/>
        </w:rPr>
      </w:pPr>
    </w:p>
    <w:p w:rsidRDefault="00072764" w:rsidP="00072764" w:rsidR="00072764" w:rsidRPr="00072764">
      <w:pPr>
        <w:rPr>
          <w:rFonts w:hAnsi="Times New Roman" w:ascii="Times New Roman"/>
          <w:sz w:val="24"/>
          <w:szCs w:val="24"/>
        </w:rPr>
      </w:pPr>
    </w:p>
    <w:p w:rsidRDefault="00072764" w:rsidP="00072764" w:rsidR="00072764" w:rsidRPr="00072764">
      <w:pPr>
        <w:rPr>
          <w:rFonts w:hAnsi="Times New Roman" w:ascii="Times New Roman"/>
          <w:sz w:val="24"/>
          <w:szCs w:val="24"/>
        </w:rPr>
      </w:pPr>
    </w:p>
    <w:p w:rsidRDefault="00072764" w:rsidP="00072764" w:rsidR="00072764" w:rsidRPr="00072764">
      <w:pPr>
        <w:rPr>
          <w:rFonts w:hAnsi="Times New Roman" w:ascii="Times New Roman"/>
          <w:sz w:val="24"/>
          <w:szCs w:val="24"/>
        </w:rPr>
      </w:pPr>
      <w:r w:rsidRPr="00072764">
        <w:rPr>
          <w:rFonts w:hAnsi="Times New Roman" w:ascii="Times New Roman"/>
          <w:sz w:val="24"/>
          <w:szCs w:val="24"/>
        </w:rPr>
        <w:t>REPUBLIKA HRVATSKA</w:t>
      </w:r>
    </w:p>
    <w:p w:rsidRDefault="00072764" w:rsidP="00072764" w:rsidR="00072764" w:rsidRPr="00072764">
      <w:pPr>
        <w:jc w:val="both"/>
        <w:rPr>
          <w:rFonts w:hAnsi="Times New Roman" w:ascii="Times New Roman"/>
          <w:sz w:val="24"/>
          <w:szCs w:val="24"/>
        </w:rPr>
      </w:pPr>
      <w:r w:rsidRPr="00072764">
        <w:rPr>
          <w:rFonts w:hAnsi="Times New Roman" w:ascii="Times New Roman"/>
          <w:sz w:val="24"/>
          <w:szCs w:val="24"/>
        </w:rPr>
        <w:t>TRGOVAČKI SUD U ZADRU</w:t>
      </w:r>
    </w:p>
    <w:p w:rsidRDefault="00072764" w:rsidP="00072764" w:rsidR="00072764" w:rsidRPr="00072764">
      <w:pPr>
        <w:jc w:val="both"/>
        <w:rPr>
          <w:rFonts w:hAnsi="Times New Roman" w:ascii="Times New Roman"/>
          <w:sz w:val="24"/>
          <w:szCs w:val="24"/>
        </w:rPr>
      </w:pPr>
      <w:r w:rsidRPr="00072764">
        <w:rPr>
          <w:rFonts w:hAnsi="Times New Roman" w:ascii="Times New Roman"/>
          <w:sz w:val="24"/>
          <w:szCs w:val="24"/>
        </w:rPr>
        <w:t>Dr. Franje Tuđmana 35</w:t>
      </w:r>
      <w:r w:rsidRPr="00072764">
        <w:rPr>
          <w:rFonts w:hAnsi="Times New Roman" w:ascii="Times New Roman"/>
          <w:sz w:val="24"/>
          <w:szCs w:val="24"/>
        </w:rPr>
        <w:tab/>
      </w:r>
      <w:r w:rsidRPr="00072764">
        <w:rPr>
          <w:rFonts w:hAnsi="Times New Roman" w:ascii="Times New Roman"/>
          <w:sz w:val="24"/>
          <w:szCs w:val="24"/>
        </w:rPr>
        <w:tab/>
      </w:r>
      <w:r w:rsidRPr="00072764">
        <w:rPr>
          <w:rFonts w:hAnsi="Times New Roman" w:ascii="Times New Roman"/>
          <w:sz w:val="24"/>
          <w:szCs w:val="24"/>
        </w:rPr>
        <w:tab/>
      </w:r>
      <w:r w:rsidRPr="00072764">
        <w:rPr>
          <w:rFonts w:hAnsi="Times New Roman" w:ascii="Times New Roman"/>
          <w:sz w:val="24"/>
          <w:szCs w:val="24"/>
        </w:rPr>
        <w:tab/>
      </w:r>
      <w:r w:rsidRPr="00072764">
        <w:rPr>
          <w:rFonts w:hAnsi="Times New Roman" w:ascii="Times New Roman"/>
          <w:sz w:val="24"/>
          <w:szCs w:val="24"/>
        </w:rPr>
        <w:tab/>
      </w:r>
    </w:p>
    <w:p w:rsidRDefault="00072764" w:rsidP="00072764" w:rsidR="00072764" w:rsidRPr="00072764">
      <w:pPr>
        <w:rPr>
          <w:rFonts w:hAnsi="Times New Roman" w:ascii="Times New Roman"/>
          <w:sz w:val="24"/>
          <w:szCs w:val="24"/>
        </w:rPr>
      </w:pPr>
    </w:p>
    <w:p w:rsidRDefault="00072764" w:rsidP="00072764" w:rsidR="00072764" w:rsidRPr="00072764">
      <w:pPr>
        <w:jc w:val="center"/>
        <w:rPr>
          <w:rFonts w:hAnsi="Times New Roman" w:ascii="Times New Roman"/>
          <w:sz w:val="24"/>
          <w:szCs w:val="24"/>
        </w:rPr>
      </w:pPr>
      <w:r w:rsidRPr="00072764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072764" w:rsidP="00072764" w:rsidR="00072764" w:rsidRPr="00072764">
      <w:pPr>
        <w:jc w:val="center"/>
        <w:rPr>
          <w:rFonts w:hAnsi="Times New Roman" w:ascii="Times New Roman"/>
          <w:sz w:val="24"/>
          <w:szCs w:val="24"/>
        </w:rPr>
      </w:pPr>
    </w:p>
    <w:p w:rsidRDefault="00072764" w:rsidP="00072764" w:rsidR="00072764" w:rsidRPr="00072764">
      <w:pPr>
        <w:jc w:val="center"/>
        <w:rPr>
          <w:rFonts w:eastAsia="Times New Roman" w:hAnsi="Times New Roman" w:ascii="Times New Roman"/>
          <w:lang w:eastAsia="hr-HR"/>
        </w:rPr>
      </w:pPr>
      <w:r w:rsidRPr="00072764">
        <w:rPr>
          <w:rFonts w:eastAsia="Times New Roman" w:hAnsi="Times New Roman" w:ascii="Times New Roman"/>
          <w:lang w:eastAsia="hr-HR"/>
        </w:rPr>
        <w:t>Z A K L J U Č A K</w:t>
      </w:r>
    </w:p>
    <w:p w:rsidRDefault="00072764" w:rsidP="00072764" w:rsidR="00072764" w:rsidRPr="00072764">
      <w:pPr>
        <w:rPr>
          <w:rFonts w:hAnsi="Times New Roman" w:ascii="Times New Roman"/>
          <w:sz w:val="24"/>
          <w:szCs w:val="24"/>
        </w:rPr>
      </w:pPr>
    </w:p>
    <w:p w:rsidRDefault="00072764" w:rsidP="00072764" w:rsidR="00072764" w:rsidRPr="007B6B38">
      <w:pPr>
        <w:jc w:val="both"/>
        <w:rPr>
          <w:rFonts w:hAnsi="Times New Roman" w:ascii="Times New Roman"/>
          <w:sz w:val="24"/>
          <w:szCs w:val="24"/>
        </w:rPr>
      </w:pPr>
      <w:r w:rsidRPr="00072764">
        <w:rPr>
          <w:rFonts w:hAnsi="Times New Roman" w:ascii="Times New Roman"/>
          <w:sz w:val="24"/>
          <w:szCs w:val="24"/>
        </w:rPr>
        <w:tab/>
        <w:t>Trgovački su</w:t>
      </w:r>
      <w:r w:rsidR="00CB0E8E">
        <w:rPr>
          <w:rFonts w:hAnsi="Times New Roman" w:ascii="Times New Roman"/>
          <w:sz w:val="24"/>
          <w:szCs w:val="24"/>
        </w:rPr>
        <w:t xml:space="preserve">d u Zadru, OIB: 39670464653 po </w:t>
      </w:r>
      <w:r w:rsidRPr="00072764">
        <w:rPr>
          <w:rFonts w:hAnsi="Times New Roman" w:ascii="Times New Roman"/>
          <w:sz w:val="24"/>
          <w:szCs w:val="24"/>
        </w:rPr>
        <w:t xml:space="preserve">sucu Ardeni Bajlo, u stečajnom </w:t>
      </w:r>
      <w:r w:rsidRPr="007B6B38">
        <w:rPr>
          <w:rFonts w:hAnsi="Times New Roman" w:ascii="Times New Roman"/>
          <w:sz w:val="24"/>
          <w:szCs w:val="24"/>
        </w:rPr>
        <w:t xml:space="preserve">postupku nad stečajnim dužnikom </w:t>
      </w:r>
      <w:r w:rsidR="007B6B38" w:rsidRPr="007B6B38">
        <w:rPr>
          <w:rFonts w:hAnsi="Times New Roman" w:ascii="Times New Roman"/>
          <w:sz w:val="24"/>
          <w:szCs w:val="24"/>
        </w:rPr>
        <w:t>AB NEKRETNINE I SAVJETOVANJE d.o.o. Zadar u stečaju, Andrije Hebranga 7, Zadar, OIB: 14615710927</w:t>
      </w:r>
      <w:r w:rsidRPr="007B6B38">
        <w:rPr>
          <w:rFonts w:hAnsi="Times New Roman" w:ascii="Times New Roman"/>
          <w:sz w:val="24"/>
          <w:szCs w:val="24"/>
        </w:rPr>
        <w:t xml:space="preserve">, dana </w:t>
      </w:r>
      <w:r w:rsidR="007B6B38" w:rsidRPr="007B6B38">
        <w:rPr>
          <w:rFonts w:hAnsi="Times New Roman" w:ascii="Times New Roman"/>
          <w:sz w:val="24"/>
          <w:szCs w:val="24"/>
        </w:rPr>
        <w:t>2</w:t>
      </w:r>
      <w:r w:rsidR="00153553">
        <w:rPr>
          <w:rFonts w:hAnsi="Times New Roman" w:ascii="Times New Roman"/>
          <w:sz w:val="24"/>
          <w:szCs w:val="24"/>
        </w:rPr>
        <w:t>7</w:t>
      </w:r>
      <w:r w:rsidR="00CB0E8E" w:rsidRPr="007B6B38">
        <w:rPr>
          <w:rFonts w:hAnsi="Times New Roman" w:ascii="Times New Roman"/>
          <w:sz w:val="24"/>
          <w:szCs w:val="24"/>
        </w:rPr>
        <w:t>. travnja</w:t>
      </w:r>
      <w:r w:rsidRPr="007B6B38">
        <w:rPr>
          <w:rFonts w:hAnsi="Times New Roman" w:ascii="Times New Roman"/>
          <w:sz w:val="24"/>
          <w:szCs w:val="24"/>
        </w:rPr>
        <w:t xml:space="preserve"> 2016., </w:t>
      </w:r>
    </w:p>
    <w:p w:rsidRDefault="00407C94" w:rsidP="00407C94" w:rsidR="00407C94" w:rsidRPr="00407C94">
      <w:pPr>
        <w:jc w:val="both"/>
        <w:rPr>
          <w:rFonts w:eastAsia="Times New Roman" w:hAnsi="Times New Roman" w:ascii="Times New Roman"/>
          <w:lang w:eastAsia="hr-HR"/>
        </w:rPr>
      </w:pPr>
    </w:p>
    <w:p w:rsidRDefault="00407C94" w:rsidP="00407C94" w:rsidR="00407C94" w:rsidRPr="00605125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>z a k l j u č i o    j e</w:t>
      </w:r>
    </w:p>
    <w:p w:rsidRDefault="00407C94" w:rsidP="00407C94" w:rsidR="00407C94" w:rsidRPr="00605125">
      <w:pPr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407C94" w:rsidP="00407C94" w:rsidR="00407C94" w:rsidRPr="00605125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>Ročište radi izjašnjavanja o vrijednosti imovine stečajnog dužnika i to:</w:t>
      </w:r>
    </w:p>
    <w:p w:rsidRDefault="00605125" w:rsidP="00407C94" w:rsidR="00605125" w:rsidRPr="00605125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B6B38" w:rsidP="007B6B38" w:rsidR="007B6B38" w:rsidRPr="007B6B38">
      <w:pPr>
        <w:ind w:left="705"/>
        <w:jc w:val="both"/>
        <w:rPr>
          <w:rFonts w:eastAsia="Batang" w:hAnsi="Times New Roman" w:ascii="Times New Roman"/>
          <w:sz w:val="24"/>
          <w:szCs w:val="24"/>
        </w:rPr>
      </w:pPr>
      <w:r w:rsidRPr="007B6B38">
        <w:rPr>
          <w:rFonts w:eastAsia="Batang" w:hAnsi="Times New Roman" w:ascii="Times New Roman"/>
          <w:sz w:val="24"/>
          <w:szCs w:val="24"/>
        </w:rPr>
        <w:t>- kat. čest. 8929, zk. ul. 3686 k.o. Zadar, u naravi pašnjak, gromača i voćnjak ukupne površine 3481 m2</w:t>
      </w:r>
    </w:p>
    <w:p w:rsidRDefault="00605125" w:rsidP="007B6B38" w:rsidR="00605125" w:rsidRPr="00605125">
      <w:pPr>
        <w:jc w:val="both"/>
        <w:rPr>
          <w:rFonts w:hAnsi="Times New Roman" w:ascii="Times New Roman"/>
          <w:sz w:val="24"/>
          <w:szCs w:val="24"/>
        </w:rPr>
      </w:pPr>
    </w:p>
    <w:p w:rsidRDefault="0012710F" w:rsidP="0012710F" w:rsidR="00407C94" w:rsidRPr="00605125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07C94" w:rsidRPr="00605125">
        <w:rPr>
          <w:rFonts w:eastAsia="Times New Roman" w:hAnsi="Times New Roman" w:ascii="Times New Roman"/>
          <w:sz w:val="24"/>
          <w:szCs w:val="24"/>
          <w:lang w:eastAsia="hr-HR"/>
        </w:rPr>
        <w:t>održat će se dana</w:t>
      </w:r>
    </w:p>
    <w:p w:rsidRDefault="00407C94" w:rsidP="00407C94" w:rsidR="00407C94" w:rsidRPr="00605125">
      <w:pPr>
        <w:jc w:val="center"/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</w:pPr>
    </w:p>
    <w:p w:rsidRDefault="007B6B38" w:rsidP="00407C94" w:rsidR="00407C94" w:rsidRPr="00605125">
      <w:pPr>
        <w:jc w:val="center"/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</w:pPr>
      <w:r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24</w:t>
      </w:r>
      <w:r w:rsidR="00CB0E8E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. svibnja</w:t>
      </w:r>
      <w:r w:rsidR="007306F9" w:rsidRPr="00605125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 xml:space="preserve"> 2016</w:t>
      </w:r>
      <w:r w:rsidR="00407C94" w:rsidRPr="00605125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 xml:space="preserve">. u </w:t>
      </w:r>
      <w:r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09</w:t>
      </w:r>
      <w:r w:rsidR="00407C94" w:rsidRPr="00605125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,</w:t>
      </w:r>
      <w:r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30</w:t>
      </w:r>
      <w:r w:rsidR="00407C94" w:rsidRPr="00605125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 xml:space="preserve"> sati</w:t>
      </w:r>
    </w:p>
    <w:p w:rsidRDefault="00407C94" w:rsidP="00407C94" w:rsidR="00407C94" w:rsidRPr="00605125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07C94" w:rsidP="00407C94" w:rsidR="00407C94" w:rsidRPr="00605125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 xml:space="preserve">u prostorijama ovog suda u </w:t>
      </w:r>
      <w:r w:rsidR="00072764" w:rsidRPr="00605125">
        <w:rPr>
          <w:rFonts w:eastAsia="Times New Roman" w:hAnsi="Times New Roman" w:ascii="Times New Roman"/>
          <w:sz w:val="24"/>
          <w:szCs w:val="24"/>
          <w:lang w:eastAsia="hr-HR"/>
        </w:rPr>
        <w:t>Zadru</w:t>
      </w: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 xml:space="preserve">, Dr. </w:t>
      </w:r>
      <w:r w:rsidR="00072764" w:rsidRPr="00605125">
        <w:rPr>
          <w:rFonts w:eastAsia="Times New Roman" w:hAnsi="Times New Roman" w:ascii="Times New Roman"/>
          <w:sz w:val="24"/>
          <w:szCs w:val="24"/>
          <w:lang w:eastAsia="hr-HR"/>
        </w:rPr>
        <w:t>Franje Tuđmana 35</w:t>
      </w: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 xml:space="preserve">, sudnica </w:t>
      </w:r>
      <w:r w:rsidR="00072764" w:rsidRPr="00605125">
        <w:rPr>
          <w:rFonts w:eastAsia="Times New Roman" w:hAnsi="Times New Roman" w:ascii="Times New Roman"/>
          <w:sz w:val="24"/>
          <w:szCs w:val="24"/>
          <w:lang w:eastAsia="hr-HR"/>
        </w:rPr>
        <w:t>26/I</w:t>
      </w: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407C94" w:rsidP="00407C94" w:rsidR="00407C94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B6B38" w:rsidP="00407C94" w:rsidR="007B6B38" w:rsidRPr="00605125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07C94" w:rsidP="00407C94" w:rsidR="00407C94" w:rsidRPr="00605125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 xml:space="preserve">U </w:t>
      </w:r>
      <w:r w:rsidR="00072764" w:rsidRPr="00605125">
        <w:rPr>
          <w:rFonts w:eastAsia="Times New Roman" w:hAnsi="Times New Roman" w:ascii="Times New Roman"/>
          <w:sz w:val="24"/>
          <w:szCs w:val="24"/>
          <w:lang w:eastAsia="hr-HR"/>
        </w:rPr>
        <w:t>Zadru</w:t>
      </w: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7B6B38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153553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CB0E8E">
        <w:rPr>
          <w:rFonts w:eastAsia="Times New Roman" w:hAnsi="Times New Roman" w:ascii="Times New Roman"/>
          <w:sz w:val="24"/>
          <w:szCs w:val="24"/>
          <w:lang w:eastAsia="hr-HR"/>
        </w:rPr>
        <w:t>. travnja</w:t>
      </w: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7306F9" w:rsidRPr="00605125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407C94" w:rsidP="00407C94" w:rsidR="00407C94" w:rsidRPr="00605125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70F1E" w:rsidP="007B6B38" w:rsidR="00670F1E" w:rsidRPr="00670F1E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670F1E">
        <w:rPr>
          <w:rFonts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7B6B38" w:rsidP="007B6B38" w:rsidR="00670F1E" w:rsidRPr="00670F1E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Ardena Bajlo</w:t>
      </w:r>
    </w:p>
    <w:p w:rsidRDefault="00407C94" w:rsidP="00407C94" w:rsidR="00407C94" w:rsidRPr="00605125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07C94" w:rsidP="00407C94" w:rsidR="00407C94" w:rsidRPr="00605125">
      <w:pPr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407C94" w:rsidP="00407C94" w:rsidR="00407C94" w:rsidRPr="00605125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07C94" w:rsidP="00407C94" w:rsidR="00407C94" w:rsidRPr="00605125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407C94" w:rsidP="00407C94" w:rsidR="00407C94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B6B38" w:rsidP="00407C94" w:rsidR="007B6B38" w:rsidRPr="00605125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05125" w:rsidP="00407C94" w:rsidR="00407C94" w:rsidRPr="00605125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>DNA</w:t>
      </w:r>
      <w:r w:rsidR="00407C94" w:rsidRPr="00605125">
        <w:rPr>
          <w:rFonts w:eastAsia="Times New Roman" w:hAnsi="Times New Roman" w:ascii="Times New Roman"/>
          <w:sz w:val="24"/>
          <w:szCs w:val="24"/>
          <w:lang w:eastAsia="hr-HR"/>
        </w:rPr>
        <w:t>:</w:t>
      </w:r>
    </w:p>
    <w:p w:rsidRDefault="00407C94" w:rsidP="00407C94" w:rsidR="00407C94" w:rsidRPr="00605125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>- stečajnom upravitelju</w:t>
      </w:r>
      <w:r w:rsidR="00CB0E8E">
        <w:rPr>
          <w:rFonts w:eastAsia="Times New Roman" w:hAnsi="Times New Roman" w:ascii="Times New Roman"/>
          <w:sz w:val="24"/>
          <w:szCs w:val="24"/>
          <w:lang w:eastAsia="hr-HR"/>
        </w:rPr>
        <w:t xml:space="preserve"> – e-mailom</w:t>
      </w:r>
      <w:r w:rsidRPr="00605125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605125" w:rsidP="000854ED" w:rsidR="007B6B38" w:rsidRPr="007B6B38">
      <w:pPr>
        <w:ind w:hanging="705" w:left="705"/>
        <w:jc w:val="both"/>
        <w:rPr>
          <w:rFonts w:hAnsi="Times New Roman" w:ascii="Times New Roman"/>
          <w:sz w:val="24"/>
          <w:szCs w:val="24"/>
        </w:rPr>
      </w:pPr>
      <w:r w:rsidRPr="007B6B38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7B6B38" w:rsidRPr="007B6B38">
        <w:rPr>
          <w:rFonts w:hAnsi="Times New Roman" w:ascii="Times New Roman"/>
          <w:sz w:val="24"/>
          <w:szCs w:val="24"/>
        </w:rPr>
        <w:t xml:space="preserve">Volksbank d.d. </w:t>
      </w:r>
      <w:r w:rsidR="0036672D">
        <w:rPr>
          <w:rFonts w:hAnsi="Times New Roman" w:ascii="Times New Roman"/>
          <w:sz w:val="24"/>
          <w:szCs w:val="24"/>
        </w:rPr>
        <w:t>Zagreb, Varšavska 9</w:t>
      </w:r>
    </w:p>
    <w:p w:rsidRDefault="007B6B38" w:rsidP="000854ED" w:rsidR="00605125" w:rsidRPr="007B6B38">
      <w:pPr>
        <w:ind w:hanging="705" w:left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B6B38">
        <w:rPr>
          <w:rFonts w:hAnsi="Times New Roman" w:ascii="Times New Roman"/>
          <w:sz w:val="24"/>
          <w:szCs w:val="24"/>
        </w:rPr>
        <w:t>-  Republik</w:t>
      </w:r>
      <w:r>
        <w:rPr>
          <w:rFonts w:hAnsi="Times New Roman" w:ascii="Times New Roman"/>
          <w:sz w:val="24"/>
          <w:szCs w:val="24"/>
        </w:rPr>
        <w:t>a</w:t>
      </w:r>
      <w:r w:rsidRPr="007B6B38">
        <w:rPr>
          <w:rFonts w:hAnsi="Times New Roman" w:ascii="Times New Roman"/>
          <w:sz w:val="24"/>
          <w:szCs w:val="24"/>
        </w:rPr>
        <w:t xml:space="preserve"> Hrvatsk</w:t>
      </w:r>
      <w:r>
        <w:rPr>
          <w:rFonts w:hAnsi="Times New Roman" w:ascii="Times New Roman"/>
          <w:sz w:val="24"/>
          <w:szCs w:val="24"/>
        </w:rPr>
        <w:t>a</w:t>
      </w:r>
      <w:r w:rsidRPr="007B6B38">
        <w:rPr>
          <w:rFonts w:hAnsi="Times New Roman" w:ascii="Times New Roman"/>
          <w:sz w:val="24"/>
          <w:szCs w:val="24"/>
        </w:rPr>
        <w:t>, Ministarstv</w:t>
      </w:r>
      <w:r>
        <w:rPr>
          <w:rFonts w:hAnsi="Times New Roman" w:ascii="Times New Roman"/>
          <w:sz w:val="24"/>
          <w:szCs w:val="24"/>
        </w:rPr>
        <w:t>o</w:t>
      </w:r>
      <w:r w:rsidRPr="007B6B38">
        <w:rPr>
          <w:rFonts w:hAnsi="Times New Roman" w:ascii="Times New Roman"/>
          <w:sz w:val="24"/>
          <w:szCs w:val="24"/>
        </w:rPr>
        <w:t xml:space="preserve"> financija, Porezn</w:t>
      </w:r>
      <w:r>
        <w:rPr>
          <w:rFonts w:hAnsi="Times New Roman" w:ascii="Times New Roman"/>
          <w:sz w:val="24"/>
          <w:szCs w:val="24"/>
        </w:rPr>
        <w:t>a</w:t>
      </w:r>
      <w:r w:rsidRPr="007B6B38">
        <w:rPr>
          <w:rFonts w:hAnsi="Times New Roman" w:ascii="Times New Roman"/>
          <w:sz w:val="24"/>
          <w:szCs w:val="24"/>
        </w:rPr>
        <w:t xml:space="preserve"> uprav</w:t>
      </w:r>
      <w:r>
        <w:rPr>
          <w:rFonts w:hAnsi="Times New Roman" w:ascii="Times New Roman"/>
          <w:sz w:val="24"/>
          <w:szCs w:val="24"/>
        </w:rPr>
        <w:t>a</w:t>
      </w:r>
      <w:r w:rsidRPr="007B6B38">
        <w:rPr>
          <w:rFonts w:hAnsi="Times New Roman" w:ascii="Times New Roman"/>
          <w:sz w:val="24"/>
          <w:szCs w:val="24"/>
        </w:rPr>
        <w:t xml:space="preserve"> Zadar</w:t>
      </w:r>
      <w:r w:rsidRPr="007B6B38">
        <w:rPr>
          <w:rFonts w:hAnsi="Times New Roman" w:ascii="Times New Roman"/>
          <w:b/>
          <w:sz w:val="24"/>
          <w:szCs w:val="24"/>
        </w:rPr>
        <w:t xml:space="preserve"> </w:t>
      </w:r>
      <w:r w:rsidRPr="0036672D">
        <w:rPr>
          <w:rFonts w:hAnsi="Times New Roman" w:ascii="Times New Roman"/>
          <w:sz w:val="24"/>
          <w:szCs w:val="24"/>
        </w:rPr>
        <w:t>po ŽDO Zadar</w:t>
      </w:r>
      <w:r w:rsidRPr="007B6B38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605125" w:rsidP="000854ED" w:rsidR="00407C94">
      <w:pPr>
        <w:ind w:hanging="705" w:left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CB0E8E" w:rsidP="000854ED" w:rsidR="00CB0E8E" w:rsidRPr="00605125">
      <w:pPr>
        <w:ind w:hanging="705" w:left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- u spis</w:t>
      </w:r>
    </w:p>
    <w:sectPr w:rsidR="00CB0E8E" w:rsidRPr="0060512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C94"/>
    <w:rsid w:val="00072764"/>
    <w:rsid w:val="000854ED"/>
    <w:rsid w:val="0012710F"/>
    <w:rsid w:val="00153553"/>
    <w:rsid w:val="002D1018"/>
    <w:rsid w:val="0036672D"/>
    <w:rsid w:val="003C3F71"/>
    <w:rsid w:val="003D3CF2"/>
    <w:rsid w:val="00407C94"/>
    <w:rsid w:val="00435632"/>
    <w:rsid w:val="004F67B0"/>
    <w:rsid w:val="00513D00"/>
    <w:rsid w:val="00605125"/>
    <w:rsid w:val="00670F1E"/>
    <w:rsid w:val="007306F9"/>
    <w:rsid w:val="007B6B38"/>
    <w:rsid w:val="008F547D"/>
    <w:rsid w:val="0095162D"/>
    <w:rsid w:val="00A02F86"/>
    <w:rsid w:val="00CB0E8E"/>
    <w:rsid w:val="00D77718"/>
    <w:rsid w:val="00EC19B6"/>
    <w:rsid w:val="00F64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71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710F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10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0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01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0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0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71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710F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10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0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01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0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0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St-13/2016</izvorni_sadrzaj>
    <derivirana_varijabla naziv="DomainObject.Predmet.OznakaBroj_1">St-13/2016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 NEKRETNINE I SAVJETOVANJE d.o.o. Zadar</izvorni_sadrzaj>
    <derivirana_varijabla naziv="DomainObject.Predmet.ProtustrankaFormated_1">  AB NEKRETNINE I SAVJETOVANJE d.o.o. Zadar</derivirana_varijabla>
  </DomainObject.Predmet.ProtustrankaFormated>
  <DomainObject.Predmet.ProtustrankaFormatedOIB>
    <izvorni_sadrzaj>  AB NEKRETNINE I SAVJETOVANJE d.o.o. Zadar, OIB 14615710927</izvorni_sadrzaj>
    <derivirana_varijabla naziv="DomainObject.Predmet.ProtustrankaFormatedOIB_1">  AB NEKRETNINE I SAVJETOVANJE d.o.o. Zadar, OIB 14615710927</derivirana_varijabla>
  </DomainObject.Predmet.ProtustrankaFormatedOIB>
  <DomainObject.Predmet.ProtustrankaFormatedWithAdress>
    <izvorni_sadrzaj> AB NEKRETNINE I SAVJETOVANJE d.o.o. Zadar</izvorni_sadrzaj>
    <derivirana_varijabla naziv="DomainObject.Predmet.ProtustrankaFormatedWithAdress_1"> AB NEKRETNINE I SAVJETOVANJE d.o.o. Zadar</derivirana_varijabla>
  </DomainObject.Predmet.ProtustrankaFormatedWithAdress>
  <DomainObject.Predmet.ProtustrankaFormatedWithAdressOIB>
    <izvorni_sadrzaj> AB NEKRETNINE I SAVJETOVANJE d.o.o. Zadar, OIB 14615710927</izvorni_sadrzaj>
    <derivirana_varijabla naziv="DomainObject.Predmet.ProtustrankaFormatedWithAdressOIB_1"> AB NEKRETNINE I SAVJETOVANJE d.o.o. Zadar, OIB 14615710927</derivirana_varijabla>
  </DomainObject.Predmet.ProtustrankaFormatedWithAdressOIB>
  <DomainObject.Predmet.ProtustrankaWithAdress>
    <izvorni_sadrzaj>AB NEKRETNINE I SAVJETOVANJE d.o.o. Zadar </izvorni_sadrzaj>
    <derivirana_varijabla naziv="DomainObject.Predmet.ProtustrankaWithAdress_1">AB NEKRETNINE I SAVJETOVANJE d.o.o. Zadar </derivirana_varijabla>
  </DomainObject.Predmet.ProtustrankaWithAdress>
  <DomainObject.Predmet.ProtustrankaWithAdressOIB>
    <izvorni_sadrzaj>AB NEKRETNINE I SAVJETOVANJE d.o.o. Zadar, OIB 14615710927</izvorni_sadrzaj>
    <derivirana_varijabla naziv="DomainObject.Predmet.ProtustrankaWithAdressOIB_1">AB NEKRETNINE I SAVJETOVANJE d.o.o. Zadar, OIB 14615710927</derivirana_varijabla>
  </DomainObject.Predmet.ProtustrankaWithAdressOIB>
  <DomainObject.Predmet.ProtustrankaNazivFormated>
    <izvorni_sadrzaj>AB NEKRETNINE I SAVJETOVANJE d.o.o. Zadar</izvorni_sadrzaj>
    <derivirana_varijabla naziv="DomainObject.Predmet.ProtustrankaNazivFormated_1">AB NEKRETNINE I SAVJETOVANJE d.o.o. Zadar</derivirana_varijabla>
  </DomainObject.Predmet.ProtustrankaNazivFormated>
  <DomainObject.Predmet.ProtustrankaNazivFormatedOIB>
    <izvorni_sadrzaj>AB NEKRETNINE I SAVJETOVANJE d.o.o. Zadar, OIB 14615710927</izvorni_sadrzaj>
    <derivirana_varijabla naziv="DomainObject.Predmet.ProtustrankaNazivFormatedOIB_1">AB NEKRETNINE I SAVJETOVANJE d.o.o. Zadar, OIB 14615710927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 U ZADRU; Sberbank d.d.</izvorni_sadrzaj>
    <derivirana_varijabla naziv="DomainObject.Predmet.StrankaFormated_1">  ŽUPANIJSKO DRŽAVNO ODVJETNIŠTVO U ZADRU; Sberbank d.d.</derivirana_varijabla>
  </DomainObject.Predmet.StrankaFormated>
  <DomainObject.Predmet.StrankaFormatedOIB>
    <izvorni_sadrzaj>  ŽUPANIJSKO DRŽAVNO ODVJETNIŠTVO U ZADRU; Sberbank d.d., OIB 78427478595</izvorni_sadrzaj>
    <derivirana_varijabla naziv="DomainObject.Predmet.StrankaFormatedOIB_1">  ŽUPANIJSKO DRŽAVNO ODVJETNIŠTVO U ZADRU; Sberbank d.d., OIB 78427478595</derivirana_varijabla>
  </DomainObject.Predmet.StrankaFormatedOIB>
  <DomainObject.Predmet.StrankaFormatedWithAdress>
    <izvorni_sadrzaj> ŽUPANIJSKO DRŽAVNO ODVJETNIŠTVO U ZADRU; Sberbank d.d., Varšavska 9, Zagreb</izvorni_sadrzaj>
    <derivirana_varijabla naziv="DomainObject.Predmet.StrankaFormatedWithAdress_1"> ŽUPANIJSKO DRŽAVNO ODVJETNIŠTVO U ZADRU; Sberbank d.d., Varšavska 9, Zagreb</derivirana_varijabla>
  </DomainObject.Predmet.StrankaFormatedWithAdress>
  <DomainObject.Predmet.StrankaFormatedWithAdressOIB>
    <izvorni_sadrzaj> ŽUPANIJSKO DRŽAVNO ODVJETNIŠTVO U ZADRU; Sberbank d.d., OIB 78427478595, Varšavska 9, Zagreb</izvorni_sadrzaj>
    <derivirana_varijabla naziv="DomainObject.Predmet.StrankaFormatedWithAdressOIB_1"> ŽUPANIJSKO DRŽAVNO ODVJETNIŠTVO U ZADRU; Sberbank d.d., OIB 78427478595, Varšavska 9, Zagreb</derivirana_varijabla>
  </DomainObject.Predmet.StrankaFormatedWithAdressOIB>
  <DomainObject.Predmet.StrankaWithAdress>
    <izvorni_sadrzaj>ŽUPANIJSKO DRŽAVNO ODVJETNIŠTVO U ZADRU ,Sberbank d.d. Varšavska 9,Zagreb</izvorni_sadrzaj>
    <derivirana_varijabla naziv="DomainObject.Predmet.StrankaWithAdress_1">ŽUPANIJSKO DRŽAVNO ODVJETNIŠTVO U ZADRU ,Sberbank d.d. Varšavska 9,Zagreb</derivirana_varijabla>
  </DomainObject.Predmet.StrankaWithAdress>
  <DomainObject.Predmet.StrankaWithAdressOIB>
    <izvorni_sadrzaj>ŽUPANIJSKO DRŽAVNO ODVJETNIŠTVO U ZADRU,Sberbank d.d., OIB 78427478595, Varšavska 9,Zagreb</izvorni_sadrzaj>
    <derivirana_varijabla naziv="DomainObject.Predmet.StrankaWithAdressOIB_1">ŽUPANIJSKO DRŽAVNO ODVJETNIŠTVO U ZADRU,Sberbank d.d., OIB 78427478595, Varšavska 9,Zagreb</derivirana_varijabla>
  </DomainObject.Predmet.StrankaWithAdressOIB>
  <DomainObject.Predmet.StrankaNazivFormated>
    <izvorni_sadrzaj>ŽUPANIJSKO DRŽAVNO ODVJETNIŠTVO U ZADRU,Sberbank d.d.</izvorni_sadrzaj>
    <derivirana_varijabla naziv="DomainObject.Predmet.StrankaNazivFormated_1">ŽUPANIJSKO DRŽAVNO ODVJETNIŠTVO U ZADRU,Sberbank d.d.</derivirana_varijabla>
  </DomainObject.Predmet.StrankaNazivFormated>
  <DomainObject.Predmet.StrankaNazivFormatedOIB>
    <izvorni_sadrzaj>ŽUPANIJSKO DRŽAVNO ODVJETNIŠTVO U ZADRU,Sberbank d.d., OIB 78427478595</izvorni_sadrzaj>
    <derivirana_varijabla naziv="DomainObject.Predmet.StrankaNazivFormatedOIB_1">ŽUPANIJSKO DRŽAVNO ODVJETNIŠTVO U ZADRU,Sberbank d.d., OIB 78427478595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ŽUPANIJSKO DRŽAVNO ODVJETNIŠTVO U ZADRU</item>
      <item>Sberbank d.d.</item>
    </izvorni_sadrzaj>
    <derivirana_varijabla naziv="DomainObject.Predmet.StrankaListFormated_1">
      <item>ŽUPANIJSKO DRŽAVNO ODVJETNIŠTVO U ZADRU</item>
      <item>Sberbank d.d.</item>
    </derivirana_varijabla>
  </DomainObject.Predmet.StrankaListFormated>
  <DomainObject.Predmet.StrankaListFormatedOIB>
    <izvorni_sadrzaj>
      <item>ŽUPANIJSKO DRŽAVNO ODVJETNIŠTVO U ZADRU</item>
      <item>Sberbank d.d., OIB 78427478595</item>
    </izvorni_sadrzaj>
    <derivirana_varijabla naziv="DomainObject.Predmet.StrankaListFormatedOIB_1">
      <item>ŽUPANIJSKO DRŽAVNO ODVJETNIŠTVO U ZADRU</item>
      <item>Sberbank d.d., OIB 78427478595</item>
    </derivirana_varijabla>
  </DomainObject.Predmet.StrankaListFormatedOIB>
  <DomainObject.Predmet.StrankaListFormatedWithAdress>
    <izvorni_sadrzaj>
      <item>ŽUPANIJSKO DRŽAVNO ODVJETNIŠTVO U ZADRU</item>
      <item>Sberbank d.d., Varšavska 9, Zagreb</item>
    </izvorni_sadrzaj>
    <derivirana_varijabla naziv="DomainObject.Predmet.StrankaListFormatedWithAdress_1">
      <item>ŽUPANIJSKO DRŽAVNO ODVJETNIŠTVO U ZADRU</item>
      <item>Sberbank d.d., Varšavska 9, Zagreb</item>
    </derivirana_varijabla>
  </DomainObject.Predmet.StrankaListFormatedWithAdress>
  <DomainObject.Predmet.StrankaListFormatedWithAdressOIB>
    <izvorni_sadrzaj>
      <item>ŽUPANIJSKO DRŽAVNO ODVJETNIŠTVO U ZADRU</item>
      <item>Sberbank d.d., OIB 78427478595, Varšavska 9, Zagreb</item>
    </izvorni_sadrzaj>
    <derivirana_varijabla naziv="DomainObject.Predmet.StrankaListFormatedWithAdressOIB_1">
      <item>ŽUPANIJSKO DRŽAVNO ODVJETNIŠTVO U ZADRU</item>
      <item>Sberbank d.d., OIB 78427478595, Varšavska 9, Zagreb</item>
    </derivirana_varijabla>
  </DomainObject.Predmet.StrankaListFormatedWithAdressOIB>
  <DomainObject.Predmet.StrankaListNazivFormated>
    <izvorni_sadrzaj>
      <item>ŽUPANIJSKO DRŽAVNO ODVJETNIŠTVO U ZADRU</item>
      <item>Sberbank d.d.</item>
    </izvorni_sadrzaj>
    <derivirana_varijabla naziv="DomainObject.Predmet.StrankaListNazivFormated_1">
      <item>ŽUPANIJSKO DRŽAVNO ODVJETNIŠTVO U ZADRU</item>
      <item>Sberbank d.d.</item>
    </derivirana_varijabla>
  </DomainObject.Predmet.StrankaListNazivFormated>
  <DomainObject.Predmet.StrankaListNazivFormatedOIB>
    <izvorni_sadrzaj>
      <item>ŽUPANIJSKO DRŽAVNO ODVJETNIŠTVO U ZADRU</item>
      <item>Sberbank d.d., OIB 78427478595</item>
    </izvorni_sadrzaj>
    <derivirana_varijabla naziv="DomainObject.Predmet.StrankaListNazivFormatedOIB_1">
      <item>ŽUPANIJSKO DRŽAVNO ODVJETNIŠTVO U ZADRU</item>
      <item>Sberbank d.d., OIB 78427478595</item>
    </derivirana_varijabla>
  </DomainObject.Predmet.StrankaListNazivFormatedOIB>
  <DomainObject.Predmet.ProtuStrankaListFormated>
    <izvorni_sadrzaj>
      <item>AB NEKRETNINE I SAVJETOVANJE d.o.o. Zadar</item>
    </izvorni_sadrzaj>
    <derivirana_varijabla naziv="DomainObject.Predmet.ProtuStrankaListFormated_1">
      <item>AB NEKRETNINE I SAVJETOVANJE d.o.o. Zadar</item>
    </derivirana_varijabla>
  </DomainObject.Predmet.ProtuStrankaListFormated>
  <DomainObject.Predmet.ProtuStrankaListFormatedOIB>
    <izvorni_sadrzaj>
      <item>AB NEKRETNINE I SAVJETOVANJE d.o.o. Zadar, OIB 14615710927</item>
    </izvorni_sadrzaj>
    <derivirana_varijabla naziv="DomainObject.Predmet.ProtuStrankaListFormatedOIB_1">
      <item>AB NEKRETNINE I SAVJETOVANJE d.o.o. Zadar, OIB 14615710927</item>
    </derivirana_varijabla>
  </DomainObject.Predmet.ProtuStrankaListFormatedOIB>
  <DomainObject.Predmet.ProtuStrankaListFormatedWithAdress>
    <izvorni_sadrzaj>
      <item>AB NEKRETNINE I SAVJETOVANJE d.o.o. Zadar</item>
    </izvorni_sadrzaj>
    <derivirana_varijabla naziv="DomainObject.Predmet.ProtuStrankaListFormatedWithAdress_1">
      <item>AB NEKRETNINE I SAVJETOVANJE d.o.o. Zadar</item>
    </derivirana_varijabla>
  </DomainObject.Predmet.ProtuStrankaListFormatedWithAdress>
  <DomainObject.Predmet.ProtuStrankaListFormatedWithAdressOIB>
    <izvorni_sadrzaj>
      <item>AB NEKRETNINE I SAVJETOVANJE d.o.o. Zadar, OIB 14615710927</item>
    </izvorni_sadrzaj>
    <derivirana_varijabla naziv="DomainObject.Predmet.ProtuStrankaListFormatedWithAdressOIB_1">
      <item>AB NEKRETNINE I SAVJETOVANJE d.o.o. Zadar, OIB 14615710927</item>
    </derivirana_varijabla>
  </DomainObject.Predmet.ProtuStrankaListFormatedWithAdressOIB>
  <DomainObject.Predmet.ProtuStrankaListNazivFormated>
    <izvorni_sadrzaj>
      <item>AB NEKRETNINE I SAVJETOVANJE d.o.o. Zadar</item>
    </izvorni_sadrzaj>
    <derivirana_varijabla naziv="DomainObject.Predmet.ProtuStrankaListNazivFormated_1">
      <item>AB NEKRETNINE I SAVJETOVANJE d.o.o. Zadar</item>
    </derivirana_varijabla>
  </DomainObject.Predmet.ProtuStrankaListNazivFormated>
  <DomainObject.Predmet.ProtuStrankaListNazivFormatedOIB>
    <izvorni_sadrzaj>
      <item>AB NEKRETNINE I SAVJETOVANJE d.o.o. Zadar, OIB 14615710927</item>
    </izvorni_sadrzaj>
    <derivirana_varijabla naziv="DomainObject.Predmet.ProtuStrankaListNazivFormatedOIB_1">
      <item>AB NEKRETNINE I SAVJETOVANJE d.o.o. Zadar, OIB 14615710927</item>
    </derivirana_varijabla>
  </DomainObject.Predmet.ProtuStrankaListNazivFormatedOIB>
  <DomainObject.Predmet.OstaliListFormated>
    <izvorni_sadrzaj>
      <item>Ivanka Bosotina</item>
    </izvorni_sadrzaj>
    <derivirana_varijabla naziv="DomainObject.Predmet.OstaliListFormated_1">
      <item>Ivanka Bosotina</item>
    </derivirana_varijabla>
  </DomainObject.Predmet.OstaliListFormated>
  <DomainObject.Predmet.OstaliListFormatedOIB>
    <izvorni_sadrzaj>
      <item>Ivanka Bosotina, OIB 81654623800</item>
    </izvorni_sadrzaj>
    <derivirana_varijabla naziv="DomainObject.Predmet.OstaliListFormatedOIB_1">
      <item>Ivanka Bosotina, OIB 81654623800</item>
    </derivirana_varijabla>
  </DomainObject.Predmet.OstaliListFormatedOIB>
  <DomainObject.Predmet.OstaliListFormatedWithAdress>
    <izvorni_sadrzaj>
      <item>Ivanka Bosotina</item>
    </izvorni_sadrzaj>
    <derivirana_varijabla naziv="DomainObject.Predmet.OstaliListFormatedWithAdress_1">
      <item>Ivanka Bosotina</item>
    </derivirana_varijabla>
  </DomainObject.Predmet.OstaliListFormatedWithAdress>
  <DomainObject.Predmet.OstaliListFormatedWithAdressOIB>
    <izvorni_sadrzaj>
      <item>Ivanka Bosotina, OIB 81654623800</item>
    </izvorni_sadrzaj>
    <derivirana_varijabla naziv="DomainObject.Predmet.OstaliListFormatedWithAdressOIB_1">
      <item>Ivanka Bosotina, OIB 81654623800</item>
    </derivirana_varijabla>
  </DomainObject.Predmet.OstaliListFormatedWithAdressOIB>
  <DomainObject.Predmet.OstaliListNazivFormated>
    <izvorni_sadrzaj>
      <item>Ivanka Bosotina</item>
    </izvorni_sadrzaj>
    <derivirana_varijabla naziv="DomainObject.Predmet.OstaliListNazivFormated_1">
      <item>Ivanka Bosotina</item>
    </derivirana_varijabla>
  </DomainObject.Predmet.OstaliListNazivFormated>
  <DomainObject.Predmet.OstaliListNazivFormatedOIB>
    <izvorni_sadrzaj>
      <item>Ivanka Bosotina, OIB 81654623800</item>
    </izvorni_sadrzaj>
    <derivirana_varijabla naziv="DomainObject.Predmet.OstaliListNazivFormatedOIB_1">
      <item>Ivanka Bosotina, OIB 81654623800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 U ZADRU i dr.</izvorni_sadrzaj>
    <derivirana_varijabla naziv="DomainObject.Predmet.StrankaIDrugi_1">ŽUPANIJSKO DRŽAVNO ODVJETNIŠTVO U ZADRU i dr.</derivirana_varijabla>
  </DomainObject.Predmet.StrankaIDrugi>
  <DomainObject.Predmet.ProtustrankaIDrugi>
    <izvorni_sadrzaj>AB NEKRETNINE I SAVJETOVANJE d.o.o. Zadar</izvorni_sadrzaj>
    <derivirana_varijabla naziv="DomainObject.Predmet.ProtustrankaIDrugi_1">AB NEKRETNINE I SAVJETOVANJE d.o.o. Zadar</derivirana_varijabla>
  </DomainObject.Predmet.ProtustrankaIDrugi>
  <DomainObject.Predmet.StrankaIDrugiAdressOIB>
    <izvorni_sadrzaj>ŽUPANIJSKO DRŽAVNO ODVJETNIŠTVO U ZADRU i dr.</izvorni_sadrzaj>
    <derivirana_varijabla naziv="DomainObject.Predmet.StrankaIDrugiAdressOIB_1">ŽUPANIJSKO DRŽAVNO ODVJETNIŠTVO U ZADRU i dr.</derivirana_varijabla>
  </DomainObject.Predmet.StrankaIDrugiAdressOIB>
  <DomainObject.Predmet.ProtustrankaIDrugiAdressOIB>
    <izvorni_sadrzaj>AB NEKRETNINE I SAVJETOVANJE d.o.o. Zadar, OIB 14615710927</izvorni_sadrzaj>
    <derivirana_varijabla naziv="DomainObject.Predmet.ProtustrankaIDrugiAdressOIB_1">AB NEKRETNINE I SAVJETOVANJE d.o.o. Zadar, OIB 14615710927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NEKRETNINE I SAVJETOVANJE d.o.o. Zadar</item>
      <item>ŽUPANIJSKO DRŽAVNO ODVJETNIŠTVO U ZADRU</item>
      <item>Ivanka Bosotina</item>
      <item>Sberbank d.d.</item>
    </izvorni_sadrzaj>
    <derivirana_varijabla naziv="DomainObject.Predmet.SudioniciListNaziv_1">
      <item>AB NEKRETNINE I SAVJETOVANJE d.o.o. Zadar</item>
      <item>ŽUPANIJSKO DRŽAVNO ODVJETNIŠTVO U ZADRU</item>
      <item>Ivanka Bosotina</item>
      <item>Sberbank d.d.</item>
    </derivirana_varijabla>
  </DomainObject.Predmet.SudioniciListNaziv>
  <DomainObject.Predmet.SudioniciListAdressOIB>
    <izvorni_sadrzaj>
      <item>AB NEKRETNINE I SAVJETOVANJE d.o.o. Zadar, OIB 14615710927</item>
      <item>ŽUPANIJSKO DRŽAVNO ODVJETNIŠTVO U ZADRU</item>
      <item>Ivanka Bosotina, OIB 81654623800</item>
      <item>Sberbank d.d., OIB 78427478595, Varšavska 9,Zagreb</item>
    </izvorni_sadrzaj>
    <derivirana_varijabla naziv="DomainObject.Predmet.SudioniciListAdressOIB_1">
      <item>AB NEKRETNINE I SAVJETOVANJE d.o.o. Zadar, OIB 14615710927</item>
      <item>ŽUPANIJSKO DRŽAVNO ODVJETNIŠTVO U ZADRU</item>
      <item>Ivanka Bosotina, OIB 81654623800</item>
      <item>Sberbank d.d., OIB 78427478595, Varšavska 9,Zagreb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14615710927</item>
      <item>, OIB null</item>
      <item>, OIB 81654623800</item>
      <item>, OIB 78427478595</item>
    </izvorni_sadrzaj>
    <derivirana_varijabla naziv="DomainObject.Predmet.SudioniciListNazivOIB_1">
      <item>, OIB 14615710927</item>
      <item>, OIB null</item>
      <item>, OIB 81654623800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180</properties:Words>
  <properties:Characters>799</properties:Characters>
  <properties:Lines>46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2016-04-26T09:45:00Z</dcterms:created>
  <dc:creator>Srđan Gavranić</dc:creator>
  <cp:lastModifiedBy>wsadmin</cp:lastModifiedBy>
  <cp:lastPrinted>2016-01-19T14:41:00Z</cp:lastPrinted>
  <dcterms:modified xmlns:xsi="http://www.w3.org/2001/XMLSchema-instance" xsi:type="dcterms:W3CDTF">2016-04-27T11:01:00Z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