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1744" w14:paraId="f2d1744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1F059B">
        <w:rPr>
          <w:bCs/>
          <w:lang w:val="hr-HR"/>
        </w:rPr>
        <w:t>508/15</w:t>
      </w:r>
      <w:r w:rsidR="0063241C">
        <w:rPr>
          <w:bCs/>
          <w:lang w:val="hr-HR"/>
        </w:rPr>
        <w:t>-36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1F059B" w:rsidR="006C4C3A" w:rsidRPr="00CF113E">
      <w:pPr>
        <w:jc w:val="both"/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1F059B">
        <w:t>BAHUN d.o.o. u stečaju, Zagreb (Grad Zagreb), Rebar 129, OIB 77906295578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1F059B" w:rsidRPr="00CF113E">
        <w:rPr>
          <w:lang w:val="hr-HR"/>
        </w:rPr>
        <w:t>8</w:t>
      </w:r>
      <w:r w:rsidR="00B617DE" w:rsidRPr="00CF113E">
        <w:rPr>
          <w:lang w:val="hr-HR"/>
        </w:rPr>
        <w:t xml:space="preserve">. </w:t>
      </w:r>
      <w:r w:rsidR="001F059B" w:rsidRPr="00CF113E">
        <w:rPr>
          <w:lang w:val="hr-HR"/>
        </w:rPr>
        <w:t>siječnja 2019</w:t>
      </w:r>
      <w:r w:rsidR="00B617DE" w:rsidRPr="00CF113E">
        <w:rPr>
          <w:lang w:val="hr-HR"/>
        </w:rPr>
        <w:t>.</w:t>
      </w:r>
      <w:r w:rsidR="00FC6A39" w:rsidRPr="00CF113E">
        <w:rPr>
          <w:lang w:val="hr-HR"/>
        </w:rPr>
        <w:t xml:space="preserve"> godine</w:t>
      </w:r>
    </w:p>
    <w:p w:rsidRDefault="00B617DE" w:rsidP="00E8119A" w:rsidR="00B617DE" w:rsidRPr="00CF113E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FC6A39">
        <w:t>BAHUN d.o.o. u stečaju, Zagreb (Grad Zagreb), Rebar 129, OIB 77906295578</w:t>
      </w:r>
      <w:r w:rsidRPr="00156FA9">
        <w:rPr>
          <w:bCs/>
          <w:lang w:val="hr-HR"/>
        </w:rPr>
        <w:t>,</w:t>
      </w:r>
      <w:r w:rsidR="003402A8">
        <w:rPr>
          <w:bCs/>
          <w:lang w:val="hr-HR"/>
        </w:rPr>
        <w:t xml:space="preserve"> upisane </w:t>
      </w:r>
      <w:r w:rsidR="003402A8">
        <w:rPr>
          <w:lang w:val="hr-HR"/>
        </w:rPr>
        <w:t>u Općinski</w:t>
      </w:r>
      <w:r w:rsidR="003402A8" w:rsidRPr="003402A8">
        <w:rPr>
          <w:lang w:val="hr-HR"/>
        </w:rPr>
        <w:t xml:space="preserve"> građanski sud u Zagrebu, zemljišnoknjižni odjel Zagreb,k.o. Vrapče Novo</w:t>
      </w:r>
      <w:r w:rsidR="00A17B64">
        <w:rPr>
          <w:bCs/>
          <w:lang w:val="hr-HR"/>
        </w:rPr>
        <w:t>,</w:t>
      </w:r>
      <w:r w:rsidR="003402A8">
        <w:rPr>
          <w:bCs/>
          <w:lang w:val="hr-HR"/>
        </w:rPr>
        <w:t xml:space="preserve"> </w:t>
      </w:r>
      <w:r w:rsidRPr="00156FA9">
        <w:rPr>
          <w:bCs/>
          <w:lang w:val="hr-HR"/>
        </w:rPr>
        <w:t xml:space="preserve"> uz odgovarajuću primjenu pravil</w:t>
      </w:r>
      <w:r w:rsidR="00A17B64">
        <w:rPr>
          <w:bCs/>
          <w:lang w:val="hr-HR"/>
        </w:rPr>
        <w:t>a o ovrsi na nekretninama, i to kako slijedi: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510AB0" w:rsidR="00AD5743">
      <w:pPr>
        <w:pStyle w:val="Odlomakpopisa"/>
        <w:numPr>
          <w:ilvl w:val="0"/>
          <w:numId w:val="8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3402A8">
        <w:rPr>
          <w:lang w:val="hr-HR"/>
        </w:rPr>
        <w:t xml:space="preserve">nekretnina upisana </w:t>
      </w:r>
      <w:r w:rsidR="00AD5743" w:rsidRPr="003402A8">
        <w:rPr>
          <w:lang w:val="hr-HR"/>
        </w:rPr>
        <w:t>u</w:t>
      </w:r>
      <w:r w:rsidR="00A17B64">
        <w:rPr>
          <w:lang w:val="hr-HR"/>
        </w:rPr>
        <w:t xml:space="preserve"> zk ul. 17198, zkč. 5732/1 –</w:t>
      </w:r>
      <w:r w:rsidR="00D9154E">
        <w:rPr>
          <w:lang w:val="hr-HR"/>
        </w:rPr>
        <w:t xml:space="preserve"> STAMBENO</w:t>
      </w:r>
      <w:r w:rsidR="00A17B64">
        <w:rPr>
          <w:lang w:val="hr-HR"/>
        </w:rPr>
        <w:t>-POSLOVNI KOMPLEKS BR. 1, 1A, 1B, 1</w:t>
      </w:r>
      <w:r w:rsidR="00D9154E">
        <w:rPr>
          <w:lang w:val="hr-HR"/>
        </w:rPr>
        <w:t>C, 1D, 5, 5A, 5B, 7, 7A I 7</w:t>
      </w:r>
      <w:r w:rsidR="00A17B64">
        <w:rPr>
          <w:lang w:val="hr-HR"/>
        </w:rPr>
        <w:t>B U PETROVARADINSKOJ UL.,  ukupne površine 3710 m2</w:t>
      </w:r>
      <w:r w:rsidR="00D9154E">
        <w:rPr>
          <w:lang w:val="hr-HR"/>
        </w:rPr>
        <w:t>, i to:</w:t>
      </w:r>
    </w:p>
    <w:p w:rsidRDefault="003C4B21" w:rsidP="003C4B21" w:rsidR="003C4B21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lang w:val="hr-HR"/>
        </w:rPr>
      </w:pPr>
    </w:p>
    <w:p w:rsidRDefault="00D9154E" w:rsidP="003B10CE" w:rsidR="00D9154E">
      <w:pPr>
        <w:pStyle w:val="Odlomakpopisa"/>
        <w:numPr>
          <w:ilvl w:val="1"/>
          <w:numId w:val="8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>
        <w:rPr>
          <w:lang w:val="hr-HR"/>
        </w:rPr>
        <w:t>Rbr. 124. Suvlasnički dio: 239/100000 ETAŽNO VLASNIŠTVO (E-124), 1. poslovni prostor u prizemlju zgrade Petrovaradinska 1A – 1B oznake PP13 označen tamn</w:t>
      </w:r>
      <w:r w:rsidR="00164EC4">
        <w:rPr>
          <w:lang w:val="hr-HR"/>
        </w:rPr>
        <w:t>osmeđom bojom površine 58,94 čm.</w:t>
      </w:r>
    </w:p>
    <w:p w:rsidRDefault="003B10CE" w:rsidP="003B10CE" w:rsidR="00E824FC">
      <w:pPr>
        <w:spacing w:lineRule="auto" w:line="244"/>
        <w:ind w:left="1080"/>
        <w:jc w:val="both"/>
        <w:rPr>
          <w:bCs/>
          <w:lang w:val="hr-HR"/>
        </w:rPr>
      </w:pPr>
      <w:r>
        <w:rPr>
          <w:lang w:val="hr-HR"/>
        </w:rPr>
        <w:t>Na navedenoj</w:t>
      </w:r>
      <w:r w:rsidR="007471E7">
        <w:rPr>
          <w:lang w:val="hr-HR"/>
        </w:rPr>
        <w:t xml:space="preserve"> nekretnini upisana su</w:t>
      </w:r>
      <w:r>
        <w:rPr>
          <w:lang w:val="hr-HR"/>
        </w:rPr>
        <w:t xml:space="preserve"> r</w:t>
      </w:r>
      <w:r w:rsidR="007471E7">
        <w:rPr>
          <w:lang w:val="hr-HR"/>
        </w:rPr>
        <w:t>azlučna prava</w:t>
      </w:r>
      <w:r w:rsidR="00CF029C">
        <w:rPr>
          <w:lang w:val="hr-HR"/>
        </w:rPr>
        <w:t xml:space="preserve"> u korist razlučnih</w:t>
      </w:r>
      <w:r>
        <w:rPr>
          <w:lang w:val="hr-HR"/>
        </w:rPr>
        <w:t xml:space="preserve"> vjerovnika</w:t>
      </w:r>
      <w:r w:rsidR="00CF029C">
        <w:rPr>
          <w:lang w:val="hr-HR"/>
        </w:rPr>
        <w:t>:</w:t>
      </w:r>
      <w:r>
        <w:rPr>
          <w:bCs/>
          <w:lang w:val="hr-HR"/>
        </w:rPr>
        <w:t xml:space="preserve"> </w:t>
      </w:r>
    </w:p>
    <w:p w:rsidRDefault="00CF029C" w:rsidP="003B10CE" w:rsidR="00CF029C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3B10CE">
        <w:rPr>
          <w:bCs/>
          <w:lang w:val="hr-HR"/>
        </w:rPr>
        <w:t xml:space="preserve">B2 KAPITAL d.o.o., Zagreb, </w:t>
      </w:r>
      <w:r w:rsidR="00B26F1A">
        <w:rPr>
          <w:bCs/>
          <w:lang w:val="hr-HR"/>
        </w:rPr>
        <w:t>Radnička cesta 41, OIB 57509775367</w:t>
      </w:r>
      <w:r w:rsidR="003B10CE">
        <w:rPr>
          <w:bCs/>
          <w:lang w:val="hr-HR"/>
        </w:rPr>
        <w:t xml:space="preserve">, </w:t>
      </w:r>
    </w:p>
    <w:p w:rsidRDefault="00CF029C" w:rsidP="003B10CE" w:rsidR="003B10CE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AC4669">
        <w:rPr>
          <w:bCs/>
          <w:lang w:val="hr-HR"/>
        </w:rPr>
        <w:t>HYPO ALPE-ADRIA BANK d.d. Zagreb,</w:t>
      </w:r>
      <w:r w:rsidR="00440865">
        <w:rPr>
          <w:bCs/>
          <w:lang w:val="hr-HR"/>
        </w:rPr>
        <w:t xml:space="preserve"> Slavo</w:t>
      </w:r>
      <w:r>
        <w:rPr>
          <w:bCs/>
          <w:lang w:val="hr-HR"/>
        </w:rPr>
        <w:t>nska avenija 6, OIB 14036333877</w:t>
      </w:r>
      <w:r w:rsidR="00F670C7">
        <w:rPr>
          <w:bCs/>
          <w:lang w:val="hr-HR"/>
        </w:rPr>
        <w:t>,</w:t>
      </w:r>
    </w:p>
    <w:p w:rsidRDefault="00CF029C" w:rsidP="003B10CE" w:rsidR="00CF029C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-REPUBLIKA HRVATSKA, OIB 52634238587</w:t>
      </w:r>
      <w:r w:rsidR="00164EC4">
        <w:rPr>
          <w:bCs/>
          <w:lang w:val="hr-HR"/>
        </w:rPr>
        <w:t>.</w:t>
      </w:r>
    </w:p>
    <w:p w:rsidRDefault="003B10CE" w:rsidP="003B10CE" w:rsidR="003B10CE">
      <w:pPr>
        <w:spacing w:lineRule="auto" w:line="244"/>
        <w:ind w:left="720"/>
        <w:jc w:val="both"/>
        <w:rPr>
          <w:bCs/>
          <w:lang w:val="hr-HR"/>
        </w:rPr>
      </w:pPr>
    </w:p>
    <w:p w:rsidRDefault="00F17FD8" w:rsidP="002F05DD" w:rsidR="00AD5743">
      <w:pPr>
        <w:pStyle w:val="Odlomakpopisa"/>
        <w:numPr>
          <w:ilvl w:val="1"/>
          <w:numId w:val="8"/>
        </w:numPr>
        <w:spacing w:lineRule="auto" w:line="244"/>
        <w:jc w:val="both"/>
        <w:rPr>
          <w:lang w:val="hr-HR"/>
        </w:rPr>
      </w:pPr>
      <w:r w:rsidRPr="002F05DD">
        <w:rPr>
          <w:lang w:val="hr-HR"/>
        </w:rPr>
        <w:t xml:space="preserve">Rbr. 131. Suvlasnički dio: 55/100000 ETAŽNO VLASNIŠTVO </w:t>
      </w:r>
      <w:r w:rsidR="002A73D5" w:rsidRPr="002F05DD">
        <w:rPr>
          <w:lang w:val="hr-HR"/>
        </w:rPr>
        <w:t>(E-131)</w:t>
      </w:r>
      <w:r w:rsidR="00C53110" w:rsidRPr="002F05DD">
        <w:rPr>
          <w:lang w:val="hr-HR"/>
        </w:rPr>
        <w:t>, 1. garaža u prizemlju zgrade Petrovaradinska 1A-1B oznake G9 označen tamnosmeđom bojom površine 17,94 čm</w:t>
      </w:r>
      <w:r w:rsidR="005C7474">
        <w:rPr>
          <w:lang w:val="hr-HR"/>
        </w:rPr>
        <w:t>.</w:t>
      </w:r>
    </w:p>
    <w:p w:rsidRDefault="005C7474" w:rsidP="005C7474" w:rsidR="005C7474">
      <w:pPr>
        <w:pStyle w:val="Odlomakpopisa"/>
        <w:spacing w:lineRule="auto" w:line="244"/>
        <w:ind w:left="1080"/>
        <w:jc w:val="both"/>
        <w:rPr>
          <w:lang w:val="hr-HR"/>
        </w:rPr>
      </w:pPr>
    </w:p>
    <w:p w:rsidRDefault="005C7474" w:rsidP="005C7474" w:rsidR="005C7474">
      <w:pPr>
        <w:spacing w:lineRule="auto" w:line="244"/>
        <w:ind w:left="108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 vjerovnika:</w:t>
      </w:r>
      <w:r>
        <w:rPr>
          <w:bCs/>
          <w:lang w:val="hr-HR"/>
        </w:rPr>
        <w:t xml:space="preserve"> </w:t>
      </w:r>
    </w:p>
    <w:p w:rsidRDefault="005C7474" w:rsidP="00F670C7" w:rsidR="005C7474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E834F1" w:rsidRPr="00E834F1">
        <w:rPr>
          <w:bCs/>
          <w:lang w:val="hr-HR"/>
        </w:rPr>
        <w:t xml:space="preserve"> </w:t>
      </w:r>
      <w:r w:rsidR="00E834F1">
        <w:rPr>
          <w:bCs/>
          <w:lang w:val="hr-HR"/>
        </w:rPr>
        <w:t>B2 KAPITAL d.o.o., Zagreb, Radnička cesta 41, OIB 57509775367,</w:t>
      </w:r>
    </w:p>
    <w:p w:rsidRDefault="00E834F1" w:rsidP="00F670C7" w:rsidR="00E834F1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-HYPO ALPE-ADRIA BANK d.d. Zagreb, Slavonska avenija 6, OIB 14036333877.</w:t>
      </w:r>
    </w:p>
    <w:p w:rsidRDefault="00D11251" w:rsidP="005C7474" w:rsidR="005C7474">
      <w:pPr>
        <w:pStyle w:val="Odlomakpopisa"/>
        <w:spacing w:lineRule="auto" w:line="244"/>
        <w:ind w:left="1080"/>
        <w:jc w:val="both"/>
        <w:rPr>
          <w:bCs/>
          <w:lang w:val="hr-HR"/>
        </w:rPr>
      </w:pPr>
      <w:r>
        <w:rPr>
          <w:lang w:val="hr-HR"/>
        </w:rPr>
        <w:t>-</w:t>
      </w:r>
      <w:r w:rsidRPr="00D11251">
        <w:rPr>
          <w:bCs/>
          <w:lang w:val="hr-HR"/>
        </w:rPr>
        <w:t xml:space="preserve"> </w:t>
      </w:r>
      <w:r>
        <w:rPr>
          <w:bCs/>
          <w:lang w:val="hr-HR"/>
        </w:rPr>
        <w:t>REPUBLIKA HRVATSKA, OIB 52634238587.</w:t>
      </w:r>
    </w:p>
    <w:p w:rsidRDefault="00A0048B" w:rsidP="005C7474" w:rsidR="00A0048B" w:rsidRPr="002F05DD">
      <w:pPr>
        <w:pStyle w:val="Odlomakpopisa"/>
        <w:spacing w:lineRule="auto" w:line="244"/>
        <w:ind w:left="1080"/>
        <w:jc w:val="both"/>
        <w:rPr>
          <w:lang w:val="hr-HR"/>
        </w:rPr>
      </w:pPr>
    </w:p>
    <w:p w:rsidRDefault="00C53110" w:rsidP="00C53110" w:rsidR="00C53110">
      <w:pPr>
        <w:spacing w:lineRule="auto" w:line="244"/>
        <w:ind w:left="1080"/>
        <w:jc w:val="both"/>
        <w:rPr>
          <w:lang w:val="hr-HR"/>
        </w:rPr>
      </w:pPr>
      <w:r>
        <w:rPr>
          <w:lang w:val="hr-HR"/>
        </w:rPr>
        <w:t>1.3 Rbr. 132</w:t>
      </w:r>
      <w:r w:rsidR="001C6AAB">
        <w:rPr>
          <w:lang w:val="hr-HR"/>
        </w:rPr>
        <w:t>.</w:t>
      </w:r>
      <w:r>
        <w:rPr>
          <w:lang w:val="hr-HR"/>
        </w:rPr>
        <w:t xml:space="preserve"> Suvlasnič</w:t>
      </w:r>
      <w:r w:rsidR="001C6AAB">
        <w:rPr>
          <w:lang w:val="hr-HR"/>
        </w:rPr>
        <w:t>k</w:t>
      </w:r>
      <w:r>
        <w:rPr>
          <w:lang w:val="hr-HR"/>
        </w:rPr>
        <w:t>i dio: 55/100000 ETAŽNO VLASNIŠTVO (</w:t>
      </w:r>
      <w:r w:rsidR="00E96EC2">
        <w:rPr>
          <w:lang w:val="hr-HR"/>
        </w:rPr>
        <w:t>E</w:t>
      </w:r>
      <w:r>
        <w:rPr>
          <w:lang w:val="hr-HR"/>
        </w:rPr>
        <w:t>-132), 1. garaža u prizemlju zgrade Petrovaradinska 1A-1B oznake G10 označen tamnosmeđom bojom površine 17,94 čm.</w:t>
      </w:r>
    </w:p>
    <w:p w:rsidRDefault="00AD5743" w:rsidP="00E95190" w:rsidR="00AD5743">
      <w:pPr>
        <w:spacing w:lineRule="auto" w:line="244"/>
        <w:ind w:left="720"/>
        <w:jc w:val="both"/>
        <w:rPr>
          <w:lang w:val="hr-HR"/>
        </w:rPr>
      </w:pPr>
    </w:p>
    <w:p w:rsidRDefault="00E834F1" w:rsidP="00E834F1" w:rsidR="00E834F1">
      <w:pPr>
        <w:spacing w:lineRule="auto" w:line="244"/>
        <w:ind w:left="108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 vjerovnika:</w:t>
      </w:r>
      <w:r>
        <w:rPr>
          <w:bCs/>
          <w:lang w:val="hr-HR"/>
        </w:rPr>
        <w:t xml:space="preserve"> </w:t>
      </w:r>
    </w:p>
    <w:p w:rsidRDefault="00E834F1" w:rsidP="00E834F1" w:rsidR="00E834F1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E834F1">
        <w:rPr>
          <w:bCs/>
          <w:lang w:val="hr-HR"/>
        </w:rPr>
        <w:t xml:space="preserve"> </w:t>
      </w:r>
      <w:r>
        <w:rPr>
          <w:bCs/>
          <w:lang w:val="hr-HR"/>
        </w:rPr>
        <w:t>B2 KAPITAL d.o.o., Zagreb, Radnička cesta 41, OIB 57509775367,</w:t>
      </w:r>
    </w:p>
    <w:p w:rsidRDefault="00E834F1" w:rsidP="00E834F1" w:rsidR="00E834F1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-HYPO ALPE-ADRIA BANK d.d. Zagreb, Slavonska avenija 6, OIB 14036333877</w:t>
      </w:r>
      <w:r w:rsidR="003712FF">
        <w:rPr>
          <w:bCs/>
          <w:lang w:val="hr-HR"/>
        </w:rPr>
        <w:t>,</w:t>
      </w:r>
    </w:p>
    <w:p w:rsidRDefault="003712FF" w:rsidP="00E834F1" w:rsidR="003712FF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-REPUBLIKA HRVATSKA, OIB 52634238587.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>Općins</w:t>
      </w:r>
      <w:r w:rsidR="001A08D3">
        <w:rPr>
          <w:bCs/>
          <w:lang w:val="hr-HR"/>
        </w:rPr>
        <w:t>kog</w:t>
      </w:r>
      <w:r w:rsidR="001F6B2D">
        <w:rPr>
          <w:bCs/>
          <w:lang w:val="hr-HR"/>
        </w:rPr>
        <w:t xml:space="preserve"> </w:t>
      </w:r>
      <w:r w:rsidR="001A08D3">
        <w:rPr>
          <w:bCs/>
          <w:lang w:val="hr-HR"/>
        </w:rPr>
        <w:t>građanskog</w:t>
      </w:r>
      <w:r w:rsidR="00DF7E1A">
        <w:rPr>
          <w:bCs/>
          <w:lang w:val="hr-HR"/>
        </w:rPr>
        <w:t xml:space="preserve"> sud</w:t>
      </w:r>
      <w:r w:rsidR="001A08D3">
        <w:rPr>
          <w:bCs/>
          <w:lang w:val="hr-HR"/>
        </w:rPr>
        <w:t>a</w:t>
      </w:r>
      <w:r w:rsidR="00DF7E1A">
        <w:rPr>
          <w:bCs/>
          <w:lang w:val="hr-HR"/>
        </w:rPr>
        <w:t xml:space="preserve"> u Zagrebu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F7E1A">
        <w:rPr>
          <w:bCs/>
          <w:lang w:val="hr-HR"/>
        </w:rPr>
        <w:t>Zagreb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1A08D3">
        <w:rPr>
          <w:bCs/>
          <w:lang w:val="hr-HR"/>
        </w:rPr>
        <w:t>508/15</w:t>
      </w:r>
      <w:r w:rsidR="00124416" w:rsidRPr="00156FA9">
        <w:rPr>
          <w:bCs/>
          <w:lang w:val="hr-HR"/>
        </w:rPr>
        <w:t xml:space="preserve"> od </w:t>
      </w:r>
      <w:r w:rsidR="001A08D3">
        <w:rPr>
          <w:bCs/>
          <w:lang w:val="hr-HR"/>
        </w:rPr>
        <w:t>20</w:t>
      </w:r>
      <w:r w:rsidR="00124416">
        <w:rPr>
          <w:bCs/>
          <w:lang w:val="hr-HR"/>
        </w:rPr>
        <w:t xml:space="preserve">. </w:t>
      </w:r>
      <w:r w:rsidR="001A08D3">
        <w:rPr>
          <w:bCs/>
          <w:lang w:val="hr-HR"/>
        </w:rPr>
        <w:t>listopada 2015</w:t>
      </w:r>
      <w:r w:rsidR="00124416" w:rsidRPr="00156FA9">
        <w:rPr>
          <w:bCs/>
          <w:lang w:val="hr-HR"/>
        </w:rPr>
        <w:t>.</w:t>
      </w:r>
      <w:r w:rsidR="001A08D3">
        <w:rPr>
          <w:bCs/>
          <w:lang w:val="hr-HR"/>
        </w:rPr>
        <w:t xml:space="preserve"> godine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1A08D3">
        <w:t>BAHUN d.o.o. u stečaju, Zagreb (Grad Zagreb), Rebar 129, OIB 77906295578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5D5BF5" w:rsidR="00124416" w:rsidRPr="005D5BF5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</w:t>
      </w:r>
      <w:r w:rsidR="005D5BF5">
        <w:rPr>
          <w:bCs/>
          <w:lang w:val="hr-HR"/>
        </w:rPr>
        <w:t>očci 1.1.-1.3</w:t>
      </w:r>
      <w:r w:rsidRPr="00156FA9">
        <w:rPr>
          <w:bCs/>
          <w:lang w:val="hr-HR"/>
        </w:rPr>
        <w:t xml:space="preserve"> ovog rješenja, a na </w:t>
      </w:r>
      <w:r>
        <w:rPr>
          <w:bCs/>
          <w:lang w:val="hr-HR"/>
        </w:rPr>
        <w:t>kojima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="005D5BF5" w:rsidRPr="005D5BF5">
        <w:rPr>
          <w:bCs/>
          <w:lang w:val="hr-HR"/>
        </w:rPr>
        <w:t>B2 KAPITAL d.o.o., Zagreb, Radnička cesta 41, OIB 57509775367,</w:t>
      </w:r>
      <w:r w:rsidR="005D5BF5">
        <w:rPr>
          <w:bCs/>
          <w:lang w:val="hr-HR"/>
        </w:rPr>
        <w:t xml:space="preserve"> </w:t>
      </w:r>
      <w:r w:rsidR="005D5BF5" w:rsidRPr="005D5BF5">
        <w:rPr>
          <w:bCs/>
          <w:lang w:val="hr-HR"/>
        </w:rPr>
        <w:t>HYPO ALPE-ADRIA BANK d.d. Zagreb, Slavonska avenija 6, OIB 14036333877,</w:t>
      </w:r>
      <w:r w:rsidR="005D5BF5">
        <w:rPr>
          <w:bCs/>
          <w:lang w:val="hr-HR"/>
        </w:rPr>
        <w:t xml:space="preserve"> i </w:t>
      </w:r>
      <w:r w:rsidR="005D5BF5" w:rsidRPr="005D5BF5">
        <w:rPr>
          <w:bCs/>
          <w:lang w:val="hr-HR"/>
        </w:rPr>
        <w:t>REPU</w:t>
      </w:r>
      <w:r w:rsidR="005D5BF5">
        <w:rPr>
          <w:bCs/>
          <w:lang w:val="hr-HR"/>
        </w:rPr>
        <w:t>BLIKA HRVATSKA, OIB 52634238587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B82319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B82319">
        <w:rPr>
          <w:bCs/>
          <w:lang w:val="hr-HR"/>
        </w:rPr>
        <w:t>8</w:t>
      </w:r>
      <w:r w:rsidR="00904164">
        <w:rPr>
          <w:bCs/>
          <w:lang w:val="hr-HR"/>
        </w:rPr>
        <w:t xml:space="preserve">. </w:t>
      </w:r>
      <w:r w:rsidR="00B82319">
        <w:rPr>
          <w:bCs/>
          <w:lang w:val="hr-HR"/>
        </w:rPr>
        <w:t>siječnja 2019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ED29F7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ED29F7" w:rsidP="00692346" w:rsidR="00ED29F7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ED29F7" w:rsidP="00C662EE" w:rsidR="00ED29F7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0D4C23" w:rsidP="000D4C23" w:rsidR="000D4C23" w:rsidRPr="00942DA3">
      <w:pPr>
        <w:jc w:val="both"/>
        <w:rPr>
          <w:lang w:val="hr-HR"/>
        </w:rPr>
      </w:pPr>
    </w:p>
    <w:sectPr w:rsidSect="00706BA7" w:rsidR="000D4C23" w:rsidRPr="00942DA3">
      <w:headerReference w:type="even" r:id="rId10"/>
      <w:headerReference w:type="default" r:id="rId11"/>
      <w:pgSz w:h="15840" w:w="12240"/>
      <w:pgMar w:gutter="0" w:footer="709" w:header="709" w:left="1531" w:bottom="1276" w:right="1531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4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182B" w:rsidP="00E3182B" w:rsidR="00E3182B">
    <w:pPr>
      <w:pStyle w:val="Zaglavlje"/>
      <w:jc w:val="right"/>
      <w:rPr>
        <w:lang w:val="hr-HR"/>
      </w:rPr>
    </w:pPr>
    <w:r>
      <w:rPr>
        <w:lang w:val="hr-HR"/>
      </w:rPr>
      <w:tab/>
    </w:r>
    <w:r w:rsidRPr="00FA699B">
      <w:rPr>
        <w:lang w:val="hr-HR"/>
      </w:rPr>
      <w:t>20 St-</w:t>
    </w:r>
    <w:r>
      <w:rPr>
        <w:lang w:val="hr-HR"/>
      </w:rPr>
      <w:t>508/15</w:t>
    </w:r>
  </w:p>
  <w:p w:rsidRDefault="00556EA5" w:rsidP="00E3182B" w:rsidR="00556EA5">
    <w:pPr>
      <w:pStyle w:val="Zaglavlje"/>
      <w:tabs>
        <w:tab w:pos="4536" w:val="clear"/>
        <w:tab w:pos="9072" w:val="clear"/>
        <w:tab w:pos="8154" w:val="left"/>
      </w:tabs>
      <w:rPr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multilevel"/>
    <w:tmpl w:val="CC78BC44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405" w:left="14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5400"/>
      </w:pPr>
      <w:rPr>
        <w:rFonts w:hint="default"/>
      </w:r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D4C23"/>
    <w:rsid w:val="000F764F"/>
    <w:rsid w:val="00124416"/>
    <w:rsid w:val="00156FA9"/>
    <w:rsid w:val="001615CA"/>
    <w:rsid w:val="00164EC4"/>
    <w:rsid w:val="001756BF"/>
    <w:rsid w:val="001A08D3"/>
    <w:rsid w:val="001C6AAB"/>
    <w:rsid w:val="001D5442"/>
    <w:rsid w:val="001F059B"/>
    <w:rsid w:val="001F6B2D"/>
    <w:rsid w:val="0022378E"/>
    <w:rsid w:val="00261D1A"/>
    <w:rsid w:val="00284F18"/>
    <w:rsid w:val="002A73D5"/>
    <w:rsid w:val="002D2C50"/>
    <w:rsid w:val="002F05DD"/>
    <w:rsid w:val="00327503"/>
    <w:rsid w:val="003402A8"/>
    <w:rsid w:val="003562DE"/>
    <w:rsid w:val="003712FF"/>
    <w:rsid w:val="00372091"/>
    <w:rsid w:val="00391A2C"/>
    <w:rsid w:val="00396AC4"/>
    <w:rsid w:val="003A5D20"/>
    <w:rsid w:val="003B10CE"/>
    <w:rsid w:val="003B3BCB"/>
    <w:rsid w:val="003C4B21"/>
    <w:rsid w:val="003C4D0B"/>
    <w:rsid w:val="003C4DCA"/>
    <w:rsid w:val="00402D99"/>
    <w:rsid w:val="0043486B"/>
    <w:rsid w:val="00440865"/>
    <w:rsid w:val="004631ED"/>
    <w:rsid w:val="00476A95"/>
    <w:rsid w:val="004C07EC"/>
    <w:rsid w:val="00550C55"/>
    <w:rsid w:val="00556EA5"/>
    <w:rsid w:val="005833DA"/>
    <w:rsid w:val="005C199F"/>
    <w:rsid w:val="005C7474"/>
    <w:rsid w:val="005D5BF5"/>
    <w:rsid w:val="006141C8"/>
    <w:rsid w:val="00616B0B"/>
    <w:rsid w:val="0063241C"/>
    <w:rsid w:val="00636E23"/>
    <w:rsid w:val="00676049"/>
    <w:rsid w:val="006C4C3A"/>
    <w:rsid w:val="00706BA7"/>
    <w:rsid w:val="007246F0"/>
    <w:rsid w:val="00735C0D"/>
    <w:rsid w:val="007471E7"/>
    <w:rsid w:val="00791EEE"/>
    <w:rsid w:val="007A6EB3"/>
    <w:rsid w:val="007D74E1"/>
    <w:rsid w:val="00861778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92315"/>
    <w:rsid w:val="009B18BC"/>
    <w:rsid w:val="009C14BB"/>
    <w:rsid w:val="00A0048B"/>
    <w:rsid w:val="00A17656"/>
    <w:rsid w:val="00A17B64"/>
    <w:rsid w:val="00A20E41"/>
    <w:rsid w:val="00A840C5"/>
    <w:rsid w:val="00A85A0D"/>
    <w:rsid w:val="00AC26FC"/>
    <w:rsid w:val="00AC4669"/>
    <w:rsid w:val="00AC70B5"/>
    <w:rsid w:val="00AD5743"/>
    <w:rsid w:val="00AF4983"/>
    <w:rsid w:val="00B26F1A"/>
    <w:rsid w:val="00B43733"/>
    <w:rsid w:val="00B617DE"/>
    <w:rsid w:val="00B7239F"/>
    <w:rsid w:val="00B82319"/>
    <w:rsid w:val="00B95BB4"/>
    <w:rsid w:val="00BA50CD"/>
    <w:rsid w:val="00BD5C91"/>
    <w:rsid w:val="00C4668A"/>
    <w:rsid w:val="00C53110"/>
    <w:rsid w:val="00C60078"/>
    <w:rsid w:val="00C6428A"/>
    <w:rsid w:val="00C65EF1"/>
    <w:rsid w:val="00C95015"/>
    <w:rsid w:val="00C95559"/>
    <w:rsid w:val="00CC6E23"/>
    <w:rsid w:val="00CE263D"/>
    <w:rsid w:val="00CE288C"/>
    <w:rsid w:val="00CE3BA2"/>
    <w:rsid w:val="00CF029C"/>
    <w:rsid w:val="00CF113E"/>
    <w:rsid w:val="00CF4FF8"/>
    <w:rsid w:val="00CF670B"/>
    <w:rsid w:val="00D11251"/>
    <w:rsid w:val="00D132EB"/>
    <w:rsid w:val="00D21026"/>
    <w:rsid w:val="00D47B12"/>
    <w:rsid w:val="00D73ACE"/>
    <w:rsid w:val="00D75622"/>
    <w:rsid w:val="00D9154E"/>
    <w:rsid w:val="00DB38EB"/>
    <w:rsid w:val="00DD73AC"/>
    <w:rsid w:val="00DF7E1A"/>
    <w:rsid w:val="00E00207"/>
    <w:rsid w:val="00E067E6"/>
    <w:rsid w:val="00E1602F"/>
    <w:rsid w:val="00E3182B"/>
    <w:rsid w:val="00E640D5"/>
    <w:rsid w:val="00E8119A"/>
    <w:rsid w:val="00E824FC"/>
    <w:rsid w:val="00E834F1"/>
    <w:rsid w:val="00E95190"/>
    <w:rsid w:val="00E95366"/>
    <w:rsid w:val="00E96EC2"/>
    <w:rsid w:val="00ED29F7"/>
    <w:rsid w:val="00EE41F7"/>
    <w:rsid w:val="00F17FD8"/>
    <w:rsid w:val="00F30852"/>
    <w:rsid w:val="00F33F39"/>
    <w:rsid w:val="00F62A96"/>
    <w:rsid w:val="00F670C7"/>
    <w:rsid w:val="00F907C0"/>
    <w:rsid w:val="00FA66FB"/>
    <w:rsid w:val="00FA699B"/>
    <w:rsid w:val="00FA7A3A"/>
    <w:rsid w:val="00FC595D"/>
    <w:rsid w:val="00FC6A39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4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4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41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41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4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4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41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41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2646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1833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01812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19223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26328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5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609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85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76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2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411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99746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St-508/2015-36</izvorni_sadrzaj>
    <derivirana_varijabla naziv="DomainObject.Oznaka_1">St-508/2015-36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</izvorni_sadrzaj>
    <derivirana_varijabla naziv="DomainObject.Predmet.OstaliListFormated_1">
      <item>Dubravko Bahun punomoćnik sudionika u postupku BAHUN d.o.o.</item>
      <item>Rajka Jagmarević</item>
    </derivirana_varijabla>
  </DomainObject.Predmet.OstaliListFormated>
  <DomainObject.Predmet.OstaliListFormatedOIB>
    <izvorni_sadrzaj>
      <item>Dubravko Bahun, OIB 90803934083 punomoćnik sudionika u postupku BAHUN d.o.o.</item>
      <item>Rajka Jagmarević, OIB 54873974132</item>
    </izvorni_sadrzaj>
    <derivirana_varijabla naziv="DomainObject.Predmet.OstaliListFormatedOIB_1">
      <item>Dubravko Bahun, OIB 90803934083 punomoćnik sudionika u postupku BAHUN d.o.o.</item>
      <item>Rajka Jagmarević, OIB 54873974132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</derivirana_varijabla>
  </DomainObject.Predmet.OstaliListFormatedWithAdress>
  <DomainObject.Predmet.OstaliListFormatedWithAdressOIB>
    <izvorni_sadrzaj>
      <item>Dubravko Bahun, OIB 90803934083, Rebar 129, 10000 Zagreb punomoćnik sudionika u postupku BAHUN d.o.o.</item>
      <item>Rajka Jagmarević, OIB 54873974132, Brešćenskoga 12, 10000 Zagreb</item>
    </izvorni_sadrzaj>
    <derivirana_varijabla naziv="DomainObject.Predmet.OstaliListFormatedWithAdressOIB_1">
      <item>Dubravko Bahun, OIB 90803934083, Rebar 129, 10000 Zagreb punomoćnik sudionika u postupku BAHUN d.o.o.</item>
      <item>Rajka Jagmarević, OIB 54873974132, Brešćenskoga 12, 10000 Zagreb</item>
    </derivirana_varijabla>
  </DomainObject.Predmet.OstaliListFormatedWithAdressOIB>
  <DomainObject.Predmet.OstaliListNazivFormated>
    <izvorni_sadrzaj>
      <item>Dubravko Bahun</item>
      <item>Rajka Jagmarević</item>
    </izvorni_sadrzaj>
    <derivirana_varijabla naziv="DomainObject.Predmet.OstaliListNazivFormated_1">
      <item>Dubravko Bahun</item>
      <item>Rajka Jagmarević</item>
    </derivirana_varijabla>
  </DomainObject.Predmet.OstaliListNazivFormated>
  <DomainObject.Predmet.OstaliListNazivFormatedOIB>
    <izvorni_sadrzaj>
      <item>Dubravko Bahun, OIB 90803934083</item>
      <item>Rajka Jagmarević, OIB 54873974132</item>
    </izvorni_sadrzaj>
    <derivirana_varijabla naziv="DomainObject.Predmet.OstaliListNazivFormatedOIB_1">
      <item>Dubravko Bahun, OIB 90803934083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St-508/2015-36</izvorni_sadrzaj>
    <derivirana_varijabla naziv="DomainObject.PoslovniBrojDokumenta_1">St-508/2015-36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</izvorni_sadrzaj>
    <derivirana_varijabla naziv="DomainObject.Predmet.SudioniciListNaziv_1">
      <item>Dubravko Bahun</item>
      <item>BAHUN d.o.o.</item>
      <item>Dubravko Bahun</item>
      <item>Rajka Jagmarević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</izvorni_sadrzaj>
    <derivirana_varijabla naziv="DomainObject.Predmet.SudioniciListNazivOIB_1">
      <item>, OIB 90803934083</item>
      <item>, OIB 77906295578</item>
      <item>, OIB 90803934083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siječnja 2016.</izvorni_sadrzaj>
    <derivirana_varijabla naziv="DomainObject.Predmet.DatumZadnjeOdrzaneSudskeRadnje_1">20. siječnja 2016.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St-508/2015-31</izvorni_sadrzaj>
    <derivirana_varijabla naziv="DomainObject.PredzadnjaOdlukaIzPredmeta.Oznaka_1">St-508/2015-31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596</properties:Words>
  <properties:Characters>3273</properties:Characters>
  <properties:Lines>88</properties:Lines>
  <properties:Paragraphs>40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2019-01-08T13:46:00Z</cp:lastPrinted>
  <dcterms:modified xmlns:xsi="http://www.w3.org/2001/XMLSchema-instance" xsi:type="dcterms:W3CDTF">2019-01-08T13:55:00Z</dcterms:modified>
  <cp:revision>24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St-508/2015-36 / Odluka - Rješenje - prodaja (RJEŠENJE_O_PRODAJI-1.docx)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