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d925" w14:paraId="fd9d925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853A4D" w:rsidP="00A167C6" w:rsidR="00EC159D">
      <w:pPr>
        <w:pStyle w:val="Bezproreda"/>
      </w:pPr>
      <w:r>
        <w:t xml:space="preserve">  </w:t>
      </w:r>
      <w:r w:rsidR="00EC159D">
        <w:t>Trgovački sud u Zagrebu</w:t>
      </w:r>
    </w:p>
    <w:p w:rsidRDefault="00853A4D" w:rsidP="00A167C6" w:rsidR="00EC159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spellStart"/>
      <w:r w:rsidR="003D6772">
        <w:t>23</w:t>
      </w:r>
      <w:proofErr w:type="spellEnd"/>
      <w:r w:rsidR="003D6772">
        <w:t>.</w:t>
      </w:r>
      <w:r w:rsidR="00F11641">
        <w:t xml:space="preserve"> St-</w:t>
      </w:r>
      <w:proofErr w:type="spellStart"/>
      <w:r w:rsidR="001104C6">
        <w:t>3066</w:t>
      </w:r>
      <w:proofErr w:type="spellEnd"/>
      <w:r w:rsidR="001104C6">
        <w:t>/</w:t>
      </w:r>
      <w:proofErr w:type="spellStart"/>
      <w:r w:rsidR="001104C6">
        <w:t>2018</w:t>
      </w:r>
      <w:proofErr w:type="spellEnd"/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r w:rsidR="001104C6">
        <w:t xml:space="preserve">BUDUĆNOST TRGOVINA j.d.o.o. za trgovinu i usluge, </w:t>
      </w:r>
      <w:proofErr w:type="spellStart"/>
      <w:r w:rsidR="001104C6">
        <w:t>OIB</w:t>
      </w:r>
      <w:proofErr w:type="spellEnd"/>
      <w:r w:rsidR="001104C6">
        <w:t xml:space="preserve">: </w:t>
      </w:r>
      <w:proofErr w:type="spellStart"/>
      <w:r w:rsidR="001104C6">
        <w:t>63435237109</w:t>
      </w:r>
      <w:proofErr w:type="spellEnd"/>
      <w:r w:rsidR="001104C6">
        <w:t xml:space="preserve">, Selska cesta </w:t>
      </w:r>
      <w:proofErr w:type="spellStart"/>
      <w:r w:rsidR="001104C6">
        <w:t>215</w:t>
      </w:r>
      <w:proofErr w:type="spellEnd"/>
      <w:r w:rsidR="001104C6">
        <w:t>, Zagreb</w:t>
      </w:r>
      <w:r w:rsidR="005567CA">
        <w:t>,</w:t>
      </w:r>
      <w:r w:rsidR="009A4075">
        <w:t xml:space="preserve"> dana </w:t>
      </w:r>
      <w:proofErr w:type="spellStart"/>
      <w:r w:rsidR="00874E81">
        <w:t>08</w:t>
      </w:r>
      <w:proofErr w:type="spellEnd"/>
      <w:r w:rsidR="00874E81">
        <w:t xml:space="preserve">. veljače </w:t>
      </w:r>
      <w:proofErr w:type="spellStart"/>
      <w:r w:rsidR="00874E81">
        <w:t>2019</w:t>
      </w:r>
      <w:proofErr w:type="spellEnd"/>
      <w:r w:rsidR="009A4075">
        <w:t>. 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DD6C81" w:rsidR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r w:rsidR="00DD6C81">
        <w:t xml:space="preserve">BUDUĆNOST TRGOVINA j.d.o.o. za trgovinu i usluge, </w:t>
      </w:r>
      <w:proofErr w:type="spellStart"/>
      <w:r w:rsidR="00DD6C81">
        <w:t>OIB</w:t>
      </w:r>
      <w:proofErr w:type="spellEnd"/>
      <w:r w:rsidR="00DD6C81">
        <w:t xml:space="preserve">: </w:t>
      </w:r>
      <w:proofErr w:type="spellStart"/>
      <w:r w:rsidR="00DD6C81">
        <w:t>63435237109</w:t>
      </w:r>
      <w:proofErr w:type="spellEnd"/>
      <w:r w:rsidR="00DD6C81">
        <w:t xml:space="preserve">, </w:t>
      </w:r>
      <w:proofErr w:type="spellStart"/>
      <w:r w:rsidR="00DD6C81">
        <w:t>MBS</w:t>
      </w:r>
      <w:proofErr w:type="spellEnd"/>
      <w:r w:rsidR="00DD6C81">
        <w:t xml:space="preserve">: </w:t>
      </w:r>
      <w:proofErr w:type="spellStart"/>
      <w:r w:rsidR="00DD6C81" w:rsidRPr="00DD6C81">
        <w:t>081039735</w:t>
      </w:r>
      <w:proofErr w:type="spellEnd"/>
      <w:r w:rsidR="00DD6C81">
        <w:t xml:space="preserve">, Selska cesta </w:t>
      </w:r>
      <w:proofErr w:type="spellStart"/>
      <w:r w:rsidR="00DD6C81">
        <w:t>215</w:t>
      </w:r>
      <w:proofErr w:type="spellEnd"/>
      <w:r w:rsidR="00DD6C81">
        <w:t>, Zagreb</w:t>
      </w:r>
      <w:r w:rsidR="002274CD">
        <w:t>,</w:t>
      </w:r>
      <w:r w:rsidR="00F11641" w:rsidRPr="00F11641">
        <w:t xml:space="preserve">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274C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DD6C81">
        <w:t xml:space="preserve">BUDUĆNOST TRGOVINA j.d.o.o. za trgovinu i usluge, </w:t>
      </w:r>
      <w:proofErr w:type="spellStart"/>
      <w:r w:rsidR="00DD6C81">
        <w:t>OIB</w:t>
      </w:r>
      <w:proofErr w:type="spellEnd"/>
      <w:r w:rsidR="00DD6C81">
        <w:t xml:space="preserve">: </w:t>
      </w:r>
      <w:proofErr w:type="spellStart"/>
      <w:r w:rsidR="00DD6C81">
        <w:t>63435237109</w:t>
      </w:r>
      <w:proofErr w:type="spellEnd"/>
      <w:r w:rsidR="00DD6C81">
        <w:t xml:space="preserve">, </w:t>
      </w:r>
      <w:proofErr w:type="spellStart"/>
      <w:r w:rsidR="00DD6C81">
        <w:t>MBS</w:t>
      </w:r>
      <w:proofErr w:type="spellEnd"/>
      <w:r w:rsidR="00DD6C81">
        <w:t xml:space="preserve">: </w:t>
      </w:r>
      <w:proofErr w:type="spellStart"/>
      <w:r w:rsidR="00DD6C81" w:rsidRPr="00DD6C81">
        <w:t>081039735</w:t>
      </w:r>
      <w:proofErr w:type="spellEnd"/>
      <w:r w:rsidR="00DD6C81">
        <w:t xml:space="preserve">, Selska cesta </w:t>
      </w:r>
      <w:proofErr w:type="spellStart"/>
      <w:r w:rsidR="00DD6C81">
        <w:t>215</w:t>
      </w:r>
      <w:proofErr w:type="spellEnd"/>
      <w:r w:rsidR="00DD6C81">
        <w:t>, Zagreb</w:t>
      </w:r>
      <w:r w:rsidR="001729AC">
        <w:t>.</w:t>
      </w:r>
      <w:r w:rsidR="00F57092">
        <w:t xml:space="preserve"> </w:t>
      </w:r>
    </w:p>
    <w:p w:rsidRDefault="00EC159D" w:rsidP="002274CD" w:rsidR="00EC159D">
      <w:pPr>
        <w:pStyle w:val="Bezproreda"/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6909B1" w:rsidP="00A167C6" w:rsidR="006909B1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proofErr w:type="spellStart"/>
      <w:r w:rsidR="00070450">
        <w:t>08</w:t>
      </w:r>
      <w:proofErr w:type="spellEnd"/>
      <w:r w:rsidR="00070450">
        <w:t xml:space="preserve">. veljače </w:t>
      </w:r>
      <w:proofErr w:type="spellStart"/>
      <w:r w:rsidR="00070450">
        <w:t>2019</w:t>
      </w:r>
      <w:r w:rsidR="00976487" w:rsidRPr="00976487">
        <w:t>.godine</w:t>
      </w:r>
      <w:proofErr w:type="spellEnd"/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9A4075" w:rsidP="00DD6C81" w:rsidR="00DD6C81">
      <w:pPr>
        <w:pStyle w:val="Bezproreda"/>
        <w:jc w:val="right"/>
      </w:pPr>
      <w:r>
        <w:t xml:space="preserve">Romina </w:t>
      </w:r>
      <w:proofErr w:type="spellStart"/>
      <w:r>
        <w:t>Markovinović</w:t>
      </w:r>
      <w:proofErr w:type="spellEnd"/>
      <w:r w:rsidR="00736B7F">
        <w:t>,v.r.</w:t>
      </w:r>
    </w:p>
    <w:p w:rsidRDefault="00F57092" w:rsidP="00736B7F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7C052C">
      <w:pPr>
        <w:pStyle w:val="Bezproreda"/>
      </w:pPr>
      <w:r>
        <w:t xml:space="preserve">Protiv ovog zaključka  žalba nije dopuštena (čl. 19.st. 7. SZ-a). </w:t>
      </w:r>
    </w:p>
    <w:p w:rsidRDefault="00070450" w:rsidP="00A167C6" w:rsidR="00070450">
      <w:pPr>
        <w:pStyle w:val="Bezproreda"/>
      </w:pPr>
    </w:p>
    <w:p w:rsidRDefault="00736B7F" w:rsidP="00736B7F" w:rsidR="00736B7F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736B7F" w:rsidP="00736B7F" w:rsidR="00736B7F">
      <w:pPr>
        <w:pStyle w:val="Bezproreda"/>
        <w:jc w:val="right"/>
      </w:pPr>
      <w:proofErr w:type="spellStart"/>
      <w:r>
        <w:t>Belma</w:t>
      </w:r>
      <w:proofErr w:type="spellEnd"/>
      <w:r>
        <w:t xml:space="preserve"> Čolić</w:t>
      </w:r>
    </w:p>
    <w:sectPr w:rsidSect="005E0C1E" w:rsidR="00736B7F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D6C8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proofErr w:type="spellStart"/>
        <w:r w:rsidR="00070450">
          <w:t>23</w:t>
        </w:r>
        <w:proofErr w:type="spellEnd"/>
        <w:r w:rsidR="00070450">
          <w:t>. St-</w:t>
        </w:r>
        <w:proofErr w:type="spellStart"/>
        <w:r w:rsidR="00AB10BF">
          <w:t>3189</w:t>
        </w:r>
        <w:proofErr w:type="spellEnd"/>
        <w:r w:rsidR="00AB10BF">
          <w:t>/</w:t>
        </w:r>
        <w:proofErr w:type="spellStart"/>
        <w:r w:rsidR="00AB10BF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22EB"/>
    <w:rsid w:val="00070450"/>
    <w:rsid w:val="00091506"/>
    <w:rsid w:val="000F0F1D"/>
    <w:rsid w:val="001027B1"/>
    <w:rsid w:val="001104C6"/>
    <w:rsid w:val="00124F0E"/>
    <w:rsid w:val="001729AC"/>
    <w:rsid w:val="001C5197"/>
    <w:rsid w:val="002274CD"/>
    <w:rsid w:val="00254CEC"/>
    <w:rsid w:val="002B2206"/>
    <w:rsid w:val="002F4E4F"/>
    <w:rsid w:val="00345C9C"/>
    <w:rsid w:val="003A1FB9"/>
    <w:rsid w:val="003D0F1D"/>
    <w:rsid w:val="003D6772"/>
    <w:rsid w:val="00437096"/>
    <w:rsid w:val="0045323B"/>
    <w:rsid w:val="004F788B"/>
    <w:rsid w:val="005567CA"/>
    <w:rsid w:val="005A6EAC"/>
    <w:rsid w:val="005E0C1E"/>
    <w:rsid w:val="006909B1"/>
    <w:rsid w:val="006E1039"/>
    <w:rsid w:val="00736B7F"/>
    <w:rsid w:val="007C052C"/>
    <w:rsid w:val="00853A4D"/>
    <w:rsid w:val="00874E81"/>
    <w:rsid w:val="0092290B"/>
    <w:rsid w:val="00976487"/>
    <w:rsid w:val="00984936"/>
    <w:rsid w:val="009A4075"/>
    <w:rsid w:val="00A167C6"/>
    <w:rsid w:val="00A6480E"/>
    <w:rsid w:val="00A73E55"/>
    <w:rsid w:val="00A8047C"/>
    <w:rsid w:val="00AB10BF"/>
    <w:rsid w:val="00BD060D"/>
    <w:rsid w:val="00C40A68"/>
    <w:rsid w:val="00C8493D"/>
    <w:rsid w:val="00CB683C"/>
    <w:rsid w:val="00D574B1"/>
    <w:rsid w:val="00D70BE0"/>
    <w:rsid w:val="00DD6C81"/>
    <w:rsid w:val="00DE2C63"/>
    <w:rsid w:val="00DF43CB"/>
    <w:rsid w:val="00EA1D85"/>
    <w:rsid w:val="00EC159D"/>
    <w:rsid w:val="00F11641"/>
    <w:rsid w:val="00F57092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36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B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B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B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B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36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B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B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B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B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3066</izvorni_sadrzaj>
    <derivirana_varijabla naziv="DomainObject.Predmet.Broj_1">3066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St-3066/2018</izvorni_sadrzaj>
    <derivirana_varijabla naziv="DomainObject.Predmet.OznakaBroj_1">St-3066/2018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BUDUĆNOST TRGOVINA j.d.o.o. za trgovinu i usluge</izvorni_sadrzaj>
    <derivirana_varijabla naziv="DomainObject.Predmet.ProtustrankaFormated_1">  BUDUĆNOST TRGOVINA j.d.o.o. za trgovinu i usluge</derivirana_varijabla>
  </DomainObject.Predmet.ProtustrankaFormated>
  <DomainObject.Predmet.ProtustrankaFormatedOIB>
    <izvorni_sadrzaj>  BUDUĆNOST TRGOVINA j.d.o.o. za trgovinu i usluge, OIB 63435237109</izvorni_sadrzaj>
    <derivirana_varijabla naziv="DomainObject.Predmet.ProtustrankaFormatedOIB_1">  BUDUĆNOST TRGOVINA j.d.o.o. za trgovinu i usluge, OIB 63435237109</derivirana_varijabla>
  </DomainObject.Predmet.ProtustrankaFormatedOIB>
  <DomainObject.Predmet.ProtustrankaFormatedWithAdress>
    <izvorni_sadrzaj> BUDUĆNOST TRGOVINA j.d.o.o. za trgovinu i usluge, Selska cesta 215, 10000 Zagreb</izvorni_sadrzaj>
    <derivirana_varijabla naziv="DomainObject.Predmet.ProtustrankaFormatedWithAdress_1"> BUDUĆNOST TRGOVINA j.d.o.o. za trgovinu i usluge, Selska cesta 215, 10000 Zagreb</derivirana_varijabla>
  </DomainObject.Predmet.ProtustrankaFormatedWithAdress>
  <DomainObject.Predmet.ProtustrankaFormatedWithAdressOIB>
    <izvorni_sadrzaj> BUDUĆNOST TRGOVINA j.d.o.o. za trgovinu i usluge, OIB 63435237109, Selska cesta 215, 10000 Zagreb</izvorni_sadrzaj>
    <derivirana_varijabla naziv="DomainObject.Predmet.ProtustrankaFormatedWithAdressOIB_1"> BUDUĆNOST TRGOVINA j.d.o.o. za trgovinu i usluge, OIB 63435237109, Selska cesta 215, 10000 Zagreb</derivirana_varijabla>
  </DomainObject.Predmet.ProtustrankaFormatedWithAdressOIB>
  <DomainObject.Predmet.ProtustrankaWithAdress>
    <izvorni_sadrzaj>BUDUĆNOST TRGOVINA j.d.o.o. za trgovinu i usluge Selska cesta 215, 10000 Zagreb</izvorni_sadrzaj>
    <derivirana_varijabla naziv="DomainObject.Predmet.ProtustrankaWithAdress_1">BUDUĆNOST TRGOVINA j.d.o.o. za trgovinu i usluge Selska cesta 215, 10000 Zagreb</derivirana_varijabla>
  </DomainObject.Predmet.ProtustrankaWithAdress>
  <DomainObject.Predmet.ProtustrankaWithAdressOIB>
    <izvorni_sadrzaj>BUDUĆNOST TRGOVINA j.d.o.o. za trgovinu i usluge, OIB 63435237109, Selska cesta 215, 10000 Zagreb</izvorni_sadrzaj>
    <derivirana_varijabla naziv="DomainObject.Predmet.ProtustrankaWithAdressOIB_1">BUDUĆNOST TRGOVINA j.d.o.o. za trgovinu i usluge, OIB 63435237109, Selska cesta 215, 10000 Zagreb</derivirana_varijabla>
  </DomainObject.Predmet.ProtustrankaWithAdressOIB>
  <DomainObject.Predmet.ProtustrankaNazivFormated>
    <izvorni_sadrzaj>BUDUĆNOST TRGOVINA j.d.o.o. za trgovinu i usluge</izvorni_sadrzaj>
    <derivirana_varijabla naziv="DomainObject.Predmet.ProtustrankaNazivFormated_1">BUDUĆNOST TRGOVINA j.d.o.o. za trgovinu i usluge</derivirana_varijabla>
  </DomainObject.Predmet.ProtustrankaNazivFormated>
  <DomainObject.Predmet.ProtustrankaNazivFormatedOIB>
    <izvorni_sadrzaj>BUDUĆNOST TRGOVINA j.d.o.o. za trgovinu i usluge, OIB 63435237109</izvorni_sadrzaj>
    <derivirana_varijabla naziv="DomainObject.Predmet.ProtustrankaNazivFormatedOIB_1">BUDUĆNOST TRGOVINA j.d.o.o. za trgovinu i usluge, OIB 63435237109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BUDUĆNOST TRGOVINA j.d.o.o. za trgovinu i usluge</item>
    </izvorni_sadrzaj>
    <derivirana_varijabla naziv="DomainObject.Predmet.ProtuStrankaListFormated_1">
      <item>BUDUĆNOST TRGOVINA j.d.o.o. za trgovinu i usluge</item>
    </derivirana_varijabla>
  </DomainObject.Predmet.ProtuStrankaListFormated>
  <DomainObject.Predmet.ProtuStrankaListFormatedOIB>
    <izvorni_sadrzaj>
      <item>BUDUĆNOST TRGOVINA j.d.o.o. za trgovinu i usluge, OIB 63435237109</item>
    </izvorni_sadrzaj>
    <derivirana_varijabla naziv="DomainObject.Predmet.ProtuStrankaListFormatedOIB_1">
      <item>BUDUĆNOST TRGOVINA j.d.o.o. za trgovinu i usluge, OIB 63435237109</item>
    </derivirana_varijabla>
  </DomainObject.Predmet.ProtuStrankaListFormatedOIB>
  <DomainObject.Predmet.ProtuStrankaListFormatedWithAdress>
    <izvorni_sadrzaj>
      <item>BUDUĆNOST TRGOVINA j.d.o.o. za trgovinu i usluge, Selska cesta 215, 10000 Zagreb</item>
    </izvorni_sadrzaj>
    <derivirana_varijabla naziv="DomainObject.Predmet.ProtuStrankaListFormatedWithAdress_1">
      <item>BUDUĆNOST TRGOVINA j.d.o.o. za trgovinu i usluge, Selska cesta 215, 10000 Zagreb</item>
    </derivirana_varijabla>
  </DomainObject.Predmet.ProtuStrankaListFormatedWithAdress>
  <DomainObject.Predmet.ProtuStrankaListFormatedWithAdressOIB>
    <izvorni_sadrzaj>
      <item>BUDUĆNOST TRGOVINA j.d.o.o. za trgovinu i usluge, OIB 63435237109, Selska cesta 215, 10000 Zagreb</item>
    </izvorni_sadrzaj>
    <derivirana_varijabla naziv="DomainObject.Predmet.ProtuStrankaListFormatedWithAdressOIB_1">
      <item>BUDUĆNOST TRGOVINA j.d.o.o. za trgovinu i usluge, OIB 63435237109, Selska cesta 215, 10000 Zagreb</item>
    </derivirana_varijabla>
  </DomainObject.Predmet.ProtuStrankaListFormatedWithAdressOIB>
  <DomainObject.Predmet.ProtuStrankaListNazivFormated>
    <izvorni_sadrzaj>
      <item>BUDUĆNOST TRGOVINA j.d.o.o. za trgovinu i usluge</item>
    </izvorni_sadrzaj>
    <derivirana_varijabla naziv="DomainObject.Predmet.ProtuStrankaListNazivFormated_1">
      <item>BUDUĆNOST TRGOVINA j.d.o.o. za trgovinu i usluge</item>
    </derivirana_varijabla>
  </DomainObject.Predmet.ProtuStrankaListNazivFormated>
  <DomainObject.Predmet.ProtuStrankaListNazivFormatedOIB>
    <izvorni_sadrzaj>
      <item>BUDUĆNOST TRGOVINA j.d.o.o. za trgovinu i usluge, OIB 63435237109</item>
    </izvorni_sadrzaj>
    <derivirana_varijabla naziv="DomainObject.Predmet.ProtuStrankaListNazivFormatedOIB_1">
      <item>BUDUĆNOST TRGOVINA j.d.o.o. za trgovinu i usluge, OIB 63435237109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BUDUĆNOST TRGOVINA j.d.o.o. za trgovinu i usluge</izvorni_sadrzaj>
    <derivirana_varijabla naziv="DomainObject.Predmet.ProtustrankaIDrugi_1">BUDUĆNOST TRGOVINA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BUDUĆNOST TRGOVINA j.d.o.o. za trgovinu i usluge, OIB 63435237109, Selska cesta 215, 10000 Zagreb</izvorni_sadrzaj>
    <derivirana_varijabla naziv="DomainObject.Predmet.ProtustrankaIDrugiAdressOIB_1">BUDUĆNOST TRGOVINA j.d.o.o. za trgovinu i usluge, OIB 63435237109,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BUDUĆNOST TRGOVINA j.d.o.o. za trgovinu i usluge</item>
      <item>FINA Regionalni centar Zagreb</item>
    </izvorni_sadrzaj>
    <derivirana_varijabla naziv="DomainObject.Predmet.SudioniciListNaziv_1">
      <item>BUDUĆNOST TRGOVINA j.d.o.o. za trgovinu i usluge</item>
      <item>FINA Regionalni centar Zagreb</item>
    </derivirana_varijabla>
  </DomainObject.Predmet.SudioniciListNaziv>
  <DomainObject.Predmet.SudioniciListAdressOIB>
    <izvorni_sadrzaj>
      <item>BUDUĆNOST TRGOVINA j.d.o.o. za trgovinu i usluge, OIB 63435237109, Selska cesta 215,10000 Zagreb</item>
      <item>FINA Regionalni centar Zagreb, OIB 85821130368, Trg svibanjskih žrtava 1995. 1,10000 Zagreb</item>
    </izvorni_sadrzaj>
    <derivirana_varijabla naziv="DomainObject.Predmet.SudioniciListAdressOIB_1">
      <item>BUDUĆNOST TRGOVINA j.d.o.o. za trgovinu i usluge, OIB 63435237109, Selska cesta 215,10000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63435237109</item>
      <item>, OIB 85821130368</item>
    </izvorni_sadrzaj>
    <derivirana_varijabla naziv="DomainObject.Predmet.SudioniciListNazivOIB_1">
      <item>, OIB 63435237109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1791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2019-02-08T13:44:00Z</dcterms:created>
  <dc:creator>Maja Jurovicki</dc:creator>
  <cp:lastModifiedBy>Belma Čolić</cp:lastModifiedBy>
  <cp:lastPrinted>2019-02-08T13:49:00Z</cp:lastPrinted>
  <dcterms:modified xmlns:xsi="http://www.w3.org/2001/XMLSchema-instance" xsi:type="dcterms:W3CDTF">2019-02-08T13:50:00Z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(St-3066-18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