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1bf6" w14:paraId="5e31bf6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BE7EAD" w:rsidP="00BE7EAD" w:rsidR="004266DC" w:rsidRPr="004266DC">
      <w:pPr>
        <w:ind w:firstLine="708"/>
        <w:jc w:val="both"/>
        <w:rPr>
          <w:sz w:val="24"/>
          <w:szCs w:val="24"/>
        </w:rPr>
      </w:pPr>
      <w:r w:rsidRPr="00747FC8">
        <w:rPr>
          <w:sz w:val="24"/>
          <w:szCs w:val="24"/>
        </w:rPr>
        <w:t xml:space="preserve">TRGOVAČKI SUD U ZAGREBU, po sucu tog suda Anti Galiću, kao sucu pojedincu, u predstečajnom postupku nad dužnikom </w:t>
      </w:r>
      <w:r w:rsidR="00A862BD" w:rsidRPr="007F5561">
        <w:rPr>
          <w:sz w:val="24"/>
          <w:szCs w:val="24"/>
        </w:rPr>
        <w:t xml:space="preserve">dužnikom </w:t>
      </w:r>
      <w:r w:rsidR="007473B9" w:rsidRPr="00701174">
        <w:rPr>
          <w:sz w:val="24"/>
          <w:szCs w:val="24"/>
        </w:rPr>
        <w:t xml:space="preserve">In – Implant d.o.o., Sesvete, Rimsku put 31., OIB 10294885961,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F144CF" w:rsidP="00AB45F5" w:rsidR="009B1362" w:rsidRPr="00717916">
      <w:pPr>
        <w:ind w:firstLine="720"/>
        <w:rPr>
          <w:sz w:val="24"/>
          <w:szCs w:val="24"/>
        </w:rPr>
      </w:pPr>
      <w:r w:rsidRPr="00717916">
        <w:rPr>
          <w:sz w:val="24"/>
          <w:szCs w:val="24"/>
        </w:rPr>
        <w:t xml:space="preserve">Planom restrukturiranja </w:t>
      </w:r>
      <w:r w:rsidR="009B1362" w:rsidRPr="00717916">
        <w:rPr>
          <w:sz w:val="24"/>
          <w:szCs w:val="24"/>
        </w:rPr>
        <w:t>vjerovni</w:t>
      </w:r>
      <w:r w:rsidR="00717916">
        <w:rPr>
          <w:sz w:val="24"/>
          <w:szCs w:val="24"/>
        </w:rPr>
        <w:t>ci su</w:t>
      </w:r>
      <w:r w:rsidR="009B1362" w:rsidRPr="00717916">
        <w:rPr>
          <w:sz w:val="24"/>
          <w:szCs w:val="24"/>
        </w:rPr>
        <w:t xml:space="preserve"> razvrstani </w:t>
      </w:r>
      <w:r w:rsidR="000C0405">
        <w:rPr>
          <w:sz w:val="24"/>
          <w:szCs w:val="24"/>
        </w:rPr>
        <w:t xml:space="preserve">u jednu skupinu vjerovnika </w:t>
      </w:r>
      <w:r w:rsidR="007473B9">
        <w:rPr>
          <w:sz w:val="24"/>
          <w:szCs w:val="24"/>
        </w:rPr>
        <w:t xml:space="preserve">– neosigurani vjerovnici </w:t>
      </w:r>
      <w:r w:rsidR="009B1362" w:rsidRPr="00717916">
        <w:rPr>
          <w:sz w:val="24"/>
          <w:szCs w:val="24"/>
        </w:rPr>
        <w:t xml:space="preserve"> i to:</w:t>
      </w:r>
    </w:p>
    <w:p w:rsidRDefault="0043219C" w:rsidP="0043219C" w:rsidR="0043219C">
      <w:pPr>
        <w:jc w:val="both"/>
        <w:rPr>
          <w:b/>
          <w:sz w:val="24"/>
          <w:szCs w:val="24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691"/>
        <w:gridCol w:w="2356"/>
        <w:gridCol w:w="1523"/>
        <w:gridCol w:w="2214"/>
        <w:gridCol w:w="2072"/>
      </w:tblGrid>
      <w:tr w:rsidTr="00CD449C" w:rsidR="008C4F1D" w:rsidRPr="00DD0E75">
        <w:trPr>
          <w:trHeight w:val="702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1.</w:t>
            </w:r>
          </w:p>
        </w:tc>
        <w:tc>
          <w:tcPr>
            <w:tcW w:type="pct" w:w="13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4 CNC TEH d.o.o. za proizvodnju, trgovinu i usluge</w:t>
            </w:r>
          </w:p>
        </w:tc>
        <w:tc>
          <w:tcPr>
            <w:tcW w:type="pct" w:w="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88518764949</w:t>
            </w:r>
          </w:p>
        </w:tc>
        <w:tc>
          <w:tcPr>
            <w:tcW w:type="pct" w:w="12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Rimski put 31, 10360 Sesvete</w:t>
            </w:r>
          </w:p>
        </w:tc>
        <w:tc>
          <w:tcPr>
            <w:tcW w:type="pct" w:w="11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275,00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2.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AGENCIJA ZA LIJEKOVE I MEDICINSKE PROIZVODE (HALMED)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37926884937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Ksaverska cesta 4,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7.500,00 kn</w:t>
            </w:r>
          </w:p>
        </w:tc>
      </w:tr>
      <w:tr w:rsidTr="00CD449C" w:rsidR="008C4F1D" w:rsidRPr="00DD0E75">
        <w:trPr>
          <w:trHeight w:val="900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3.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AGENS društvo s ograničenom odgovornošću za unutarnju i vanjsku trgovinu, usluge i grafičku djelatnost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73831655633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Medarska 69,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4.722,50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4.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ARGOSI SAVJETOVANJE j.d.o.o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67327233210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Jelenovački potok 2a,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125,00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5.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DENI BARIŠIĆ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61970828359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Jelenovački potok 2A,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1.089.194,51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6.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EZM Edelstahlzieherei Mark GmbH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 xml:space="preserve">        INO   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Nordstraße 14, 58300 Wetter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8.568,99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7.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FINANCIJSKA AGENCIJA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85821130368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Ulica grada Vukovara 70,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355,86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8.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GROMELA CENTAR d.o.o. za građenje,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58036470997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Kašinska 9, 10360 Sesvete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1.536,00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lastRenderedPageBreak/>
              <w:t>9.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IMEX BANKA dioničko društvo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99326633206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Tolstojeva 6, 21000 Split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148,80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10.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INDUSTRIAL ELEMENTS d.o.o. za proizvodnju,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45284566778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Eugena Kumičića 16, 10410 Velika Gorica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218,75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11.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JACQUARD d.o.o.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00169641424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Samoborska cesta 256,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50,00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12.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JADRAN tvornica čarapa dioničko društvo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46106063049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Vinka Žganeca 2,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750,00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13.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JAVNI BILJEŽNIK IGNAC VUGER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71550462229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Karlovačka ul. 2, 10360 Sesvete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226,25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14.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MINISTARSTVO FINANCIJA - POREZNA UPRAVA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18683136487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Boškovićeva 5,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3C142C" w:rsidR="008C4F1D" w:rsidRPr="00DD0E75">
            <w:pPr>
              <w:jc w:val="right"/>
            </w:pPr>
            <w:r w:rsidRPr="00DD0E75">
              <w:t>5</w:t>
            </w:r>
            <w:r w:rsidR="003C142C">
              <w:t>20.086,18</w:t>
            </w:r>
            <w:r w:rsidRPr="00DD0E75">
              <w:t xml:space="preserve">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15.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OTOK GROMELA DALMACIJA društvo s ograničenom odgovornošću za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70978709098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Mirca 150, 21400 Mirca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1.125,00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16.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PETRAPLAST d.o.o. za proizvodnju plastičnih masa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09491737489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Bože Huzanića 52 d, 10370 Dugo Selo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6.875,00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17.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SIM LIFT GLOBAL d.o.o. za usluge i građenje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86556440901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Kranjčevićeva 53,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106,25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18.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STEVICA HODIĆ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62950736972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Odranska zavrtnica 19, 10020 Odra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421.927,18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19.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TEXIMP unutarnja i vanjska trgovina, zastupanje inozemnih tvrtki, d.o.o.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17360583446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Rimski put 31, 10360 Sesvete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24.239,04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20.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TRIAS MODA j.d.o.o.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21393814940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Salopekova 8,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1.500,00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21.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TRIASVISIA d.o.o. za usluge i trgovinu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68504078795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Salopekova 8,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67.746,08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22.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TRILING društvo s ograničenom odgovornošću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51676497788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Donje Svetice 87,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437,50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t>23.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USTANOVA ZA ZDRAVSTVENU SKRB SV. ROK  M.D. za medicinu rada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95062951400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Ulica grada Vukovara 284,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420,00 kn</w:t>
            </w:r>
          </w:p>
        </w:tc>
      </w:tr>
      <w:tr w:rsidTr="00CD449C" w:rsidR="008C4F1D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center"/>
            </w:pPr>
            <w:r w:rsidRPr="00DD0E75">
              <w:lastRenderedPageBreak/>
              <w:t>24.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ZAŠTITAINSPEKT d.o.o. za zaštitu na radu, zaštitu od požara i zaštitu životnog okoliša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r w:rsidRPr="00DD0E75">
              <w:t>28737940650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4F1D" w:rsidP="00CD449C" w:rsidR="008C4F1D" w:rsidRPr="00DD0E75">
            <w:r w:rsidRPr="00DD0E75">
              <w:t>Adama Reisnera 95/a, 31000 Osijek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4F1D" w:rsidP="00CD449C" w:rsidR="008C4F1D" w:rsidRPr="00DD0E75">
            <w:pPr>
              <w:jc w:val="right"/>
            </w:pPr>
            <w:r w:rsidRPr="00DD0E75">
              <w:t>2.562,50 kn</w:t>
            </w:r>
          </w:p>
        </w:tc>
      </w:tr>
    </w:tbl>
    <w:p w:rsidRDefault="008C4F1D" w:rsidP="008C4F1D" w:rsidR="008C4F1D">
      <w:pPr>
        <w:jc w:val="both"/>
        <w:rPr>
          <w:b/>
          <w:sz w:val="24"/>
          <w:szCs w:val="24"/>
        </w:rPr>
      </w:pPr>
    </w:p>
    <w:p w:rsidRDefault="007473B9" w:rsidP="0043219C" w:rsidR="007473B9" w:rsidRPr="00700B53">
      <w:pPr>
        <w:jc w:val="both"/>
        <w:rPr>
          <w:b/>
          <w:sz w:val="24"/>
          <w:szCs w:val="24"/>
        </w:rPr>
      </w:pPr>
    </w:p>
    <w:p w:rsidRDefault="001A3910" w:rsidP="00D42D47" w:rsidR="001A3910" w:rsidRPr="00700B53">
      <w:pPr>
        <w:jc w:val="center"/>
        <w:rPr>
          <w:sz w:val="24"/>
          <w:szCs w:val="24"/>
        </w:rPr>
      </w:pPr>
      <w:r w:rsidRPr="00700B53">
        <w:rPr>
          <w:sz w:val="24"/>
          <w:szCs w:val="24"/>
        </w:rPr>
        <w:t xml:space="preserve">U Zagrebu, </w:t>
      </w:r>
      <w:r w:rsidR="003C142C">
        <w:rPr>
          <w:sz w:val="24"/>
          <w:szCs w:val="24"/>
        </w:rPr>
        <w:t>19.veljače</w:t>
      </w:r>
      <w:r w:rsidRPr="00700B53">
        <w:rPr>
          <w:sz w:val="24"/>
          <w:szCs w:val="24"/>
        </w:rPr>
        <w:t xml:space="preserve"> 201</w:t>
      </w:r>
      <w:r w:rsidR="003C142C">
        <w:rPr>
          <w:sz w:val="24"/>
          <w:szCs w:val="24"/>
        </w:rPr>
        <w:t>9</w:t>
      </w:r>
      <w:r w:rsidRPr="00700B53">
        <w:rPr>
          <w:sz w:val="24"/>
          <w:szCs w:val="24"/>
        </w:rPr>
        <w:t>.</w:t>
      </w:r>
    </w:p>
    <w:p w:rsidRDefault="001A3910" w:rsidP="005A4ED0" w:rsidR="001A3910" w:rsidRPr="00700B53">
      <w:pPr>
        <w:rPr>
          <w:sz w:val="24"/>
          <w:szCs w:val="24"/>
        </w:rPr>
      </w:pP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1A3910" w:rsidP="00AB45F5" w:rsidR="005A4ED0">
      <w:pPr>
        <w:ind w:left="5760"/>
        <w:rPr>
          <w:szCs w:val="22"/>
        </w:rPr>
      </w:pPr>
      <w:r>
        <w:rPr>
          <w:szCs w:val="22"/>
        </w:rPr>
        <w:t xml:space="preserve">          Ante Galić</w:t>
      </w:r>
      <w:r w:rsidR="00304CCF" w:rsidRPr="00304CCF">
        <w:rPr>
          <w:szCs w:val="22"/>
        </w:rPr>
        <w:t xml:space="preserve"> </w:t>
      </w:r>
      <w:r w:rsidR="00B8330E">
        <w:rPr>
          <w:szCs w:val="22"/>
        </w:rPr>
        <w:t>v.r.</w:t>
      </w:r>
    </w:p>
    <w:p w:rsidRDefault="00B8330E" w:rsidP="00B8330E" w:rsidR="00B8330E">
      <w:pPr>
        <w:ind w:firstLine="720" w:left="3600"/>
        <w:jc w:val="both"/>
      </w:pPr>
      <w:r>
        <w:t>Za točnost otpravka, ovlašteni službenik:</w:t>
      </w:r>
    </w:p>
    <w:p w:rsidRDefault="00B8330E" w:rsidP="00422EE0" w:rsidR="00B8330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8330E" w:rsidP="00AB45F5" w:rsidR="00B8330E">
      <w:pPr>
        <w:ind w:left="5760"/>
      </w:pPr>
    </w:p>
    <w:sectPr w:rsidR="00B8330E">
      <w:headerReference w:type="default" r:id="rId10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B8330E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8E7722" w:rsidP="008E7722" w:rsidR="005A4ED0">
    <w:pPr>
      <w:pStyle w:val="Zaglavlje"/>
      <w:widowControl/>
    </w:pPr>
    <w:r>
      <w:tab/>
    </w:r>
    <w:r w:rsidR="00D42D47">
      <w:tab/>
      <w:t>40. St-987/18</w:t>
    </w:r>
    <w:r>
      <w:tab/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5"/>
  </w:num>
  <w:num w:numId="5">
    <w:abstractNumId w:val="7"/>
  </w:num>
  <w:num w:numId="6">
    <w:abstractNumId w:val="23"/>
  </w:num>
  <w:num w:numId="7">
    <w:abstractNumId w:val="10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1"/>
  </w:num>
  <w:num w:numId="13">
    <w:abstractNumId w:val="8"/>
  </w:num>
  <w:num w:numId="14">
    <w:abstractNumId w:val="6"/>
  </w:num>
  <w:num w:numId="15">
    <w:abstractNumId w:val="22"/>
  </w:num>
  <w:num w:numId="16">
    <w:abstractNumId w:val="21"/>
  </w:num>
  <w:num w:numId="17">
    <w:abstractNumId w:val="17"/>
  </w:num>
  <w:num w:numId="18">
    <w:abstractNumId w:val="20"/>
  </w:num>
  <w:num w:numId="19">
    <w:abstractNumId w:val="3"/>
  </w:num>
  <w:num w:numId="20">
    <w:abstractNumId w:val="18"/>
  </w:num>
  <w:num w:numId="21">
    <w:abstractNumId w:val="24"/>
  </w:num>
  <w:num w:numId="22">
    <w:abstractNumId w:val="19"/>
  </w:num>
  <w:num w:numId="23">
    <w:abstractNumId w:val="1"/>
  </w:num>
  <w:num w:numId="24">
    <w:abstractNumId w:val="1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960B6"/>
    <w:rsid w:val="000B4473"/>
    <w:rsid w:val="000B77E6"/>
    <w:rsid w:val="000C0405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4F13"/>
    <w:rsid w:val="00396AEC"/>
    <w:rsid w:val="003B420F"/>
    <w:rsid w:val="003C142C"/>
    <w:rsid w:val="003D36DA"/>
    <w:rsid w:val="003F091C"/>
    <w:rsid w:val="003F27ED"/>
    <w:rsid w:val="003F52AB"/>
    <w:rsid w:val="00403370"/>
    <w:rsid w:val="0040415F"/>
    <w:rsid w:val="004266DC"/>
    <w:rsid w:val="0043219C"/>
    <w:rsid w:val="00432A70"/>
    <w:rsid w:val="004379E7"/>
    <w:rsid w:val="00444488"/>
    <w:rsid w:val="00452593"/>
    <w:rsid w:val="0045604C"/>
    <w:rsid w:val="00463C03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0198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73546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0B53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473B9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C5658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C4F1D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2657B"/>
    <w:rsid w:val="00A36858"/>
    <w:rsid w:val="00A50A10"/>
    <w:rsid w:val="00A52562"/>
    <w:rsid w:val="00A56F77"/>
    <w:rsid w:val="00A862BD"/>
    <w:rsid w:val="00AB45F5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4708A"/>
    <w:rsid w:val="00B52259"/>
    <w:rsid w:val="00B633AD"/>
    <w:rsid w:val="00B666B2"/>
    <w:rsid w:val="00B66A9B"/>
    <w:rsid w:val="00B8330E"/>
    <w:rsid w:val="00BA3157"/>
    <w:rsid w:val="00BA5BF6"/>
    <w:rsid w:val="00BB0E1F"/>
    <w:rsid w:val="00BB7B71"/>
    <w:rsid w:val="00BC5E18"/>
    <w:rsid w:val="00BD39B0"/>
    <w:rsid w:val="00BE54BF"/>
    <w:rsid w:val="00BE7EAD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B30D9"/>
    <w:rsid w:val="00CD0601"/>
    <w:rsid w:val="00CD724B"/>
    <w:rsid w:val="00CF40EE"/>
    <w:rsid w:val="00CF5ACD"/>
    <w:rsid w:val="00D001CF"/>
    <w:rsid w:val="00D04979"/>
    <w:rsid w:val="00D42D47"/>
    <w:rsid w:val="00D42FA9"/>
    <w:rsid w:val="00D5238D"/>
    <w:rsid w:val="00D76041"/>
    <w:rsid w:val="00D768D7"/>
    <w:rsid w:val="00D80CBD"/>
    <w:rsid w:val="00DB1BBE"/>
    <w:rsid w:val="00DD2274"/>
    <w:rsid w:val="00DE0947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764D4"/>
    <w:rsid w:val="00E92E0B"/>
    <w:rsid w:val="00EB66F4"/>
    <w:rsid w:val="00EE141E"/>
    <w:rsid w:val="00EF4CD3"/>
    <w:rsid w:val="00F144CF"/>
    <w:rsid w:val="00F17B0D"/>
    <w:rsid w:val="00F24C15"/>
    <w:rsid w:val="00F30407"/>
    <w:rsid w:val="00F3325E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83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30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30E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30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30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83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3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30E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3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3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St-987/2018</izvorni_sadrzaj>
    <derivirana_varijabla naziv="DomainObject.Predmet.OznakaBroj_1">St-987/2018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Implant d.o.o.</izvorni_sadrzaj>
    <derivirana_varijabla naziv="DomainObject.Predmet.ProtustrankaFormated_1">  In - Implant d.o.o.</derivirana_varijabla>
  </DomainObject.Predmet.ProtustrankaFormated>
  <DomainObject.Predmet.ProtustrankaFormatedOIB>
    <izvorni_sadrzaj>  In - Implant d.o.o., OIB 10294885961</izvorni_sadrzaj>
    <derivirana_varijabla naziv="DomainObject.Predmet.ProtustrankaFormatedOIB_1">  In - Implant d.o.o., OIB 10294885961</derivirana_varijabla>
  </DomainObject.Predmet.ProtustrankaFormatedOIB>
  <DomainObject.Predmet.ProtustrankaFormatedWithAdress>
    <izvorni_sadrzaj> In - Implant d.o.o., Rimski put 31, 10360 Sesvete</izvorni_sadrzaj>
    <derivirana_varijabla naziv="DomainObject.Predmet.ProtustrankaFormatedWithAdress_1"> In - Implant d.o.o., Rimski put 31, 10360 Sesvete</derivirana_varijabla>
  </DomainObject.Predmet.ProtustrankaFormatedWithAdress>
  <DomainObject.Predmet.ProtustrankaFormatedWithAdressOIB>
    <izvorni_sadrzaj> In - Implant d.o.o., OIB 10294885961, Rimski put 31, 10360 Sesvete</izvorni_sadrzaj>
    <derivirana_varijabla naziv="DomainObject.Predmet.ProtustrankaFormatedWithAdressOIB_1"> In - Implant d.o.o., OIB 10294885961, Rimski put 31, 10360 Sesvete</derivirana_varijabla>
  </DomainObject.Predmet.ProtustrankaFormatedWithAdressOIB>
  <DomainObject.Predmet.ProtustrankaWithAdress>
    <izvorni_sadrzaj>In - Implant d.o.o. Rimski put 31, 10360 Sesvete</izvorni_sadrzaj>
    <derivirana_varijabla naziv="DomainObject.Predmet.ProtustrankaWithAdress_1">In - Implant d.o.o. Rimski put 31, 10360 Sesvete</derivirana_varijabla>
  </DomainObject.Predmet.ProtustrankaWithAdress>
  <DomainObject.Predmet.ProtustrankaWithAdressOIB>
    <izvorni_sadrzaj>In - Implant d.o.o., OIB 10294885961, Rimski put 31, 10360 Sesvete</izvorni_sadrzaj>
    <derivirana_varijabla naziv="DomainObject.Predmet.ProtustrankaWithAdressOIB_1">In - Implant d.o.o., OIB 10294885961, Rimski put 31, 10360 Sesvete</derivirana_varijabla>
  </DomainObject.Predmet.ProtustrankaWithAdressOIB>
  <DomainObject.Predmet.ProtustrankaNazivFormated>
    <izvorni_sadrzaj>In - Implant d.o.o.</izvorni_sadrzaj>
    <derivirana_varijabla naziv="DomainObject.Predmet.ProtustrankaNazivFormated_1">In - Implant d.o.o.</derivirana_varijabla>
  </DomainObject.Predmet.ProtustrankaNazivFormated>
  <DomainObject.Predmet.ProtustrankaNazivFormatedOIB>
    <izvorni_sadrzaj>In - Implant d.o.o., OIB 10294885961</izvorni_sadrzaj>
    <derivirana_varijabla naziv="DomainObject.Predmet.ProtustrankaNazivFormatedOIB_1">In - Implant d.o.o., OIB 10294885961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- Implant d.o.o.; Vinko Barišić</izvorni_sadrzaj>
    <derivirana_varijabla naziv="DomainObject.Predmet.StrankaFormated_1">  In - Implant d.o.o.; Vinko Barišić</derivirana_varijabla>
  </DomainObject.Predmet.StrankaFormated>
  <DomainObject.Predmet.StrankaFormatedOIB>
    <izvorni_sadrzaj>  In - Implant d.o.o., OIB 10294885961; Vinko Barišić</izvorni_sadrzaj>
    <derivirana_varijabla naziv="DomainObject.Predmet.StrankaFormatedOIB_1">  In - Implant d.o.o., OIB 10294885961; Vinko Barišić</derivirana_varijabla>
  </DomainObject.Predmet.StrankaFormatedOIB>
  <DomainObject.Predmet.StrankaFormatedWithAdress>
    <izvorni_sadrzaj> In - Implant d.o.o., Rimski put 31, 10360 Sesvete; Vinko Barišić</izvorni_sadrzaj>
    <derivirana_varijabla naziv="DomainObject.Predmet.StrankaFormatedWithAdress_1"> In - Implant d.o.o., Rimski put 31, 10360 Sesvete; Vinko Barišić</derivirana_varijabla>
  </DomainObject.Predmet.StrankaFormatedWithAdress>
  <DomainObject.Predmet.StrankaFormatedWithAdressOIB>
    <izvorni_sadrzaj> In - Implant d.o.o., OIB 10294885961, Rimski put 31, 10360 Sesvete; Vinko Barišić</izvorni_sadrzaj>
    <derivirana_varijabla naziv="DomainObject.Predmet.StrankaFormatedWithAdressOIB_1"> In - Implant d.o.o., OIB 10294885961, Rimski put 31, 10360 Sesvete; Vinko Barišić</derivirana_varijabla>
  </DomainObject.Predmet.StrankaFormatedWithAdressOIB>
  <DomainObject.Predmet.StrankaWithAdress>
    <izvorni_sadrzaj>In - Implant d.o.o. Rimski put 31,10360 Sesvete,Vinko Barišić </izvorni_sadrzaj>
    <derivirana_varijabla naziv="DomainObject.Predmet.StrankaWithAdress_1">In - Implant d.o.o. Rimski put 31,10360 Sesvete,Vinko Barišić </derivirana_varijabla>
  </DomainObject.Predmet.StrankaWithAdress>
  <DomainObject.Predmet.StrankaWithAdressOIB>
    <izvorni_sadrzaj>In - Implant d.o.o., OIB 10294885961, Rimski put 31,10360 Sesvete,Vinko Barišić</izvorni_sadrzaj>
    <derivirana_varijabla naziv="DomainObject.Predmet.StrankaWithAdressOIB_1">In - Implant d.o.o., OIB 10294885961, Rimski put 31,10360 Sesvete,Vinko Barišić</derivirana_varijabla>
  </DomainObject.Predmet.StrankaWithAdressOIB>
  <DomainObject.Predmet.StrankaNazivFormated>
    <izvorni_sadrzaj>In - Implant d.o.o.,Vinko Barišić</izvorni_sadrzaj>
    <derivirana_varijabla naziv="DomainObject.Predmet.StrankaNazivFormated_1">In - Implant d.o.o.,Vinko Barišić</derivirana_varijabla>
  </DomainObject.Predmet.StrankaNazivFormated>
  <DomainObject.Predmet.StrankaNazivFormatedOIB>
    <izvorni_sadrzaj>In - Implant d.o.o., OIB 10294885961,Vinko Barišić</izvorni_sadrzaj>
    <derivirana_varijabla naziv="DomainObject.Predmet.StrankaNazivFormatedOIB_1">In - Implant d.o.o., OIB 10294885961,Vinko Barišić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 - Implant d.o.o.</item>
      <item>Vinko Barišić</item>
    </izvorni_sadrzaj>
    <derivirana_varijabla naziv="DomainObject.Predmet.StrankaListFormated_1">
      <item>In - Implant d.o.o.</item>
      <item>Vinko Barišić</item>
    </derivirana_varijabla>
  </DomainObject.Predmet.StrankaListFormated>
  <DomainObject.Predmet.StrankaListFormatedOIB>
    <izvorni_sadrzaj>
      <item>In - Implant d.o.o., OIB 10294885961</item>
      <item>Vinko Barišić</item>
    </izvorni_sadrzaj>
    <derivirana_varijabla naziv="DomainObject.Predmet.StrankaListFormatedOIB_1">
      <item>In - Implant d.o.o., OIB 10294885961</item>
      <item>Vinko Barišić</item>
    </derivirana_varijabla>
  </DomainObject.Predmet.StrankaListFormatedOIB>
  <DomainObject.Predmet.StrankaListFormatedWithAdress>
    <izvorni_sadrzaj>
      <item>In - Implant d.o.o., Rimski put 31, 10360 Sesvete</item>
      <item>Vinko Barišić</item>
    </izvorni_sadrzaj>
    <derivirana_varijabla naziv="DomainObject.Predmet.StrankaListFormatedWithAdress_1">
      <item>In - Implant d.o.o., Rimski put 31, 10360 Sesvete</item>
      <item>Vinko Barišić</item>
    </derivirana_varijabla>
  </DomainObject.Predmet.StrankaListFormatedWithAdress>
  <DomainObject.Predmet.StrankaListFormatedWithAdressOIB>
    <izvorni_sadrzaj>
      <item>In - Implant d.o.o., OIB 10294885961, Rimski put 31, 10360 Sesvete</item>
      <item>Vinko Barišić</item>
    </izvorni_sadrzaj>
    <derivirana_varijabla naziv="DomainObject.Predmet.StrankaListFormatedWithAdressOIB_1">
      <item>In - Implant d.o.o., OIB 10294885961, Rimski put 31, 10360 Sesvete</item>
      <item>Vinko Barišić</item>
    </derivirana_varijabla>
  </DomainObject.Predmet.StrankaListFormatedWithAdressOIB>
  <DomainObject.Predmet.StrankaListNazivFormated>
    <izvorni_sadrzaj>
      <item>In - Implant d.o.o.</item>
      <item>Vinko Barišić</item>
    </izvorni_sadrzaj>
    <derivirana_varijabla naziv="DomainObject.Predmet.StrankaListNazivFormated_1">
      <item>In - Implant d.o.o.</item>
      <item>Vinko Barišić</item>
    </derivirana_varijabla>
  </DomainObject.Predmet.StrankaListNazivFormated>
  <DomainObject.Predmet.StrankaListNazivFormatedOIB>
    <izvorni_sadrzaj>
      <item>In - Implant d.o.o., OIB 10294885961</item>
      <item>Vinko Barišić</item>
    </izvorni_sadrzaj>
    <derivirana_varijabla naziv="DomainObject.Predmet.StrankaListNazivFormatedOIB_1">
      <item>In - Implant d.o.o., OIB 10294885961</item>
      <item>Vinko Barišić</item>
    </derivirana_varijabla>
  </DomainObject.Predmet.StrankaListNazivFormatedOIB>
  <DomainObject.Predmet.ProtuStrankaListFormated>
    <izvorni_sadrzaj>
      <item>In - Implant d.o.o.</item>
    </izvorni_sadrzaj>
    <derivirana_varijabla naziv="DomainObject.Predmet.ProtuStrankaListFormated_1">
      <item>In - Implant d.o.o.</item>
    </derivirana_varijabla>
  </DomainObject.Predmet.ProtuStrankaListFormated>
  <DomainObject.Predmet.ProtuStrankaListFormatedOIB>
    <izvorni_sadrzaj>
      <item>In - Implant d.o.o., OIB 10294885961</item>
    </izvorni_sadrzaj>
    <derivirana_varijabla naziv="DomainObject.Predmet.ProtuStrankaListFormatedOIB_1">
      <item>In - Implant d.o.o., OIB 10294885961</item>
    </derivirana_varijabla>
  </DomainObject.Predmet.ProtuStrankaListFormatedOIB>
  <DomainObject.Predmet.ProtuStrankaListFormatedWithAdress>
    <izvorni_sadrzaj>
      <item>In - Implant d.o.o., Rimski put 31, 10360 Sesvete</item>
    </izvorni_sadrzaj>
    <derivirana_varijabla naziv="DomainObject.Predmet.ProtuStrankaListFormatedWithAdress_1">
      <item>In - Implant d.o.o., Rimski put 31, 10360 Sesvete</item>
    </derivirana_varijabla>
  </DomainObject.Predmet.ProtuStrankaListFormatedWithAdress>
  <DomainObject.Predmet.ProtuStrankaListFormatedWithAdressOIB>
    <izvorni_sadrzaj>
      <item>In - Implant d.o.o., OIB 10294885961, Rimski put 31, 10360 Sesvete</item>
    </izvorni_sadrzaj>
    <derivirana_varijabla naziv="DomainObject.Predmet.ProtuStrankaListFormatedWithAdressOIB_1">
      <item>In - Implant d.o.o., OIB 10294885961, Rimski put 31, 10360 Sesvete</item>
    </derivirana_varijabla>
  </DomainObject.Predmet.ProtuStrankaListFormatedWithAdressOIB>
  <DomainObject.Predmet.ProtuStrankaListNazivFormated>
    <izvorni_sadrzaj>
      <item>In - Implant d.o.o.</item>
    </izvorni_sadrzaj>
    <derivirana_varijabla naziv="DomainObject.Predmet.ProtuStrankaListNazivFormated_1">
      <item>In - Implant d.o.o.</item>
    </derivirana_varijabla>
  </DomainObject.Predmet.ProtuStrankaListNazivFormated>
  <DomainObject.Predmet.ProtuStrankaListNazivFormatedOIB>
    <izvorni_sadrzaj>
      <item>In - Implant d.o.o., OIB 10294885961</item>
    </izvorni_sadrzaj>
    <derivirana_varijabla naziv="DomainObject.Predmet.ProtuStrankaListNazivFormatedOIB_1">
      <item>In - Implant d.o.o., OIB 10294885961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- Implant d.o.o. i dr.</izvorni_sadrzaj>
    <derivirana_varijabla naziv="DomainObject.Predmet.StrankaIDrugi_1">In - Implant d.o.o. i dr.</derivirana_varijabla>
  </DomainObject.Predmet.StrankaIDrugi>
  <DomainObject.Predmet.ProtustrankaIDrugi>
    <izvorni_sadrzaj>In - Implant d.o.o.</izvorni_sadrzaj>
    <derivirana_varijabla naziv="DomainObject.Predmet.ProtustrankaIDrugi_1">In - Implant d.o.o.</derivirana_varijabla>
  </DomainObject.Predmet.ProtustrankaIDrugi>
  <DomainObject.Predmet.StrankaIDrugiAdressOIB>
    <izvorni_sadrzaj>In - Implant d.o.o., OIB 10294885961, Rimski put 31, 10360 Sesvete i dr.</izvorni_sadrzaj>
    <derivirana_varijabla naziv="DomainObject.Predmet.StrankaIDrugiAdressOIB_1">In - Implant d.o.o., OIB 10294885961, Rimski put 31, 10360 Sesvete i dr.</derivirana_varijabla>
  </DomainObject.Predmet.StrankaIDrugiAdressOIB>
  <DomainObject.Predmet.ProtustrankaIDrugiAdressOIB>
    <izvorni_sadrzaj>In - Implant d.o.o., OIB 10294885961, Rimski put 31, 10360 Sesvete</izvorni_sadrzaj>
    <derivirana_varijabla naziv="DomainObject.Predmet.ProtustrankaIDrugiAdressOIB_1">In - Implant d.o.o., OIB 10294885961, Rimski put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- Implant d.o.o.</item>
      <item>In - Implant d.o.o.</item>
      <item>Vinko Barišić</item>
    </izvorni_sadrzaj>
    <derivirana_varijabla naziv="DomainObject.Predmet.SudioniciListNaziv_1">
      <item>In - Implant d.o.o.</item>
      <item>In - Implant d.o.o.</item>
      <item>Vinko Barišić</item>
    </derivirana_varijabla>
  </DomainObject.Predmet.SudioniciListNaziv>
  <DomainObject.Predmet.SudioniciListAdressOIB>
    <izvorni_sadrzaj>
      <item>In - Implant d.o.o., OIB 10294885961, Rimski put 31,10360 Sesvete</item>
      <item>In - Implant d.o.o., OIB 10294885961, Rimski put 31,10360 Sesvete</item>
      <item>Vinko Barišić</item>
    </izvorni_sadrzaj>
    <derivirana_varijabla naziv="DomainObject.Predmet.SudioniciListAdressOIB_1">
      <item>In - Implant d.o.o., OIB 10294885961, Rimski put 31,10360 Sesvete</item>
      <item>In - Implant d.o.o., OIB 10294885961, Rimski put 31,10360 Sesvete</item>
      <item>Vinko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10294885961</item>
      <item>, OIB 10294885961</item>
      <item>, OIB null</item>
    </izvorni_sadrzaj>
    <derivirana_varijabla naziv="DomainObject.Predmet.SudioniciListNazivOIB_1">
      <item>, OIB 10294885961</item>
      <item>, OIB 10294885961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St-987/2018-17</izvorni_sadrzaj>
    <derivirana_varijabla naziv="DomainObject.PredzadnjaOdlukaIzPredmeta.Oznaka_1">St-987/2018-17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AD2C9-4D8C-4F93-8C17-3D87B4099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3</properties:Pages>
  <properties:Words>464</properties:Words>
  <properties:Characters>2697</properties:Characters>
  <properties:Lines>218</properties:Lines>
  <properties:Paragraphs>132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2019-02-19T12:06:00Z</dcterms:created>
  <dc:creator>Andrea Galic</dc:creator>
  <cp:lastModifiedBy>Valentina Delač</cp:lastModifiedBy>
  <cp:lastPrinted>2019-02-19T12:06:00Z</cp:lastPrinted>
  <dcterms:modified xmlns:xsi="http://www.w3.org/2001/XMLSchema-instance" xsi:type="dcterms:W3CDTF">2019-02-19T12:07:00Z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 Implant  Popis prava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