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a5f7" w14:paraId="620a5f7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5E75A5">
        <w:t>4</w:t>
      </w:r>
      <w:r w:rsidR="00B255BC">
        <w:t>6</w:t>
      </w:r>
      <w:r w:rsidR="00ED6E69">
        <w:t>5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FC514A">
        <w:t>22</w:t>
      </w:r>
      <w:r w:rsidRPr="009C5689">
        <w:t xml:space="preserve">. </w:t>
      </w:r>
      <w:r w:rsidR="00FC514A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ED6E69">
      <w:pPr>
        <w:jc w:val="both"/>
      </w:pPr>
      <w:r w:rsidRPr="009C5689">
        <w:t xml:space="preserve">I </w:t>
      </w:r>
      <w:r w:rsidRPr="009C5689">
        <w:tab/>
        <w:t>Za dužnika</w:t>
      </w:r>
      <w:r w:rsidR="00695DD7">
        <w:t xml:space="preserve"> </w:t>
      </w:r>
      <w:r w:rsidR="00343CDF" w:rsidRPr="00F255C5">
        <w:t>BENCO LIBERTAS j.d.o.o., Zagreb, Nikole Pavića 11, OIB: 93937574629</w:t>
      </w:r>
      <w:r w:rsidR="00343CDF">
        <w:t>.</w:t>
      </w:r>
    </w:p>
    <w:p w:rsidRDefault="00ED6E69" w:rsidP="00B255BC" w:rsidR="00ED6E69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CC5815">
        <w:t xml:space="preserve"> </w:t>
      </w:r>
      <w:r w:rsidR="00ED6E69">
        <w:t>48.383,10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>Zagreb,</w:t>
      </w:r>
      <w:r w:rsidR="00FC514A">
        <w:t xml:space="preserve"> 22</w:t>
      </w:r>
      <w:r w:rsidRPr="009C5689">
        <w:t xml:space="preserve">. </w:t>
      </w:r>
      <w:r w:rsidR="00FC514A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FC514A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FC514A" w:rsidR="00FC514A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FC514A">
        <w:t>,v.r.</w:t>
      </w:r>
    </w:p>
    <w:p w:rsidRDefault="00FC514A" w:rsidP="00FC514A" w:rsidR="00FC514A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C514A" w:rsidP="00FC514A" w:rsidR="00FC514A">
      <w:pPr>
        <w:ind w:firstLine="708"/>
        <w:jc w:val="right"/>
      </w:pPr>
      <w:r>
        <w:t>ovlašteni službenik:</w:t>
      </w:r>
    </w:p>
    <w:p w:rsidRDefault="00FC514A" w:rsidP="00FC514A" w:rsidR="00FC514A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F43A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1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43A3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7812"/>
    <w:rsid w:val="00056735"/>
    <w:rsid w:val="000B35AB"/>
    <w:rsid w:val="000B6A44"/>
    <w:rsid w:val="000E0EB4"/>
    <w:rsid w:val="000F2D05"/>
    <w:rsid w:val="00155ECD"/>
    <w:rsid w:val="00173BC8"/>
    <w:rsid w:val="0017795A"/>
    <w:rsid w:val="00177DD2"/>
    <w:rsid w:val="001E3342"/>
    <w:rsid w:val="001F52D7"/>
    <w:rsid w:val="002316DF"/>
    <w:rsid w:val="002358A6"/>
    <w:rsid w:val="00273DDA"/>
    <w:rsid w:val="00275833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75C56"/>
    <w:rsid w:val="003A1BB3"/>
    <w:rsid w:val="003A2C2C"/>
    <w:rsid w:val="003C6AA8"/>
    <w:rsid w:val="003D2682"/>
    <w:rsid w:val="003D7E29"/>
    <w:rsid w:val="003E31D6"/>
    <w:rsid w:val="00416FB3"/>
    <w:rsid w:val="00434332"/>
    <w:rsid w:val="004717B0"/>
    <w:rsid w:val="004736FC"/>
    <w:rsid w:val="004A1973"/>
    <w:rsid w:val="004B1017"/>
    <w:rsid w:val="004B3B2E"/>
    <w:rsid w:val="004B7E1E"/>
    <w:rsid w:val="004C7490"/>
    <w:rsid w:val="004D12D6"/>
    <w:rsid w:val="004D4598"/>
    <w:rsid w:val="0050562B"/>
    <w:rsid w:val="005066E3"/>
    <w:rsid w:val="00533EFD"/>
    <w:rsid w:val="00546F8A"/>
    <w:rsid w:val="00565FED"/>
    <w:rsid w:val="00570868"/>
    <w:rsid w:val="00571A3B"/>
    <w:rsid w:val="005A7ABC"/>
    <w:rsid w:val="005D178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4E7F"/>
    <w:rsid w:val="0067475D"/>
    <w:rsid w:val="00677AFA"/>
    <w:rsid w:val="00695DD7"/>
    <w:rsid w:val="006B4F3D"/>
    <w:rsid w:val="006D0DE8"/>
    <w:rsid w:val="006E0EEE"/>
    <w:rsid w:val="006F7B7E"/>
    <w:rsid w:val="0071099E"/>
    <w:rsid w:val="007122B2"/>
    <w:rsid w:val="00725EF1"/>
    <w:rsid w:val="00766CD5"/>
    <w:rsid w:val="00790322"/>
    <w:rsid w:val="007E10F9"/>
    <w:rsid w:val="007E5D1B"/>
    <w:rsid w:val="007E7ACD"/>
    <w:rsid w:val="007F0152"/>
    <w:rsid w:val="00811C6B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83CBB"/>
    <w:rsid w:val="009C0E64"/>
    <w:rsid w:val="009C4B17"/>
    <w:rsid w:val="009E3ECD"/>
    <w:rsid w:val="00A20BE8"/>
    <w:rsid w:val="00A31C62"/>
    <w:rsid w:val="00A45BA9"/>
    <w:rsid w:val="00A60C39"/>
    <w:rsid w:val="00A74195"/>
    <w:rsid w:val="00A8297E"/>
    <w:rsid w:val="00A90B79"/>
    <w:rsid w:val="00A970E4"/>
    <w:rsid w:val="00AA4C98"/>
    <w:rsid w:val="00AC29C2"/>
    <w:rsid w:val="00AE518C"/>
    <w:rsid w:val="00AF1BB3"/>
    <w:rsid w:val="00B154A1"/>
    <w:rsid w:val="00B21314"/>
    <w:rsid w:val="00B255BC"/>
    <w:rsid w:val="00B62464"/>
    <w:rsid w:val="00B7166B"/>
    <w:rsid w:val="00B846AC"/>
    <w:rsid w:val="00B91C6E"/>
    <w:rsid w:val="00BB055B"/>
    <w:rsid w:val="00C033D3"/>
    <w:rsid w:val="00C30569"/>
    <w:rsid w:val="00C318CF"/>
    <w:rsid w:val="00CA316C"/>
    <w:rsid w:val="00CC5815"/>
    <w:rsid w:val="00CC6665"/>
    <w:rsid w:val="00CD2525"/>
    <w:rsid w:val="00D034AE"/>
    <w:rsid w:val="00D14200"/>
    <w:rsid w:val="00D17965"/>
    <w:rsid w:val="00D26E52"/>
    <w:rsid w:val="00D42F79"/>
    <w:rsid w:val="00D90876"/>
    <w:rsid w:val="00DA78D7"/>
    <w:rsid w:val="00DA7BFC"/>
    <w:rsid w:val="00DC5AC0"/>
    <w:rsid w:val="00DC7B6D"/>
    <w:rsid w:val="00DE65EF"/>
    <w:rsid w:val="00DF43A3"/>
    <w:rsid w:val="00E349DB"/>
    <w:rsid w:val="00E40943"/>
    <w:rsid w:val="00E531DA"/>
    <w:rsid w:val="00E61D2C"/>
    <w:rsid w:val="00E75169"/>
    <w:rsid w:val="00E91787"/>
    <w:rsid w:val="00EC48D3"/>
    <w:rsid w:val="00ED24DD"/>
    <w:rsid w:val="00ED6CFA"/>
    <w:rsid w:val="00ED6E69"/>
    <w:rsid w:val="00ED7BC6"/>
    <w:rsid w:val="00F30C75"/>
    <w:rsid w:val="00F51F18"/>
    <w:rsid w:val="00F753B2"/>
    <w:rsid w:val="00F97C1B"/>
    <w:rsid w:val="00FA789D"/>
    <w:rsid w:val="00FB7730"/>
    <w:rsid w:val="00FC3A10"/>
    <w:rsid w:val="00FC514A"/>
    <w:rsid w:val="00FD3180"/>
    <w:rsid w:val="00FD4DCC"/>
    <w:rsid w:val="00FD54B8"/>
    <w:rsid w:val="00FE17CE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3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3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3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3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3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3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4465</izvorni_sadrzaj>
    <derivirana_varijabla naziv="DomainObject.Predmet.Broj_1">4465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St-4465/2016</izvorni_sadrzaj>
    <derivirana_varijabla naziv="DomainObject.Predmet.OznakaBroj_1">St-4465/2016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BENCO LIBERTAS j.d.o.o. za usluge i turistička agencija</izvorni_sadrzaj>
    <derivirana_varijabla naziv="DomainObject.Predmet.ProtustrankaFormated_1">  BENCO LIBERTAS j.d.o.o. za usluge i turistička agencija</derivirana_varijabla>
  </DomainObject.Predmet.ProtustrankaFormated>
  <DomainObject.Predmet.ProtustrankaFormatedOIB>
    <izvorni_sadrzaj>  BENCO LIBERTAS j.d.o.o. za usluge i turistička agencija, OIB 93937574629</izvorni_sadrzaj>
    <derivirana_varijabla naziv="DomainObject.Predmet.ProtustrankaFormatedOIB_1">  BENCO LIBERTAS j.d.o.o. za usluge i turistička agencija, OIB 93937574629</derivirana_varijabla>
  </DomainObject.Predmet.ProtustrankaFormatedOIB>
  <DomainObject.Predmet.ProtustrankaFormatedWithAdress>
    <izvorni_sadrzaj> BENCO LIBERTAS j.d.o.o. za usluge i turistička agencija, Nikole Pavića 11, 10000 Zagreb</izvorni_sadrzaj>
    <derivirana_varijabla naziv="DomainObject.Predmet.ProtustrankaFormatedWithAdress_1"> BENCO LIBERTAS j.d.o.o. za usluge i turistička agencija, Nikole Pavića 11, 10000 Zagreb</derivirana_varijabla>
  </DomainObject.Predmet.ProtustrankaFormatedWithAdress>
  <DomainObject.Predmet.ProtustrankaFormatedWithAdressOIB>
    <izvorni_sadrzaj> BENCO LIBERTAS j.d.o.o. za usluge i turistička agencija, OIB 93937574629, Nikole Pavića 11, 10000 Zagreb</izvorni_sadrzaj>
    <derivirana_varijabla naziv="DomainObject.Predmet.ProtustrankaFormatedWithAdressOIB_1"> BENCO LIBERTAS j.d.o.o. za usluge i turistička agencija, OIB 93937574629, Nikole Pavića 11, 10000 Zagreb</derivirana_varijabla>
  </DomainObject.Predmet.ProtustrankaFormatedWithAdressOIB>
  <DomainObject.Predmet.ProtustrankaWithAdress>
    <izvorni_sadrzaj>BENCO LIBERTAS j.d.o.o. za usluge i turistička agencija Nikole Pavića 11, 10000 Zagreb</izvorni_sadrzaj>
    <derivirana_varijabla naziv="DomainObject.Predmet.ProtustrankaWithAdress_1">BENCO LIBERTAS j.d.o.o. za usluge i turistička agencija Nikole Pavića 11, 10000 Zagreb</derivirana_varijabla>
  </DomainObject.Predmet.ProtustrankaWithAdress>
  <DomainObject.Predmet.ProtustrankaWithAdressOIB>
    <izvorni_sadrzaj>BENCO LIBERTAS j.d.o.o. za usluge i turistička agencija, OIB 93937574629, Nikole Pavića 11, 10000 Zagreb</izvorni_sadrzaj>
    <derivirana_varijabla naziv="DomainObject.Predmet.ProtustrankaWithAdressOIB_1">BENCO LIBERTAS j.d.o.o. za usluge i turistička agencija, OIB 93937574629, Nikole Pavića 11, 10000 Zagreb</derivirana_varijabla>
  </DomainObject.Predmet.ProtustrankaWithAdressOIB>
  <DomainObject.Predmet.ProtustrankaNazivFormated>
    <izvorni_sadrzaj>BENCO LIBERTAS j.d.o.o. za usluge i turistička agencija</izvorni_sadrzaj>
    <derivirana_varijabla naziv="DomainObject.Predmet.ProtustrankaNazivFormated_1">BENCO LIBERTAS j.d.o.o. za usluge i turistička agencija</derivirana_varijabla>
  </DomainObject.Predmet.ProtustrankaNazivFormated>
  <DomainObject.Predmet.ProtustrankaNazivFormatedOIB>
    <izvorni_sadrzaj>BENCO LIBERTAS j.d.o.o. za usluge i turistička agencija, OIB 93937574629</izvorni_sadrzaj>
    <derivirana_varijabla naziv="DomainObject.Predmet.ProtustrankaNazivFormatedOIB_1">BENCO LIBERTAS j.d.o.o. za usluge i turistička agencija, OIB 93937574629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BENCO LIBERTAS j.d.o.o. za usluge i turistička agencija</item>
    </izvorni_sadrzaj>
    <derivirana_varijabla naziv="DomainObject.Predmet.ProtuStrankaListFormated_1">
      <item>BENCO LIBERTAS j.d.o.o. za usluge i turistička agencija</item>
    </derivirana_varijabla>
  </DomainObject.Predmet.ProtuStrankaListFormated>
  <DomainObject.Predmet.ProtuStrankaListFormatedOIB>
    <izvorni_sadrzaj>
      <item>BENCO LIBERTAS j.d.o.o. za usluge i turistička agencija, OIB 93937574629</item>
    </izvorni_sadrzaj>
    <derivirana_varijabla naziv="DomainObject.Predmet.ProtuStrankaListFormatedOIB_1">
      <item>BENCO LIBERTAS j.d.o.o. za usluge i turistička agencija, OIB 93937574629</item>
    </derivirana_varijabla>
  </DomainObject.Predmet.ProtuStrankaListFormatedOIB>
  <DomainObject.Predmet.ProtuStrankaListFormatedWithAdress>
    <izvorni_sadrzaj>
      <item>BENCO LIBERTAS j.d.o.o. za usluge i turistička agencija, Nikole Pavića 11, 10000 Zagreb</item>
    </izvorni_sadrzaj>
    <derivirana_varijabla naziv="DomainObject.Predmet.ProtuStrankaListFormatedWithAdress_1">
      <item>BENCO LIBERTAS j.d.o.o. za usluge i turistička agencija, Nikole Pavića 11, 10000 Zagreb</item>
    </derivirana_varijabla>
  </DomainObject.Predmet.ProtuStrankaListFormatedWithAdress>
  <DomainObject.Predmet.ProtuStrankaListFormatedWithAdressOIB>
    <izvorni_sadrzaj>
      <item>BENCO LIBERTAS j.d.o.o. za usluge i turistička agencija, OIB 93937574629, Nikole Pavića 11, 10000 Zagreb</item>
    </izvorni_sadrzaj>
    <derivirana_varijabla naziv="DomainObject.Predmet.ProtuStrankaListFormatedWithAdressOIB_1">
      <item>BENCO LIBERTAS j.d.o.o. za usluge i turistička agencija, OIB 93937574629, Nikole Pavića 11, 10000 Zagreb</item>
    </derivirana_varijabla>
  </DomainObject.Predmet.ProtuStrankaListFormatedWithAdressOIB>
  <DomainObject.Predmet.ProtuStrankaListNazivFormated>
    <izvorni_sadrzaj>
      <item>BENCO LIBERTAS j.d.o.o. za usluge i turistička agencija</item>
    </izvorni_sadrzaj>
    <derivirana_varijabla naziv="DomainObject.Predmet.ProtuStrankaListNazivFormated_1">
      <item>BENCO LIBERTAS j.d.o.o. za usluge i turistička agencija</item>
    </derivirana_varijabla>
  </DomainObject.Predmet.ProtuStrankaListNazivFormated>
  <DomainObject.Predmet.ProtuStrankaListNazivFormatedOIB>
    <izvorni_sadrzaj>
      <item>BENCO LIBERTAS j.d.o.o. za usluge i turistička agencija, OIB 93937574629</item>
    </izvorni_sadrzaj>
    <derivirana_varijabla naziv="DomainObject.Predmet.ProtuStrankaListNazivFormatedOIB_1">
      <item>BENCO LIBERTAS j.d.o.o. za usluge i turistička agencija, OIB 93937574629</item>
    </derivirana_varijabla>
  </DomainObject.Predmet.ProtuStrankaListNazivFormatedOIB>
  <DomainObject.Predmet.OstaliListFormated>
    <izvorni_sadrzaj>
      <item>Ninoslav Benco</item>
    </izvorni_sadrzaj>
    <derivirana_varijabla naziv="DomainObject.Predmet.OstaliListFormated_1">
      <item>Ninoslav Benco</item>
    </derivirana_varijabla>
  </DomainObject.Predmet.OstaliListFormated>
  <DomainObject.Predmet.OstaliListFormatedOIB>
    <izvorni_sadrzaj>
      <item>Ninoslav Benco, OIB 64937585524</item>
    </izvorni_sadrzaj>
    <derivirana_varijabla naziv="DomainObject.Predmet.OstaliListFormatedOIB_1">
      <item>Ninoslav Benco, OIB 64937585524</item>
    </derivirana_varijabla>
  </DomainObject.Predmet.OstaliListFormatedOIB>
  <DomainObject.Predmet.OstaliListFormatedWithAdress>
    <izvorni_sadrzaj>
      <item>Ninoslav Benco, Ulica Vladimira Ruždjaka 9 A, 10000 Zagreb</item>
    </izvorni_sadrzaj>
    <derivirana_varijabla naziv="DomainObject.Predmet.OstaliListFormatedWithAdress_1">
      <item>Ninoslav Benco, Ulica Vladimira Ruždjaka 9 A, 10000 Zagreb</item>
    </derivirana_varijabla>
  </DomainObject.Predmet.OstaliListFormatedWithAdress>
  <DomainObject.Predmet.OstaliListFormatedWithAdressOIB>
    <izvorni_sadrzaj>
      <item>Ninoslav Benco, OIB 64937585524, Ulica Vladimira Ruždjaka 9 A, 10000 Zagreb</item>
    </izvorni_sadrzaj>
    <derivirana_varijabla naziv="DomainObject.Predmet.OstaliListFormatedWithAdressOIB_1">
      <item>Ninoslav Benco, OIB 64937585524, Ulica Vladimira Ruždjaka 9 A, 10000 Zagreb</item>
    </derivirana_varijabla>
  </DomainObject.Predmet.OstaliListFormatedWithAdressOIB>
  <DomainObject.Predmet.OstaliListNazivFormated>
    <izvorni_sadrzaj>
      <item>Ninoslav Benco</item>
    </izvorni_sadrzaj>
    <derivirana_varijabla naziv="DomainObject.Predmet.OstaliListNazivFormated_1">
      <item>Ninoslav Benco</item>
    </derivirana_varijabla>
  </DomainObject.Predmet.OstaliListNazivFormated>
  <DomainObject.Predmet.OstaliListNazivFormatedOIB>
    <izvorni_sadrzaj>
      <item>Ninoslav Benco, OIB 64937585524</item>
    </izvorni_sadrzaj>
    <derivirana_varijabla naziv="DomainObject.Predmet.OstaliListNazivFormatedOIB_1">
      <item>Ninoslav Benco, OIB 64937585524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BENCO LIBERTAS j.d.o.o. za usluge i turistička agencija</izvorni_sadrzaj>
    <derivirana_varijabla naziv="DomainObject.Predmet.ProtustrankaIDrugi_1">BENCO LIBERTAS j.d.o.o. za usluge i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BENCO LIBERTAS j.d.o.o. za usluge i turistička agencija, OIB 93937574629, Nikole Pavića 11, 10000 Zagreb</izvorni_sadrzaj>
    <derivirana_varijabla naziv="DomainObject.Predmet.ProtustrankaIDrugiAdressOIB_1">BENCO LIBERTAS j.d.o.o. za usluge i turistička agencija, OIB 93937574629, Nikole Pavića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BENCO LIBERTAS j.d.o.o. za usluge i turistička agencija</item>
      <item>Ninoslav Benco</item>
    </izvorni_sadrzaj>
    <derivirana_varijabla naziv="DomainObject.Predmet.SudioniciListNaziv_1">
      <item>FINA Regionalni centar Zagreb</item>
      <item>BENCO LIBERTAS j.d.o.o. za usluge i turistička agencija</item>
      <item>Ninoslav Benco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BENCO LIBERTAS j.d.o.o. za usluge i turistička agencija, OIB 93937574629, Nikole Pavića 11,10000 Zagreb</item>
      <item>Ninoslav Benco, OIB 64937585524, Ulica Vladimira Ruždjaka 9 A,10000 Zagreb</item>
    </izvorni_sadrzaj>
    <derivirana_varijabla naziv="DomainObject.Predmet.SudioniciListAdressOIB_1">
      <item>FINA Regionalni centar Zagreb, OIB 85821130368, Trg svibanjskih žrtava 1995. br. 1,10000 Zagreb</item>
      <item>BENCO LIBERTAS j.d.o.o. za usluge i turistička agencija, OIB 93937574629, Nikole Pavića 11,10000 Zagreb</item>
      <item>Ninoslav Benco, OIB 64937585524, Ulica Vladimira Ruždjaka 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93937574629</item>
      <item>, OIB 64937585524</item>
    </izvorni_sadrzaj>
    <derivirana_varijabla naziv="DomainObject.Predmet.SudioniciListNazivOIB_1">
      <item>, OIB 85821130368</item>
      <item>, OIB 93937574629</item>
      <item>, OIB 64937585524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1344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2016-06-27T11:03:00Z</dcterms:created>
  <dc:creator>Višnja Jurlina</dc:creator>
  <cp:lastModifiedBy>Višnja Jurlina</cp:lastModifiedBy>
  <cp:lastPrinted>2016-07-22T06:51:00Z</cp:lastPrinted>
  <dcterms:modified xmlns:xsi="http://www.w3.org/2001/XMLSchema-instance" xsi:type="dcterms:W3CDTF">2016-07-25T08:22:00Z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